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f612" w14:paraId="7aef612" w:rsidRDefault="0062758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1577340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2758C" w:rsidP="0062758C" w:rsidR="0062758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Republika Hrvatska</w:t>
      </w:r>
    </w:p>
    <w:p w:rsidRDefault="0062758C" w:rsidP="0062758C" w:rsidR="0062758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Trgovački sud u Bjelovaru</w:t>
      </w:r>
    </w:p>
    <w:p w:rsidRDefault="0062758C" w:rsidP="0062758C" w:rsidR="0062758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62758C" w:rsidP="0062758C" w:rsidR="0062758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>Poslovni broj: 5. St-781/2017-7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2758C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BS PROMET d.o.o. za trgovinu u likvidaciji, Prokljuvani, Prokljuvani 87/A, MBS: 010035777, OIB: 18329951354, 19. veljače 2018.</w:t>
      </w:r>
      <w:r w:rsidRPr="0062758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r i j e š i o  j e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62758C">
        <w:rPr>
          <w:rFonts w:cs="Times New Roman" w:eastAsia="Times New Roman"/>
          <w:szCs w:val="20"/>
          <w:lang w:eastAsia="hr-HR"/>
        </w:rPr>
        <w:t>BS PROMET d.o.o. za trgovinu u likvidaciji, Prokljuvani, Prokljuvani 87/A, MBS: 010035777, OIB: 18329951354.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Obrazloženje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novine", broj 71/15, dalje: SZ), 19. rujna 2017. ovom sudu podnijela prijedlog za otvaranje stečajnog postupka nad dužnikom</w:t>
      </w:r>
      <w:r w:rsidRPr="0062758C">
        <w:rPr>
          <w:rFonts w:cs="Times New Roman" w:eastAsia="Times New Roman"/>
          <w:szCs w:val="20"/>
          <w:lang w:eastAsia="hr-HR"/>
        </w:rPr>
        <w:t xml:space="preserve"> BS PROMET d.o.o. za trgovinu u likvidaciji, Prokljuvani, Prokljuvani 87/A.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13.408,03 kn, u koji iznos je uračunata kamata i naknada Financijske agencije za provedbu ovrhe na novčanim sredstvima. Prema podacima koje je FINI dostavio Hrvatski zavod za mirovinsko osiguranje </w:t>
      </w:r>
      <w:r w:rsidRPr="0062758C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 xml:space="preserve">Sud je, temeljem čl.115. st.1. SZ-a, 15. siječnja 2018. donio rješenje o pokretanju prethodnog postupka radi utvrđivanja pretpostavki za otvaranje stečajnog postupka.  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Podneskom od 3. siječnja 2018. FINA Podružnica Bjelovar je navela da na dan pisanja očitovanja na računima dužnika nema evidentiranih neizvršenih osnova za plaćanje.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Likvidator - zakonski zastupnik dužnika Danijel Pevec je na ročištu 9. veljače 2018. naveo da ne postoji stečajni razlog nesposobnosti za plaćanje jer je dužnik podmirio sve svoje obveze i više mu račun nije u blokadi. Predao je u spis potvrdu Fine od 6. veljače 2018. (list 14) iz kojih proizlazi da račun dužnika nije blokiran.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Kako iz navedenog proizlazi da ne postoji stečajni razlog nesposobnosti za plaćanje iz čl.6. SZ-a, sud je prijedlog za otvaranje stečajnog postupka odbio (čl.128. st.6. SZ-a).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U Bjelovaru 19. veljače 2018.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Stečajna sutkinja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62758C" w:rsidP="0062758C" w:rsidR="0062758C" w:rsidRPr="0062758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62758C">
        <w:rPr>
          <w:rFonts w:cs="Times New Roman" w:eastAsia="Times New Roman"/>
          <w:noProof/>
          <w:szCs w:val="20"/>
          <w:lang w:eastAsia="hr-HR"/>
        </w:rPr>
        <w:t xml:space="preserve">                      Željka Vitez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758C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758C" w:rsidP="0062758C" w:rsidR="0062758C" w:rsidRPr="0062758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2758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2374092"/>
      <w:docPartObj>
        <w:docPartGallery w:val="Page Numbers (Top of Page)"/>
        <w:docPartUnique/>
      </w:docPartObj>
    </w:sdtPr>
    <w:sdtContent>
      <w:p w:rsidRDefault="0062758C" w:rsidP="0062758C" w:rsidR="0062758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2758C" w:rsidP="0062758C" w:rsidR="008333A9" w:rsidRPr="0062758C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2758C">
      <w:rPr>
        <w:rFonts w:cs="Times New Roman" w:eastAsia="Times New Roman"/>
        <w:noProof/>
        <w:szCs w:val="20"/>
        <w:lang w:eastAsia="hr-HR"/>
      </w:rPr>
      <w:t>Poslovni broj: 5. St-781/2017-7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58C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8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St-781/2017-7</izvorni_sadrzaj>
    <derivirana_varijabla naziv="DomainObject.Oznaka_1">St-781/2017-7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BS PROMET d.o.o. za trgovinu u likvidaciji</izvorni_sadrzaj>
    <derivirana_varijabla naziv="DomainObject.Predmet.ProtustrankaFormated_1">  BS PROMET d.o.o. za trgovinu u likvidaciji</derivirana_varijabla>
  </DomainObject.Predmet.ProtustrankaFormated>
  <DomainObject.Predmet.ProtustrankaFormatedOIB>
    <izvorni_sadrzaj>  BS PROMET d.o.o. za trgovinu u likvidaciji, OIB 18329951354</izvorni_sadrzaj>
    <derivirana_varijabla naziv="DomainObject.Predmet.ProtustrankaFormatedOIB_1">  BS PROMET d.o.o. za trgovinu u likvidaciji, OIB 18329951354</derivirana_varijabla>
  </DomainObject.Predmet.ProtustrankaFormatedOIB>
  <DomainObject.Predmet.ProtustrankaFormatedWithAdress>
    <izvorni_sadrzaj> BS PROMET d.o.o. za trgovinu u likvidaciji, Prokljuvani 87/A, 43000 Prokljuvani</izvorni_sadrzaj>
    <derivirana_varijabla naziv="DomainObject.Predmet.ProtustrankaFormatedWithAdress_1"> BS PROMET d.o.o. za trgovinu u likvidaciji, Prokljuvani 87/A, 43000 Prokljuvani</derivirana_varijabla>
  </DomainObject.Predmet.ProtustrankaFormatedWithAdress>
  <DomainObject.Predmet.ProtustrankaFormatedWithAdressOIB>
    <izvorni_sadrzaj> BS PROMET d.o.o. za trgovinu u likvidaciji, OIB 18329951354, Prokljuvani 87/A, 43000 Prokljuvani</izvorni_sadrzaj>
    <derivirana_varijabla naziv="DomainObject.Predmet.ProtustrankaFormatedWithAdressOIB_1"> BS PROMET d.o.o. za trgovinu u likvidaciji, OIB 18329951354, Prokljuvani 87/A, 43000 Prokljuvani</derivirana_varijabla>
  </DomainObject.Predmet.ProtustrankaFormatedWithAdressOIB>
  <DomainObject.Predmet.ProtustrankaWithAdress>
    <izvorni_sadrzaj>BS PROMET d.o.o. za trgovinu u likvidaciji Prokljuvani 87/A, 43000 Prokljuvani</izvorni_sadrzaj>
    <derivirana_varijabla naziv="DomainObject.Predmet.ProtustrankaWithAdress_1">BS PROMET d.o.o. za trgovinu u likvidaciji Prokljuvani 87/A, 43000 Prokljuvani</derivirana_varijabla>
  </DomainObject.Predmet.ProtustrankaWithAdress>
  <DomainObject.Predmet.ProtustrankaWithAdressOIB>
    <izvorni_sadrzaj>BS PROMET d.o.o. za trgovinu u likvidaciji, OIB 18329951354, Prokljuvani 87/A, 43000 Prokljuvani</izvorni_sadrzaj>
    <derivirana_varijabla naziv="DomainObject.Predmet.ProtustrankaWithAdressOIB_1">BS PROMET d.o.o. za trgovinu u likvidaciji, OIB 18329951354, Prokljuvani 87/A, 43000 Prokljuvani</derivirana_varijabla>
  </DomainObject.Predmet.ProtustrankaWithAdressOIB>
  <DomainObject.Predmet.ProtustrankaNazivFormated>
    <izvorni_sadrzaj>BS PROMET d.o.o. za trgovinu u likvidaciji</izvorni_sadrzaj>
    <derivirana_varijabla naziv="DomainObject.Predmet.ProtustrankaNazivFormated_1">BS PROMET d.o.o. za trgovinu u likvidaciji</derivirana_varijabla>
  </DomainObject.Predmet.ProtustrankaNazivFormated>
  <DomainObject.Predmet.ProtustrankaNazivFormatedOIB>
    <izvorni_sadrzaj>BS PROMET d.o.o. za trgovinu u likvidaciji, OIB 18329951354</izvorni_sadrzaj>
    <derivirana_varijabla naziv="DomainObject.Predmet.ProtustrankaNazivFormatedOIB_1">BS PROMET d.o.o. za trgovinu u likvidaciji, OIB 18329951354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BS PROMET d.o.o. za trgovinu u likvidaciji</item>
    </izvorni_sadrzaj>
    <derivirana_varijabla naziv="DomainObject.Predmet.ProtuStrankaListFormated_1">
      <item>BS PROMET d.o.o. za trgovinu u likvidaciji</item>
    </derivirana_varijabla>
  </DomainObject.Predmet.ProtuStrankaListFormated>
  <DomainObject.Predmet.ProtuStrankaListFormatedOIB>
    <izvorni_sadrzaj>
      <item>BS PROMET d.o.o. za trgovinu u likvidaciji, OIB 18329951354</item>
    </izvorni_sadrzaj>
    <derivirana_varijabla naziv="DomainObject.Predmet.ProtuStrankaListFormatedOIB_1">
      <item>BS PROMET d.o.o. za trgovinu u likvidaciji, OIB 18329951354</item>
    </derivirana_varijabla>
  </DomainObject.Predmet.ProtuStrankaListFormatedOIB>
  <DomainObject.Predmet.ProtuStrankaListFormatedWithAdress>
    <izvorni_sadrzaj>
      <item>BS PROMET d.o.o. za trgovinu u likvidaciji, Prokljuvani 87/A, 43000 Prokljuvani</item>
    </izvorni_sadrzaj>
    <derivirana_varijabla naziv="DomainObject.Predmet.ProtuStrankaListFormatedWithAdress_1">
      <item>BS PROMET d.o.o. za trgovinu u likvidaciji, Prokljuvani 87/A, 43000 Prokljuvani</item>
    </derivirana_varijabla>
  </DomainObject.Predmet.ProtuStrankaListFormatedWithAdress>
  <DomainObject.Predmet.ProtuStrankaListFormatedWithAdressOIB>
    <izvorni_sadrzaj>
      <item>BS PROMET d.o.o. za trgovinu u likvidaciji, OIB 18329951354, Prokljuvani 87/A, 43000 Prokljuvani</item>
    </izvorni_sadrzaj>
    <derivirana_varijabla naziv="DomainObject.Predmet.ProtuStrankaListFormatedWithAdressOIB_1">
      <item>BS PROMET d.o.o. za trgovinu u likvidaciji, OIB 18329951354, Prokljuvani 87/A, 43000 Prokljuvani</item>
    </derivirana_varijabla>
  </DomainObject.Predmet.ProtuStrankaListFormatedWithAdressOIB>
  <DomainObject.Predmet.ProtuStrankaListNazivFormated>
    <izvorni_sadrzaj>
      <item>BS PROMET d.o.o. za trgovinu u likvidaciji</item>
    </izvorni_sadrzaj>
    <derivirana_varijabla naziv="DomainObject.Predmet.ProtuStrankaListNazivFormated_1">
      <item>BS PROMET d.o.o. za trgovinu u likvidaciji</item>
    </derivirana_varijabla>
  </DomainObject.Predmet.ProtuStrankaListNazivFormated>
  <DomainObject.Predmet.ProtuStrankaListNazivFormatedOIB>
    <izvorni_sadrzaj>
      <item>BS PROMET d.o.o. za trgovinu u likvidaciji, OIB 18329951354</item>
    </izvorni_sadrzaj>
    <derivirana_varijabla naziv="DomainObject.Predmet.ProtuStrankaListNazivFormatedOIB_1">
      <item>BS PROMET d.o.o. za trgovinu u likvidaciji, OIB 18329951354</item>
    </derivirana_varijabla>
  </DomainObject.Predmet.ProtuStrankaListNazivFormatedOIB>
  <DomainObject.Predmet.OstaliListFormated>
    <izvorni_sadrzaj>
      <item>Danijel Pevec</item>
    </izvorni_sadrzaj>
    <derivirana_varijabla naziv="DomainObject.Predmet.OstaliListFormated_1">
      <item>Danijel Pevec</item>
    </derivirana_varijabla>
  </DomainObject.Predmet.OstaliListFormated>
  <DomainObject.Predmet.OstaliListFormatedOIB>
    <izvorni_sadrzaj>
      <item>Danijel Pevec, OIB 18329951354</item>
    </izvorni_sadrzaj>
    <derivirana_varijabla naziv="DomainObject.Predmet.OstaliListFormatedOIB_1">
      <item>Danijel Pevec, OIB 18329951354</item>
    </derivirana_varijabla>
  </DomainObject.Predmet.OstaliListFormatedOIB>
  <DomainObject.Predmet.OstaliListFormatedWithAdress>
    <izvorni_sadrzaj>
      <item>Danijel Pevec, Strojarska Cesta 12/A, 10000 Zagreb</item>
    </izvorni_sadrzaj>
    <derivirana_varijabla naziv="DomainObject.Predmet.OstaliListFormatedWithAdress_1">
      <item>Danijel Pevec, Strojarska Cesta 12/A, 10000 Zagreb</item>
    </derivirana_varijabla>
  </DomainObject.Predmet.OstaliListFormatedWithAdress>
  <DomainObject.Predmet.OstaliListFormatedWithAdressOIB>
    <izvorni_sadrzaj>
      <item>Danijel Pevec, OIB 18329951354, Strojarska Cesta 12/A, 10000 Zagreb</item>
    </izvorni_sadrzaj>
    <derivirana_varijabla naziv="DomainObject.Predmet.OstaliListFormatedWithAdressOIB_1">
      <item>Danijel Pevec, OIB 18329951354, Strojarska Cesta 12/A, 10000 Zagreb</item>
    </derivirana_varijabla>
  </DomainObject.Predmet.OstaliListFormatedWithAdressOIB>
  <DomainObject.Predmet.OstaliListNazivFormated>
    <izvorni_sadrzaj>
      <item>Danijel Pevec</item>
    </izvorni_sadrzaj>
    <derivirana_varijabla naziv="DomainObject.Predmet.OstaliListNazivFormated_1">
      <item>Danijel Pevec</item>
    </derivirana_varijabla>
  </DomainObject.Predmet.OstaliListNazivFormated>
  <DomainObject.Predmet.OstaliListNazivFormatedOIB>
    <izvorni_sadrzaj>
      <item>Danijel Pevec, OIB 18329951354</item>
    </izvorni_sadrzaj>
    <derivirana_varijabla naziv="DomainObject.Predmet.OstaliListNazivFormatedOIB_1">
      <item>Danijel Pevec, OIB 18329951354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St-781/2017-7</izvorni_sadrzaj>
    <derivirana_varijabla naziv="DomainObject.PoslovniBrojDokumenta_1">St-781/2017-7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BS PROMET d.o.o. za trgovinu u likvidaciji</izvorni_sadrzaj>
    <derivirana_varijabla naziv="DomainObject.Predmet.ProtustrankaIDrugi_1">BS PROMET d.o.o. za trgovinu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BS PROMET d.o.o. za trgovinu u likvidaciji, OIB 18329951354, Prokljuvani 87/A, 43000 Prokljuvani</izvorni_sadrzaj>
    <derivirana_varijabla naziv="DomainObject.Predmet.ProtustrankaIDrugiAdressOIB_1">BS PROMET d.o.o. za trgovinu u likvidaciji, OIB 18329951354, Prokljuvani 87/A, 43000 Prokljuvani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BS PROMET d.o.o. za trgovinu u likvidaciji</item>
      <item>Danijel Pevec</item>
    </izvorni_sadrzaj>
    <derivirana_varijabla naziv="DomainObject.Predmet.SudioniciListNaziv_1">
      <item>FINA, RC ZAGREB, Podružnica BJELOVAR</item>
      <item>BS PROMET d.o.o. za trgovinu u likvidaciji</item>
      <item>Danijel Pevec</item>
    </derivirana_varijabla>
  </DomainObject.Predmet.SudioniciListNaziv>
  <DomainObject.Predmet.SudioniciListAdressOIB>
    <izvorni_sadrzaj>
      <item>FINA, RC ZAGREB, Podružnica BJELOVAR, OIB 85821130368, F. Supila 4,43000 Bjelovar</item>
      <item>BS PROMET d.o.o. za trgovinu u likvidaciji, OIB 18329951354, Prokljuvani 87/A,43000 Prokljuvani</item>
      <item>Danijel Pevec, OIB 18329951354, Strojarska Cesta 12/A,10000 Zagreb</item>
    </izvorni_sadrzaj>
    <derivirana_varijabla naziv="DomainObject.Predmet.SudioniciListAdressOIB_1">
      <item>FINA, RC ZAGREB, Podružnica BJELOVAR, OIB 85821130368, F. Supila 4,43000 Bjelovar</item>
      <item>BS PROMET d.o.o. za trgovinu u likvidaciji, OIB 18329951354, Prokljuvani 87/A,43000 Prokljuvani</item>
      <item>Danijel Pevec, OIB 18329951354, Strojarska Cesta 12/A,10000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AC5C9-C920-4838-90EA-5D543D80B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2314</properties:Characters>
  <properties:Lines>72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2018-02-19T11:03:00Z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St-781/2017-7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