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72419" w14:paraId="1772419" w:rsidRDefault="001159F0" w:rsidP="001159F0" w:rsidR="001159F0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A3125">
        <w:t>Iris Hatvalić Nemec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931D35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D7037A">
        <w:t xml:space="preserve"> dužnika LOV </w:t>
      </w:r>
      <w:r w:rsidR="00931D35">
        <w:t>d.o.o</w:t>
      </w:r>
      <w:r w:rsidR="00D7037A">
        <w:t>. iz Zelendvora, Josipa Bombelesa bb</w:t>
      </w:r>
      <w:r w:rsidR="00637444">
        <w:t>,</w:t>
      </w:r>
      <w:r w:rsidR="00AF0757">
        <w:t xml:space="preserve"> OIB:</w:t>
      </w:r>
      <w:r w:rsidR="00D7037A">
        <w:t xml:space="preserve"> 35870458440</w:t>
      </w:r>
      <w:r w:rsidR="00931D35">
        <w:t>,</w:t>
      </w:r>
      <w:r w:rsidR="00637444">
        <w:t xml:space="preserve"> </w:t>
      </w:r>
      <w:r w:rsidR="007B1538">
        <w:t>05</w:t>
      </w:r>
      <w:r w:rsidR="00AF0757">
        <w:t>. veljače</w:t>
      </w:r>
      <w:r w:rsidR="00637444">
        <w:t xml:space="preserve"> 201</w:t>
      </w:r>
      <w:r w:rsidR="00F06763">
        <w:t>6</w:t>
      </w:r>
      <w:r w:rsidR="00637444">
        <w:t>.</w:t>
      </w:r>
      <w:r w:rsidR="00AF2C11">
        <w:t xml:space="preserve"> </w:t>
      </w:r>
      <w:r w:rsidR="00CB6C18">
        <w:t>temeljem čl.</w:t>
      </w:r>
      <w:r>
        <w:t xml:space="preserve"> </w:t>
      </w:r>
      <w:r w:rsidR="00CB6C18">
        <w:t>430</w:t>
      </w:r>
      <w:r w:rsidR="00DA3125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AC0D1D" w:rsidP="00D60907" w:rsidR="00CB6C18" w:rsidRPr="00AC0D1D">
      <w:pPr>
        <w:jc w:val="both"/>
      </w:pPr>
      <w:r>
        <w:t>1</w:t>
      </w:r>
      <w:r w:rsidR="00D60907">
        <w:t>/</w:t>
      </w:r>
      <w:r w:rsidR="00D60907">
        <w:tab/>
      </w:r>
      <w:r w:rsidR="00CB6C18">
        <w:t xml:space="preserve">Utvrđuje se da ukupni iznos evidentiranog </w:t>
      </w:r>
      <w:r w:rsidR="00CB6C18" w:rsidRPr="00AC0D1D">
        <w:t>duga dužnika</w:t>
      </w:r>
      <w:r w:rsidR="00D7037A">
        <w:t xml:space="preserve"> LOV d.o.o. iz Zelendvora, Josipa Bombelesa bb, OIB: 35870458440</w:t>
      </w:r>
      <w:r w:rsidR="009B5681">
        <w:t xml:space="preserve">, </w:t>
      </w:r>
      <w:r w:rsidR="00CB6C18" w:rsidRPr="00931D35">
        <w:t xml:space="preserve">iznosi </w:t>
      </w:r>
      <w:r w:rsidR="00D7037A">
        <w:t>988,00</w:t>
      </w:r>
      <w:r w:rsidR="00CB6C18" w:rsidRPr="00AC0D1D">
        <w:t xml:space="preserve"> kn.</w:t>
      </w:r>
    </w:p>
    <w:p w:rsidRDefault="00CB6C18" w:rsidP="00D60907" w:rsidR="00CB6C18">
      <w:pPr>
        <w:jc w:val="both"/>
      </w:pPr>
    </w:p>
    <w:p w:rsidRDefault="00AC0D1D" w:rsidP="00D60907" w:rsidR="00D60907">
      <w:pPr>
        <w:jc w:val="both"/>
      </w:pPr>
      <w:r>
        <w:t>2</w:t>
      </w:r>
      <w:r w:rsidR="0081351D">
        <w:t>/</w:t>
      </w:r>
      <w:r w:rsidR="0081351D">
        <w:tab/>
      </w:r>
      <w:r w:rsidR="00CB6C18">
        <w:t xml:space="preserve"> P</w:t>
      </w:r>
      <w:r w:rsidR="00D60907">
        <w:t xml:space="preserve">oziva se direktor dužnika </w:t>
      </w:r>
      <w:r w:rsidR="00D7037A">
        <w:t>Petar Silić</w:t>
      </w:r>
      <w:r w:rsidR="00D30041">
        <w:t>,</w:t>
      </w:r>
      <w:r w:rsidR="00D7037A">
        <w:t xml:space="preserve"> Varaždin, J. Jurkovića 1, OIB: 0517646375</w:t>
      </w:r>
      <w:r w:rsidR="009B5681">
        <w:t>,</w:t>
      </w:r>
      <w:r w:rsidR="00931D35">
        <w:t xml:space="preserve"> </w:t>
      </w:r>
      <w:r w:rsidR="0081351D">
        <w:t xml:space="preserve">da u roku od </w:t>
      </w:r>
      <w:r w:rsidR="003C0583">
        <w:t>15</w:t>
      </w:r>
      <w:r w:rsidR="0081351D">
        <w:t xml:space="preserve">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AC0D1D" w:rsidP="00CB6C18" w:rsidR="00CB6C18" w:rsidRPr="006A424F">
      <w:pPr>
        <w:jc w:val="both"/>
      </w:pPr>
      <w:r>
        <w:t>3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DA31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 xml:space="preserve">u roku od </w:t>
      </w:r>
      <w:r w:rsidR="00DA3125">
        <w:t xml:space="preserve">15 </w:t>
      </w:r>
      <w:r w:rsidR="00D60907">
        <w:t>dana</w:t>
      </w:r>
      <w:r w:rsidR="005E111A" w:rsidRPr="005E111A">
        <w:t xml:space="preserve"> </w:t>
      </w:r>
      <w:r w:rsidR="005E111A">
        <w:t>od dana objave ovog oglasa na e-oglasnoj ploči suda</w:t>
      </w:r>
      <w:r w:rsidR="00D60907"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 w:rsidR="00D60907">
        <w:t xml:space="preserve">ili ako iz </w:t>
      </w:r>
      <w:r w:rsidR="00CB6C18">
        <w:t>toga</w:t>
      </w:r>
      <w:r w:rsidR="00D60907">
        <w:t xml:space="preserve"> popisa proizlazi da </w:t>
      </w:r>
      <w:r w:rsidR="00CB6C18">
        <w:t>dužnik</w:t>
      </w:r>
      <w:r w:rsidR="00D60907"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AC0D1D" w:rsidP="00D60907" w:rsidR="00D60907" w:rsidRPr="00421691">
      <w:pPr>
        <w:jc w:val="both"/>
      </w:pPr>
      <w:r>
        <w:t>4</w:t>
      </w:r>
      <w:r w:rsidR="00D60907">
        <w:t>/</w:t>
      </w:r>
      <w:r w:rsidR="00D60907">
        <w:tab/>
      </w:r>
      <w:r w:rsidR="005E111A">
        <w:t>Temeljem čl. 430. SZ-a p</w:t>
      </w:r>
      <w:r w:rsidR="00D60907" w:rsidRPr="006A424F">
        <w:t xml:space="preserve">ozivaju se vjerovnici </w:t>
      </w:r>
      <w:r w:rsidR="0081351D">
        <w:t xml:space="preserve">dužnika da </w:t>
      </w:r>
      <w:r w:rsidR="00D60907"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="00D60907" w:rsidRPr="00421691">
        <w:t>predlož</w:t>
      </w:r>
      <w:r w:rsidR="00CB6C18">
        <w:t>e</w:t>
      </w:r>
      <w:r w:rsidR="00D60907"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AC0D1D" w:rsidP="0081351D" w:rsidR="003C0583">
      <w:pPr>
        <w:jc w:val="both"/>
      </w:pPr>
      <w:r>
        <w:rPr>
          <w:color w:val="000000"/>
        </w:rPr>
        <w:t>5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="00CB6C18"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="00CB6C18" w:rsidRPr="00CB6C18">
        <w:t xml:space="preserve"> a</w:t>
      </w:r>
      <w:r w:rsidR="00D60907" w:rsidRPr="006A424F">
        <w:t>ko ni jedan vjerovnik u roku od 45 dana od objave oglasa ovog poziva ne predlo</w:t>
      </w:r>
      <w:r w:rsidR="003C0583">
        <w:t>ži otvaranje stečajnog postupka te ne predujmi sredstva za namirenje</w:t>
      </w:r>
      <w:r w:rsidR="00AF0757">
        <w:t xml:space="preserve"> troškova postupka u iznosu od 5</w:t>
      </w:r>
      <w:r w:rsidR="003C0583">
        <w:t xml:space="preserve">.000,00 kn na žiro račun Trgovačkog suda u Varaždinu HR40239000011300002754, poziv na broj odobrenja </w:t>
      </w:r>
      <w:r w:rsidR="00931D35" w:rsidRPr="00931D35">
        <w:t>220198</w:t>
      </w:r>
      <w:r w:rsidR="003C0583" w:rsidRPr="00931D35">
        <w:t>15</w:t>
      </w:r>
      <w:r w:rsidR="003C0583">
        <w:t xml:space="preserve"> otvoren kod Hrvatske poštanske banke. </w:t>
      </w:r>
    </w:p>
    <w:p w:rsidRDefault="00D60907" w:rsidP="003C0583" w:rsidR="0081351D">
      <w:pPr>
        <w:ind w:firstLine="708"/>
        <w:jc w:val="both"/>
      </w:pPr>
      <w:r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C0D1D">
        <w:t>132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>U Varaždinu</w:t>
      </w:r>
      <w:r w:rsidR="00976967">
        <w:t>,</w:t>
      </w:r>
      <w:r>
        <w:t xml:space="preserve"> </w:t>
      </w:r>
      <w:r w:rsidR="007B1538">
        <w:t>05</w:t>
      </w:r>
      <w:r w:rsidR="00AF0757">
        <w:t>. veljače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AC0D1D">
        <w:t xml:space="preserve">    </w:t>
      </w:r>
      <w:r w:rsidR="00DA3125">
        <w:t>Iris Hatvalić Nemec</w:t>
      </w:r>
    </w:p>
    <w:sectPr w:rsidSect="00893BAA" w:rsidR="001159F0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992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3868" w:rsidR="008E3868">
      <w:r>
        <w:separator/>
      </w:r>
    </w:p>
  </w:endnote>
  <w:endnote w:id="0" w:type="continuationSeparator">
    <w:p w:rsidRDefault="008E3868" w:rsidR="008E38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3868" w:rsidR="008E3868">
      <w:r>
        <w:separator/>
      </w:r>
    </w:p>
  </w:footnote>
  <w:footnote w:id="0" w:type="continuationSeparator">
    <w:p w:rsidRDefault="008E3868" w:rsidR="008E38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0D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0D1D" w:rsidP="00CF7EB7" w:rsidR="00AC0D1D">
    <w:pPr>
      <w:pStyle w:val="Zaglavlje"/>
      <w:jc w:val="right"/>
    </w:pPr>
  </w:p>
  <w:p w:rsidRDefault="00AC0D1D" w:rsidP="00CF7EB7" w:rsidR="00420F99" w:rsidRPr="00CF7EB7">
    <w:pPr>
      <w:pStyle w:val="Zaglavlje"/>
      <w:jc w:val="right"/>
      <w:rPr>
        <w:b/>
      </w:rPr>
    </w:pPr>
    <w:r>
      <w:t>Poslovni broj: 4 St-234/2015-4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D1D" w:rsidR="00AC0D1D">
    <w:pPr>
      <w:pStyle w:val="Zaglavlje"/>
    </w:pPr>
  </w:p>
  <w:p w:rsidRDefault="00D7037A" w:rsidP="00AC0D1D" w:rsidR="00AC0D1D">
    <w:pPr>
      <w:jc w:val="right"/>
    </w:pPr>
    <w:r>
      <w:t>Poslovni broj: 4 St-122</w:t>
    </w:r>
    <w:r w:rsidR="007B1538">
      <w:t>/16-4</w:t>
    </w:r>
  </w:p>
  <w:p w:rsidRDefault="00AC0D1D" w:rsidR="00AC0D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41A9F"/>
    <w:rsid w:val="000D3AEC"/>
    <w:rsid w:val="000D41E5"/>
    <w:rsid w:val="000E1119"/>
    <w:rsid w:val="000E247D"/>
    <w:rsid w:val="000E51F0"/>
    <w:rsid w:val="000F0403"/>
    <w:rsid w:val="000F0D73"/>
    <w:rsid w:val="001159F0"/>
    <w:rsid w:val="00121DEA"/>
    <w:rsid w:val="001529C9"/>
    <w:rsid w:val="001B72D6"/>
    <w:rsid w:val="001E6833"/>
    <w:rsid w:val="002055B4"/>
    <w:rsid w:val="0020578A"/>
    <w:rsid w:val="00274464"/>
    <w:rsid w:val="00296EBD"/>
    <w:rsid w:val="002B49A1"/>
    <w:rsid w:val="002F1F37"/>
    <w:rsid w:val="002F3837"/>
    <w:rsid w:val="002F45CC"/>
    <w:rsid w:val="003074E6"/>
    <w:rsid w:val="00327690"/>
    <w:rsid w:val="003A7C72"/>
    <w:rsid w:val="003C0583"/>
    <w:rsid w:val="003E2AE0"/>
    <w:rsid w:val="00400A96"/>
    <w:rsid w:val="00401A7F"/>
    <w:rsid w:val="00420F99"/>
    <w:rsid w:val="0047710E"/>
    <w:rsid w:val="004861BE"/>
    <w:rsid w:val="00497129"/>
    <w:rsid w:val="004C1E71"/>
    <w:rsid w:val="004E2E98"/>
    <w:rsid w:val="004F0490"/>
    <w:rsid w:val="0051058E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93CD2"/>
    <w:rsid w:val="006B6529"/>
    <w:rsid w:val="006C1AAA"/>
    <w:rsid w:val="006D4097"/>
    <w:rsid w:val="006F25A8"/>
    <w:rsid w:val="00733A5A"/>
    <w:rsid w:val="00735822"/>
    <w:rsid w:val="00741660"/>
    <w:rsid w:val="0077103D"/>
    <w:rsid w:val="007925A0"/>
    <w:rsid w:val="007A4CCC"/>
    <w:rsid w:val="007B10CE"/>
    <w:rsid w:val="007B1538"/>
    <w:rsid w:val="007C38F0"/>
    <w:rsid w:val="007C6AC1"/>
    <w:rsid w:val="007E7D65"/>
    <w:rsid w:val="007F2727"/>
    <w:rsid w:val="007F70BC"/>
    <w:rsid w:val="008027CF"/>
    <w:rsid w:val="0081351D"/>
    <w:rsid w:val="00830F43"/>
    <w:rsid w:val="008354B4"/>
    <w:rsid w:val="00852A7C"/>
    <w:rsid w:val="00862F8B"/>
    <w:rsid w:val="00893BAA"/>
    <w:rsid w:val="008A024C"/>
    <w:rsid w:val="008D03CD"/>
    <w:rsid w:val="008E064F"/>
    <w:rsid w:val="008E3868"/>
    <w:rsid w:val="00906B85"/>
    <w:rsid w:val="00931D35"/>
    <w:rsid w:val="00933038"/>
    <w:rsid w:val="00940790"/>
    <w:rsid w:val="00943931"/>
    <w:rsid w:val="009463BE"/>
    <w:rsid w:val="00976967"/>
    <w:rsid w:val="00982CC9"/>
    <w:rsid w:val="009B5681"/>
    <w:rsid w:val="009D0C5B"/>
    <w:rsid w:val="00A00D9B"/>
    <w:rsid w:val="00A05A32"/>
    <w:rsid w:val="00AC0D1D"/>
    <w:rsid w:val="00AC1B89"/>
    <w:rsid w:val="00AF0757"/>
    <w:rsid w:val="00AF2C11"/>
    <w:rsid w:val="00B220FC"/>
    <w:rsid w:val="00B26931"/>
    <w:rsid w:val="00B34567"/>
    <w:rsid w:val="00B40223"/>
    <w:rsid w:val="00B62791"/>
    <w:rsid w:val="00B97476"/>
    <w:rsid w:val="00B97941"/>
    <w:rsid w:val="00B97BE7"/>
    <w:rsid w:val="00BA14F9"/>
    <w:rsid w:val="00BB6955"/>
    <w:rsid w:val="00BF5CAE"/>
    <w:rsid w:val="00C14471"/>
    <w:rsid w:val="00C15721"/>
    <w:rsid w:val="00C7158A"/>
    <w:rsid w:val="00C71B6D"/>
    <w:rsid w:val="00C77A15"/>
    <w:rsid w:val="00C83918"/>
    <w:rsid w:val="00C95F18"/>
    <w:rsid w:val="00CA4C65"/>
    <w:rsid w:val="00CB41F0"/>
    <w:rsid w:val="00CB6C18"/>
    <w:rsid w:val="00CC7B8F"/>
    <w:rsid w:val="00CD31F8"/>
    <w:rsid w:val="00CE19A1"/>
    <w:rsid w:val="00CE29CC"/>
    <w:rsid w:val="00CF33AC"/>
    <w:rsid w:val="00CF7EB7"/>
    <w:rsid w:val="00D30041"/>
    <w:rsid w:val="00D3556D"/>
    <w:rsid w:val="00D47733"/>
    <w:rsid w:val="00D60907"/>
    <w:rsid w:val="00D65681"/>
    <w:rsid w:val="00D65D0F"/>
    <w:rsid w:val="00D7037A"/>
    <w:rsid w:val="00D8212F"/>
    <w:rsid w:val="00DA3125"/>
    <w:rsid w:val="00DA54DB"/>
    <w:rsid w:val="00DD78E6"/>
    <w:rsid w:val="00DE5384"/>
    <w:rsid w:val="00E024D4"/>
    <w:rsid w:val="00E1490A"/>
    <w:rsid w:val="00E2093F"/>
    <w:rsid w:val="00E72541"/>
    <w:rsid w:val="00E8002E"/>
    <w:rsid w:val="00E82B62"/>
    <w:rsid w:val="00E93171"/>
    <w:rsid w:val="00EA5D61"/>
    <w:rsid w:val="00EC7B25"/>
    <w:rsid w:val="00F06763"/>
    <w:rsid w:val="00F10C2B"/>
    <w:rsid w:val="00F210ED"/>
    <w:rsid w:val="00F644E6"/>
    <w:rsid w:val="00F658C8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65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52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B6529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B652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B652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65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52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B6529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B652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B652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St-122/2016</izvorni_sadrzaj>
    <derivirana_varijabla naziv="DomainObject.Predmet.OznakaBroj_1">St-122/2016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 društvo s ograničenom odgovornošću za lov, lovni turizam i ugostiteljstvo</izvorni_sadrzaj>
    <derivirana_varijabla naziv="DomainObject.Predmet.ProtustrankaFormated_1">  LOV društvo s ograničenom odgovornošću za lov, lovni turizam i ugostiteljstvo</derivirana_varijabla>
  </DomainObject.Predmet.ProtustrankaFormated>
  <DomainObject.Predmet.ProtustrankaFormatedOIB>
    <izvorni_sadrzaj>  LOV društvo s ograničenom odgovornošću za lov, lovni turizam i ugostiteljstvo, OIB 35870458440</izvorni_sadrzaj>
    <derivirana_varijabla naziv="DomainObject.Predmet.ProtustrankaFormatedOIB_1">  LOV društvo s ograničenom odgovornošću za lov, lovni turizam i ugostiteljstvo, OIB 35870458440</derivirana_varijabla>
  </DomainObject.Predmet.ProtustrankaFormatedOIB>
  <DomainObject.Predmet.ProtustrankaFormatedWithAdress>
    <izvorni_sadrzaj> LOV društvo s ograničenom odgovornošću za lov, lovni turizam i ugostiteljstvo, Josipa Bombelesa/bb, 42206 Zelendvor</izvorni_sadrzaj>
    <derivirana_varijabla naziv="DomainObject.Predmet.ProtustrankaFormatedWithAdress_1"> LOV društvo s ograničenom odgovornošću za lov, lovni turizam i ugostiteljstvo, Josipa Bombelesa/bb, 42206 Zelendvor</derivirana_varijabla>
  </DomainObject.Predmet.ProtustrankaFormatedWithAdress>
  <DomainObject.Predmet.ProtustrankaFormatedWithAdressOIB>
    <izvorni_sadrzaj> LOV društvo s ograničenom odgovornošću za lov, lovni turizam i ugostiteljstvo, OIB 35870458440, Josipa Bombelesa/bb, 42206 Zelendvor</izvorni_sadrzaj>
    <derivirana_varijabla naziv="DomainObject.Predmet.ProtustrankaFormatedWithAdressOIB_1"> LOV društvo s ograničenom odgovornošću za lov, lovni turizam i ugostiteljstvo, OIB 35870458440, Josipa Bombelesa/bb, 42206 Zelendvor</derivirana_varijabla>
  </DomainObject.Predmet.ProtustrankaFormatedWithAdressOIB>
  <DomainObject.Predmet.ProtustrankaWithAdress>
    <izvorni_sadrzaj>LOV društvo s ograničenom odgovornošću za lov, lovni turizam i ugostiteljstvo Josipa Bombelesa/bb, 42206 Zelendvor</izvorni_sadrzaj>
    <derivirana_varijabla naziv="DomainObject.Predmet.ProtustrankaWithAdress_1">LOV društvo s ograničenom odgovornošću za lov, lovni turizam i ugostiteljstvo Josipa Bombelesa/bb, 42206 Zelendvor</derivirana_varijabla>
  </DomainObject.Predmet.ProtustrankaWithAdress>
  <DomainObject.Predmet.ProtustrankaWithAdressOIB>
    <izvorni_sadrzaj>LOV društvo s ograničenom odgovornošću za lov, lovni turizam i ugostiteljstvo, OIB 35870458440, Josipa Bombelesa/bb, 42206 Zelendvor</izvorni_sadrzaj>
    <derivirana_varijabla naziv="DomainObject.Predmet.ProtustrankaWithAdressOIB_1">LOV društvo s ograničenom odgovornošću za lov, lovni turizam i ugostiteljstvo, OIB 35870458440, Josipa Bombelesa/bb, 42206 Zelendvor</derivirana_varijabla>
  </DomainObject.Predmet.ProtustrankaWithAdressOIB>
  <DomainObject.Predmet.ProtustrankaNazivFormated>
    <izvorni_sadrzaj>LOV društvo s ograničenom odgovornošću za lov, lovni turizam i ugostiteljstvo</izvorni_sadrzaj>
    <derivirana_varijabla naziv="DomainObject.Predmet.ProtustrankaNazivFormated_1">LOV društvo s ograničenom odgovornošću za lov, lovni turizam i ugostiteljstvo</derivirana_varijabla>
  </DomainObject.Predmet.ProtustrankaNazivFormated>
  <DomainObject.Predmet.ProtustrankaNazivFormatedOIB>
    <izvorni_sadrzaj>LOV društvo s ograničenom odgovornošću za lov, lovni turizam i ugostiteljstvo, OIB 35870458440</izvorni_sadrzaj>
    <derivirana_varijabla naziv="DomainObject.Predmet.ProtustrankaNazivFormatedOIB_1">LOV društvo s ograničenom odgovornošću za lov, lovni turizam i ugostiteljstvo, OIB 35870458440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988.00</izvorni_sadrzaj>
    <derivirana_varijabla naziv="DomainObject.Predmet.TrenutnaVrijednost_1">988.00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LOV društvo s ograničenom odgovornošću za lov, lovni turizam i ugostiteljstvo</item>
    </izvorni_sadrzaj>
    <derivirana_varijabla naziv="DomainObject.Predmet.ProtuStrankaListFormated_1">
      <item>LOV društvo s ograničenom odgovornošću za lov, lovni turizam i ugostiteljstvo</item>
    </derivirana_varijabla>
  </DomainObject.Predmet.ProtuStrankaListFormated>
  <DomainObject.Predmet.ProtuStrankaListFormatedOIB>
    <izvorni_sadrzaj>
      <item>LOV društvo s ograničenom odgovornošću za lov, lovni turizam i ugostiteljstvo, OIB 35870458440</item>
    </izvorni_sadrzaj>
    <derivirana_varijabla naziv="DomainObject.Predmet.ProtuStrankaListFormatedOIB_1">
      <item>LOV društvo s ograničenom odgovornošću za lov, lovni turizam i ugostiteljstvo, OIB 35870458440</item>
    </derivirana_varijabla>
  </DomainObject.Predmet.ProtuStrankaListFormatedOIB>
  <DomainObject.Predmet.ProtuStrankaListFormatedWithAdress>
    <izvorni_sadrzaj>
      <item>LOV društvo s ograničenom odgovornošću za lov, lovni turizam i ugostiteljstvo, Josipa Bombelesa/bb, 42206 Zelendvor</item>
    </izvorni_sadrzaj>
    <derivirana_varijabla naziv="DomainObject.Predmet.ProtuStrankaListFormatedWithAdress_1">
      <item>LOV društvo s ograničenom odgovornošću za lov, lovni turizam i ugostiteljstvo, Josipa Bombelesa/bb, 42206 Zelendvor</item>
    </derivirana_varijabla>
  </DomainObject.Predmet.ProtuStrankaListFormatedWithAdress>
  <DomainObject.Predmet.ProtuStrankaListFormatedWithAdressOIB>
    <izvorni_sadrzaj>
      <item>LOV društvo s ograničenom odgovornošću za lov, lovni turizam i ugostiteljstvo, OIB 35870458440, Josipa Bombelesa/bb, 42206 Zelendvor</item>
    </izvorni_sadrzaj>
    <derivirana_varijabla naziv="DomainObject.Predmet.ProtuStrankaListFormatedWithAdressOIB_1">
      <item>LOV društvo s ograničenom odgovornošću za lov, lovni turizam i ugostiteljstvo, OIB 35870458440, Josipa Bombelesa/bb, 42206 Zelendvor</item>
    </derivirana_varijabla>
  </DomainObject.Predmet.ProtuStrankaListFormatedWithAdressOIB>
  <DomainObject.Predmet.ProtuStrankaListNazivFormated>
    <izvorni_sadrzaj>
      <item>LOV društvo s ograničenom odgovornošću za lov, lovni turizam i ugostiteljstvo</item>
    </izvorni_sadrzaj>
    <derivirana_varijabla naziv="DomainObject.Predmet.ProtuStrankaListNazivFormated_1">
      <item>LOV društvo s ograničenom odgovornošću za lov, lovni turizam i ugostiteljstvo</item>
    </derivirana_varijabla>
  </DomainObject.Predmet.ProtuStrankaListNazivFormated>
  <DomainObject.Predmet.ProtuStrankaListNazivFormatedOIB>
    <izvorni_sadrzaj>
      <item>LOV društvo s ograničenom odgovornošću za lov, lovni turizam i ugostiteljstvo, OIB 35870458440</item>
    </izvorni_sadrzaj>
    <derivirana_varijabla naziv="DomainObject.Predmet.ProtuStrankaListNazivFormatedOIB_1">
      <item>LOV društvo s ograničenom odgovornošću za lov, lovni turizam i ugostiteljstvo, OIB 35870458440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LOV društvo s ograničenom odgovornošću za lov, lovni turizam i ugostiteljstvo</izvorni_sadrzaj>
    <derivirana_varijabla naziv="DomainObject.Predmet.ProtustrankaIDrugi_1">LOV društvo s ograničenom odgovornošću za lov, lovni turizam i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LOV društvo s ograničenom odgovornošću za lov, lovni turizam i ugostiteljstvo, OIB 35870458440, Josipa Bombelesa/bb, 42206 Zelendvor</izvorni_sadrzaj>
    <derivirana_varijabla naziv="DomainObject.Predmet.ProtustrankaIDrugiAdressOIB_1">LOV društvo s ograničenom odgovornošću za lov, lovni turizam i ugostiteljstvo, OIB 35870458440, Josipa Bombelesa/bb, 42206 Zelendvor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LOV društvo s ograničenom odgovornošću za lov, lovni turizam i ugostiteljstvo</item>
      <item>E-oglasna ploča</item>
      <item>Sudski registar, Trgovački sud u Varaždinu</item>
    </izvorni_sadrzaj>
    <derivirana_varijabla naziv="DomainObject.Predmet.SudioniciListNaziv_1">
      <item>Financijska agencija</item>
      <item>LOV društvo s ograničenom odgovornošću za lov, lovni turizam i ugostiteljstvo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LOV društvo s ograničenom odgovornošću za lov, lovni turizam i ugostiteljstvo, OIB 35870458440, Josipa Bombelesa/bb,42206 Zelendvor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LOV društvo s ograničenom odgovornošću za lov, lovni turizam i ugostiteljstvo, OIB 35870458440, Josipa Bombelesa/bb,42206 Zelendvor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35870458440</item>
      <item>, OIB null</item>
      <item>, OIB null</item>
    </izvorni_sadrzaj>
    <derivirana_varijabla naziv="DomainObject.Predmet.SudioniciListNazivOIB_1">
      <item>, OIB 85821130368</item>
      <item>, OIB 35870458440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FFFEA0-FC9A-4ED6-8DF6-8D22256DB7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1977</properties:Characters>
  <properties:Lines>48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2016-02-05T08:29:00Z</dcterms:created>
  <dc:creator>Ljubica Makovec</dc:creator>
  <cp:lastModifiedBy>Maja Marčec</cp:lastModifiedBy>
  <cp:lastPrinted>2016-02-05T08:41:00Z</cp:lastPrinted>
  <dcterms:modified xmlns:xsi="http://www.w3.org/2001/XMLSchema-instance" xsi:type="dcterms:W3CDTF">2016-02-05T09:11:00Z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