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62cc" w14:paraId="6d862cc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5834DC" w:rsidP="00B542FA" w:rsidR="00733542">
      <w:pPr>
        <w:jc w:val="both"/>
      </w:pPr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BC02B9" w:rsidP="00586DD5" w:rsidR="00586DD5" w:rsidRPr="00586DD5">
      <w:r>
        <w:t xml:space="preserve">       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2C35">
        <w:t>2</w:t>
      </w:r>
      <w:r w:rsidR="006922C5">
        <w:t>9</w:t>
      </w:r>
      <w:r w:rsidR="00586DD5" w:rsidRPr="00586DD5">
        <w:t>. St</w:t>
      </w:r>
      <w:r w:rsidR="00917C09">
        <w:t>-</w:t>
      </w:r>
      <w:r w:rsidR="00FD2C35">
        <w:t>1037</w:t>
      </w:r>
      <w:r w:rsidR="00917C09">
        <w:t>/1</w:t>
      </w:r>
      <w:r w:rsidR="00FD2C35">
        <w:t>8</w:t>
      </w:r>
    </w:p>
    <w:p w:rsidRDefault="005834DC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/>
    <w:p w:rsidRDefault="005834DC" w:rsidP="007C4EF1" w:rsidR="005834DC"/>
    <w:p w:rsidRDefault="005834DC" w:rsidP="00C23899" w:rsidR="005834DC" w:rsidRPr="00B50AEF">
      <w:pPr>
        <w:jc w:val="center"/>
      </w:pPr>
      <w:r>
        <w:t>R E P U B L I K A  H R V A T S K A</w:t>
      </w:r>
    </w:p>
    <w:p w:rsidRDefault="005834DC" w:rsidP="00586DD5" w:rsidR="005834DC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922C5" w:rsidP="00586DD5" w:rsidR="003C198B" w:rsidRPr="00586DD5">
      <w:pPr>
        <w:jc w:val="both"/>
      </w:pPr>
      <w:r>
        <w:tab/>
      </w:r>
      <w:r w:rsidR="00217E2D" w:rsidRPr="00217E2D">
        <w:t>Trgovački sud u Zagrebu, po</w:t>
      </w:r>
      <w:r w:rsidR="00AB2F38">
        <w:t xml:space="preserve"> sutkinji Jasminki Gadža</w:t>
      </w:r>
      <w:r w:rsidR="000657C9">
        <w:t>,</w:t>
      </w:r>
      <w:r w:rsidR="00217E2D" w:rsidRPr="00217E2D">
        <w:t xml:space="preserve"> u stečajnom postupku u povodu prijedloga </w:t>
      </w:r>
      <w:r w:rsidR="00917C09">
        <w:t xml:space="preserve">likvidatora </w:t>
      </w:r>
      <w:r w:rsidR="00A30E2A">
        <w:t xml:space="preserve">Jure Marušića iz Zagreba, </w:t>
      </w:r>
      <w:proofErr w:type="spellStart"/>
      <w:r w:rsidR="00A30E2A">
        <w:t>Bleiweisova</w:t>
      </w:r>
      <w:proofErr w:type="spellEnd"/>
      <w:r w:rsidR="00A30E2A">
        <w:t xml:space="preserve"> 21</w:t>
      </w:r>
      <w:r w:rsidR="00217E2D" w:rsidRPr="00217E2D">
        <w:t xml:space="preserve">, za </w:t>
      </w:r>
      <w:r w:rsidR="00917C09">
        <w:t>provođenje stečajnog postupka nad imovinom pravne osobe</w:t>
      </w:r>
      <w:r>
        <w:t xml:space="preserve"> </w:t>
      </w:r>
      <w:r w:rsidR="00DF4B8B">
        <w:t xml:space="preserve">DVORAC </w:t>
      </w:r>
      <w:r>
        <w:t xml:space="preserve">d.o.o., </w:t>
      </w:r>
      <w:r w:rsidR="00DF4B8B">
        <w:t xml:space="preserve">Karlovac, Donja </w:t>
      </w:r>
      <w:proofErr w:type="spellStart"/>
      <w:r w:rsidR="00DF4B8B">
        <w:t>švarča</w:t>
      </w:r>
      <w:proofErr w:type="spellEnd"/>
      <w:r w:rsidR="00DF4B8B">
        <w:t xml:space="preserve"> 68</w:t>
      </w:r>
      <w:r>
        <w:t xml:space="preserve">, OIB: </w:t>
      </w:r>
      <w:r w:rsidR="00FF6E42">
        <w:t>08715745994</w:t>
      </w:r>
      <w:r w:rsidR="00917C09">
        <w:t>,</w:t>
      </w:r>
      <w:r w:rsidR="00DD0AE5">
        <w:t xml:space="preserve"> koja je prestala postojati</w:t>
      </w:r>
      <w:r>
        <w:t>,</w:t>
      </w:r>
      <w:r w:rsidR="00917C09">
        <w:t xml:space="preserve"> </w:t>
      </w:r>
      <w:r w:rsidR="00FF6E42">
        <w:rPr>
          <w:lang w:val="pt-BR"/>
        </w:rPr>
        <w:t>7. ožujka 2019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685A5E">
      <w:pPr>
        <w:jc w:val="both"/>
      </w:pPr>
      <w:r>
        <w:tab/>
      </w:r>
      <w:r w:rsidR="006B708C" w:rsidRPr="00586DD5">
        <w:t>Određuje se</w:t>
      </w:r>
      <w:r w:rsidR="00BC02B9">
        <w:t xml:space="preserve"> ročište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 xml:space="preserve">nad imovinom pravne osobe </w:t>
      </w:r>
      <w:r w:rsidR="00195ADB" w:rsidRPr="00195ADB">
        <w:t xml:space="preserve">DVORAC d.o.o., Karlovac, Donja </w:t>
      </w:r>
      <w:proofErr w:type="spellStart"/>
      <w:r w:rsidR="00195ADB" w:rsidRPr="00195ADB">
        <w:t>švarča</w:t>
      </w:r>
      <w:proofErr w:type="spellEnd"/>
      <w:r w:rsidR="00195ADB" w:rsidRPr="00195ADB">
        <w:t xml:space="preserve"> 68</w:t>
      </w:r>
      <w:r w:rsidR="00C7082B" w:rsidRPr="00C7082B">
        <w:rPr>
          <w:lang w:val="pt-BR"/>
        </w:rPr>
        <w:t>,</w:t>
      </w:r>
      <w:r w:rsidR="00DD0AE5">
        <w:rPr>
          <w:lang w:val="pt-BR"/>
        </w:rPr>
        <w:t xml:space="preserve"> koja je prestala postojati</w:t>
      </w:r>
      <w:r w:rsidR="00C7082B" w:rsidRPr="00C7082B">
        <w:rPr>
          <w:lang w:val="pt-BR"/>
        </w:rPr>
        <w:t xml:space="preserve"> </w:t>
      </w:r>
      <w:r w:rsidR="006B708C" w:rsidRPr="00586DD5">
        <w:t xml:space="preserve">za </w:t>
      </w:r>
      <w:r w:rsidR="002848E9" w:rsidRPr="006816DE">
        <w:rPr>
          <w:b/>
        </w:rPr>
        <w:t>21. ožujka 2019</w:t>
      </w:r>
      <w:r w:rsidR="00917C09" w:rsidRPr="006816DE">
        <w:rPr>
          <w:b/>
        </w:rPr>
        <w:t xml:space="preserve">. u </w:t>
      </w:r>
      <w:r w:rsidRPr="006816DE">
        <w:rPr>
          <w:b/>
        </w:rPr>
        <w:t>9:</w:t>
      </w:r>
      <w:r w:rsidR="002848E9" w:rsidRPr="006816DE">
        <w:rPr>
          <w:b/>
        </w:rPr>
        <w:t>0</w:t>
      </w:r>
      <w:r w:rsidRPr="006816DE">
        <w:rPr>
          <w:b/>
        </w:rPr>
        <w:t>0</w:t>
      </w:r>
      <w:r w:rsidR="006B708C" w:rsidRPr="006816DE">
        <w:rPr>
          <w:b/>
        </w:rPr>
        <w:t xml:space="preserve"> 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>
        <w:t xml:space="preserve">. </w:t>
      </w:r>
      <w:r w:rsidR="005A582B">
        <w:t>46</w:t>
      </w:r>
      <w:r w:rsidR="00BA50B8">
        <w:t>/</w:t>
      </w:r>
      <w:r w:rsidR="006B708C" w:rsidRPr="00586DD5">
        <w:t xml:space="preserve">II </w:t>
      </w:r>
      <w:r w:rsidR="00BA50B8">
        <w:t>dvorišna</w:t>
      </w:r>
      <w:r w:rsidR="0038741D">
        <w:t xml:space="preserve"> zgrada, a na koje se poziva</w:t>
      </w:r>
      <w:r w:rsidR="006B708C" w:rsidRPr="00586DD5">
        <w:t xml:space="preserve"> dostavom ovog zaključka:</w:t>
      </w:r>
    </w:p>
    <w:p w:rsidRDefault="00BC02B9" w:rsidP="00586DD5" w:rsidR="00BC02B9" w:rsidRPr="00217E2D">
      <w:pPr>
        <w:jc w:val="both"/>
        <w:rPr>
          <w:lang w:val="pt-BR"/>
        </w:rPr>
      </w:pPr>
    </w:p>
    <w:p w:rsidRDefault="00685A5E" w:rsidP="00917C09" w:rsidR="00A019E5">
      <w:pPr>
        <w:jc w:val="both"/>
      </w:pPr>
      <w:r w:rsidRPr="00586DD5">
        <w:t xml:space="preserve">-    </w:t>
      </w:r>
      <w:r w:rsidR="00917C09">
        <w:t>likvidator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F6E42">
        <w:rPr>
          <w:lang w:val="pt-BR"/>
        </w:rPr>
        <w:t>7. ožujka 2019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FF6E42" w:rsidR="006B708C" w:rsidRPr="00586DD5">
      <w:pPr>
        <w:ind w:firstLine="720" w:left="5040"/>
        <w:jc w:val="both"/>
      </w:pPr>
      <w:r>
        <w:t xml:space="preserve">       </w:t>
      </w:r>
      <w:r w:rsidR="002D2245" w:rsidRPr="00586DD5">
        <w:t xml:space="preserve">  </w:t>
      </w:r>
      <w:r w:rsidR="000A1B45">
        <w:tab/>
      </w:r>
      <w:r w:rsidR="002D2245" w:rsidRPr="00586DD5">
        <w:t xml:space="preserve"> </w:t>
      </w:r>
      <w:r w:rsidR="006B708C" w:rsidRPr="00586DD5">
        <w:t>SU</w:t>
      </w:r>
      <w:r w:rsidR="000A1B45">
        <w:t>TKINJA</w:t>
      </w:r>
    </w:p>
    <w:p w:rsidRDefault="000A1B45" w:rsidP="000A1B45" w:rsidR="006B708C" w:rsidRPr="00217E2D">
      <w:pPr>
        <w:ind w:firstLine="720" w:left="5760"/>
        <w:jc w:val="both"/>
      </w:pPr>
      <w:r>
        <w:t>Jasminka Gadža</w:t>
      </w:r>
    </w:p>
    <w:p w:rsidRDefault="0027254D" w:rsidP="006B708C" w:rsidR="0027254D"/>
    <w:p w:rsidRDefault="005834DC" w:rsidP="006B708C" w:rsidR="005834DC"/>
    <w:p w:rsidRDefault="002D2245" w:rsidP="006B708C" w:rsidR="006B708C" w:rsidRPr="0038741D">
      <w:r w:rsidRPr="0038741D">
        <w:t>UPUTA O PRAVNOM LIJEKU</w:t>
      </w:r>
    </w:p>
    <w:p w:rsidRDefault="006B708C" w:rsidP="006B708C" w:rsidR="00217E2D" w:rsidRPr="00217E2D">
      <w:pPr>
        <w:rPr>
          <w:b/>
        </w:rPr>
      </w:pPr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  <w:r w:rsidR="00217E2D">
        <w:rPr>
          <w:b/>
        </w:rPr>
        <w:tab/>
      </w:r>
      <w:r w:rsidR="00217E2D">
        <w:rPr>
          <w:b/>
        </w:rPr>
        <w:tab/>
      </w:r>
      <w:r w:rsidR="00217E2D">
        <w:rPr>
          <w:b/>
        </w:rPr>
        <w:tab/>
      </w:r>
    </w:p>
    <w:p w:rsidRDefault="00733542" w:rsidP="00234932" w:rsidR="00733542">
      <w:r>
        <w:t xml:space="preserve"> </w:t>
      </w:r>
    </w:p>
    <w:sectPr w:rsidSect="005834DC" w:rsidR="00733542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57C9"/>
    <w:rsid w:val="00071509"/>
    <w:rsid w:val="00075172"/>
    <w:rsid w:val="000A1B45"/>
    <w:rsid w:val="000E19ED"/>
    <w:rsid w:val="000E1DC5"/>
    <w:rsid w:val="00106717"/>
    <w:rsid w:val="00195ADB"/>
    <w:rsid w:val="0021087C"/>
    <w:rsid w:val="00217E2D"/>
    <w:rsid w:val="00227C98"/>
    <w:rsid w:val="00234932"/>
    <w:rsid w:val="00263D9E"/>
    <w:rsid w:val="00264157"/>
    <w:rsid w:val="00264933"/>
    <w:rsid w:val="002714E8"/>
    <w:rsid w:val="0027254D"/>
    <w:rsid w:val="002848E9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34DC"/>
    <w:rsid w:val="00586DD5"/>
    <w:rsid w:val="005A582B"/>
    <w:rsid w:val="005D6465"/>
    <w:rsid w:val="005E0B3B"/>
    <w:rsid w:val="006208B6"/>
    <w:rsid w:val="0063051F"/>
    <w:rsid w:val="006816DE"/>
    <w:rsid w:val="00685A5E"/>
    <w:rsid w:val="00692286"/>
    <w:rsid w:val="006922C5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30E2A"/>
    <w:rsid w:val="00A34C9C"/>
    <w:rsid w:val="00A45CFF"/>
    <w:rsid w:val="00A76551"/>
    <w:rsid w:val="00AB2F38"/>
    <w:rsid w:val="00B47261"/>
    <w:rsid w:val="00B639DE"/>
    <w:rsid w:val="00BA50B8"/>
    <w:rsid w:val="00BC02B9"/>
    <w:rsid w:val="00BF0BBF"/>
    <w:rsid w:val="00C06DF8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DD0AE5"/>
    <w:rsid w:val="00DF4B8B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D2C35"/>
    <w:rsid w:val="00FE4057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St-1037/2018-4</izvorni_sadrzaj>
    <derivirana_varijabla naziv="DomainObject.Oznaka_1">St-1037/2018-4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St-1037/2018</izvorni_sadrzaj>
    <derivirana_varijabla naziv="DomainObject.Predmet.OznakaBroj_1">St-1037/2018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DVORAC d.o.o.</izvorni_sadrzaj>
    <derivirana_varijabla naziv="DomainObject.Predmet.ProtustrankaFormated_1">  DVORAC d.o.o.</derivirana_varijabla>
  </DomainObject.Predmet.ProtustrankaFormated>
  <DomainObject.Predmet.ProtustrankaFormatedOIB>
    <izvorni_sadrzaj>  DVORAC d.o.o., OIB 08715745994</izvorni_sadrzaj>
    <derivirana_varijabla naziv="DomainObject.Predmet.ProtustrankaFormatedOIB_1">  DVORAC d.o.o., OIB 08715745994</derivirana_varijabla>
  </DomainObject.Predmet.ProtustrankaFormatedOIB>
  <DomainObject.Predmet.ProtustrankaFormatedWithAdress>
    <izvorni_sadrzaj> DVORAC d.o.o., Donja Švarča 68, 47000 Karlovac</izvorni_sadrzaj>
    <derivirana_varijabla naziv="DomainObject.Predmet.ProtustrankaFormatedWithAdress_1"> DVORAC d.o.o., Donja Švarča 68, 47000 Karlovac</derivirana_varijabla>
  </DomainObject.Predmet.ProtustrankaFormatedWithAdress>
  <DomainObject.Predmet.ProtustrankaFormatedWithAdressOIB>
    <izvorni_sadrzaj> DVORAC d.o.o., OIB 08715745994, Donja Švarča 68, 47000 Karlovac</izvorni_sadrzaj>
    <derivirana_varijabla naziv="DomainObject.Predmet.ProtustrankaFormatedWithAdressOIB_1"> DVORAC d.o.o., OIB 08715745994, Donja Švarča 68, 47000 Karlovac</derivirana_varijabla>
  </DomainObject.Predmet.ProtustrankaFormatedWithAdressOIB>
  <DomainObject.Predmet.ProtustrankaWithAdress>
    <izvorni_sadrzaj>DVORAC d.o.o. Donja Švarča 68, 47000 Karlovac</izvorni_sadrzaj>
    <derivirana_varijabla naziv="DomainObject.Predmet.ProtustrankaWithAdress_1">DVORAC d.o.o. Donja Švarča 68, 47000 Karlovac</derivirana_varijabla>
  </DomainObject.Predmet.ProtustrankaWithAdress>
  <DomainObject.Predmet.ProtustrankaWithAdressOIB>
    <izvorni_sadrzaj>DVORAC d.o.o., OIB 08715745994, Donja Švarča 68, 47000 Karlovac</izvorni_sadrzaj>
    <derivirana_varijabla naziv="DomainObject.Predmet.ProtustrankaWithAdressOIB_1">DVORAC d.o.o., OIB 08715745994, Donja Švarča 68, 47000 Karlovac</derivirana_varijabla>
  </DomainObject.Predmet.ProtustrankaWithAdressOIB>
  <DomainObject.Predmet.ProtustrankaNazivFormated>
    <izvorni_sadrzaj>DVORAC d.o.o.</izvorni_sadrzaj>
    <derivirana_varijabla naziv="DomainObject.Predmet.ProtustrankaNazivFormated_1">DVORAC d.o.o.</derivirana_varijabla>
  </DomainObject.Predmet.ProtustrankaNazivFormated>
  <DomainObject.Predmet.ProtustrankaNazivFormatedOIB>
    <izvorni_sadrzaj>DVORAC d.o.o., OIB 08715745994</izvorni_sadrzaj>
    <derivirana_varijabla naziv="DomainObject.Predmet.ProtustrankaNazivFormatedOIB_1">DVORAC d.o.o., OIB 08715745994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Marušić</izvorni_sadrzaj>
    <derivirana_varijabla naziv="DomainObject.Predmet.StrankaFormated_1">  Jure Marušić</derivirana_varijabla>
  </DomainObject.Predmet.StrankaFormated>
  <DomainObject.Predmet.StrankaFormatedOIB>
    <izvorni_sadrzaj>  Jure Marušić</izvorni_sadrzaj>
    <derivirana_varijabla naziv="DomainObject.Predmet.StrankaFormatedOIB_1">  Jure Marušić</derivirana_varijabla>
  </DomainObject.Predmet.StrankaFormatedOIB>
  <DomainObject.Predmet.StrankaFormatedWithAdress>
    <izvorni_sadrzaj> Jure Marušić, Bleiweisova 21, 10000 Zagreb</izvorni_sadrzaj>
    <derivirana_varijabla naziv="DomainObject.Predmet.StrankaFormatedWithAdress_1"> Jure Marušić, Bleiweisova 21, 10000 Zagreb</derivirana_varijabla>
  </DomainObject.Predmet.StrankaFormatedWithAdress>
  <DomainObject.Predmet.StrankaFormatedWithAdressOIB>
    <izvorni_sadrzaj> Jure Marušić, Bleiweisova 21, 10000 Zagreb</izvorni_sadrzaj>
    <derivirana_varijabla naziv="DomainObject.Predmet.StrankaFormatedWithAdressOIB_1"> Jure Marušić, Bleiweisova 21, 10000 Zagreb</derivirana_varijabla>
  </DomainObject.Predmet.StrankaFormatedWithAdressOIB>
  <DomainObject.Predmet.StrankaWithAdress>
    <izvorni_sadrzaj>Jure Marušić Bleiweisova 21,10000 Zagreb</izvorni_sadrzaj>
    <derivirana_varijabla naziv="DomainObject.Predmet.StrankaWithAdress_1">Jure Marušić Bleiweisova 21,10000 Zagreb</derivirana_varijabla>
  </DomainObject.Predmet.StrankaWithAdress>
  <DomainObject.Predmet.StrankaWithAdressOIB>
    <izvorni_sadrzaj>Jure Marušić, Bleiweisova 21,10000 Zagreb</izvorni_sadrzaj>
    <derivirana_varijabla naziv="DomainObject.Predmet.StrankaWithAdressOIB_1">Jure Marušić, Bleiweisova 21,10000 Zagreb</derivirana_varijabla>
  </DomainObject.Predmet.StrankaWithAdressOIB>
  <DomainObject.Predmet.StrankaNazivFormated>
    <izvorni_sadrzaj>Jure Marušić</izvorni_sadrzaj>
    <derivirana_varijabla naziv="DomainObject.Predmet.StrankaNazivFormated_1">Jure Marušić</derivirana_varijabla>
  </DomainObject.Predmet.StrankaNazivFormated>
  <DomainObject.Predmet.StrankaNazivFormatedOIB>
    <izvorni_sadrzaj>Jure Marušić</izvorni_sadrzaj>
    <derivirana_varijabla naziv="DomainObject.Predmet.StrankaNazivFormatedOIB_1">Jure Marušić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Jure Marušić</item>
    </izvorni_sadrzaj>
    <derivirana_varijabla naziv="DomainObject.Predmet.StrankaListFormated_1">
      <item>Jure Marušić</item>
    </derivirana_varijabla>
  </DomainObject.Predmet.StrankaListFormated>
  <DomainObject.Predmet.StrankaListFormatedOIB>
    <izvorni_sadrzaj>
      <item>Jure Marušić</item>
    </izvorni_sadrzaj>
    <derivirana_varijabla naziv="DomainObject.Predmet.StrankaListFormatedOIB_1">
      <item>Jure Marušić</item>
    </derivirana_varijabla>
  </DomainObject.Predmet.StrankaListFormatedOIB>
  <DomainObject.Predmet.StrankaListFormatedWithAdress>
    <izvorni_sadrzaj>
      <item>Jure Marušić, Bleiweisova 21, 10000 Zagreb</item>
    </izvorni_sadrzaj>
    <derivirana_varijabla naziv="DomainObject.Predmet.StrankaListFormatedWithAdress_1">
      <item>Jure Marušić, Bleiweisova 21, 10000 Zagreb</item>
    </derivirana_varijabla>
  </DomainObject.Predmet.StrankaListFormatedWithAdress>
  <DomainObject.Predmet.StrankaListFormatedWithAdressOIB>
    <izvorni_sadrzaj>
      <item>Jure Marušić, Bleiweisova 21, 10000 Zagreb</item>
    </izvorni_sadrzaj>
    <derivirana_varijabla naziv="DomainObject.Predmet.StrankaListFormatedWithAdressOIB_1">
      <item>Jure Marušić, Bleiweisova 21, 10000 Zagreb</item>
    </derivirana_varijabla>
  </DomainObject.Predmet.StrankaListFormatedWithAdressOIB>
  <DomainObject.Predmet.StrankaListNazivFormated>
    <izvorni_sadrzaj>
      <item>Jure Marušić</item>
    </izvorni_sadrzaj>
    <derivirana_varijabla naziv="DomainObject.Predmet.StrankaListNazivFormated_1">
      <item>Jure Marušić</item>
    </derivirana_varijabla>
  </DomainObject.Predmet.StrankaListNazivFormated>
  <DomainObject.Predmet.StrankaListNazivFormatedOIB>
    <izvorni_sadrzaj>
      <item>Jure Marušić</item>
    </izvorni_sadrzaj>
    <derivirana_varijabla naziv="DomainObject.Predmet.StrankaListNazivFormatedOIB_1">
      <item>Jure Marušić</item>
    </derivirana_varijabla>
  </DomainObject.Predmet.StrankaListNazivFormatedOIB>
  <DomainObject.Predmet.ProtuStrankaListFormated>
    <izvorni_sadrzaj>
      <item>DVORAC d.o.o.</item>
    </izvorni_sadrzaj>
    <derivirana_varijabla naziv="DomainObject.Predmet.ProtuStrankaListFormated_1">
      <item>DVORAC d.o.o.</item>
    </derivirana_varijabla>
  </DomainObject.Predmet.ProtuStrankaListFormated>
  <DomainObject.Predmet.ProtuStrankaListFormatedOIB>
    <izvorni_sadrzaj>
      <item>DVORAC d.o.o., OIB 08715745994</item>
    </izvorni_sadrzaj>
    <derivirana_varijabla naziv="DomainObject.Predmet.ProtuStrankaListFormatedOIB_1">
      <item>DVORAC d.o.o., OIB 08715745994</item>
    </derivirana_varijabla>
  </DomainObject.Predmet.ProtuStrankaListFormatedOIB>
  <DomainObject.Predmet.ProtuStrankaListFormatedWithAdress>
    <izvorni_sadrzaj>
      <item>DVORAC d.o.o., Donja Švarča 68, 47000 Karlovac</item>
    </izvorni_sadrzaj>
    <derivirana_varijabla naziv="DomainObject.Predmet.ProtuStrankaListFormatedWithAdress_1">
      <item>DVORAC d.o.o., Donja Švarča 68, 47000 Karlovac</item>
    </derivirana_varijabla>
  </DomainObject.Predmet.ProtuStrankaListFormatedWithAdress>
  <DomainObject.Predmet.ProtuStrankaListFormatedWithAdressOIB>
    <izvorni_sadrzaj>
      <item>DVORAC d.o.o., OIB 08715745994, Donja Švarča 68, 47000 Karlovac</item>
    </izvorni_sadrzaj>
    <derivirana_varijabla naziv="DomainObject.Predmet.ProtuStrankaListFormatedWithAdressOIB_1">
      <item>DVORAC d.o.o., OIB 08715745994, Donja Švarča 68, 47000 Karlovac</item>
    </derivirana_varijabla>
  </DomainObject.Predmet.ProtuStrankaListFormatedWithAdressOIB>
  <DomainObject.Predmet.ProtuStrankaListNazivFormated>
    <izvorni_sadrzaj>
      <item>DVORAC d.o.o.</item>
    </izvorni_sadrzaj>
    <derivirana_varijabla naziv="DomainObject.Predmet.ProtuStrankaListNazivFormated_1">
      <item>DVORAC d.o.o.</item>
    </derivirana_varijabla>
  </DomainObject.Predmet.ProtuStrankaListNazivFormated>
  <DomainObject.Predmet.ProtuStrankaListNazivFormatedOIB>
    <izvorni_sadrzaj>
      <item>DVORAC d.o.o., OIB 08715745994</item>
    </izvorni_sadrzaj>
    <derivirana_varijabla naziv="DomainObject.Predmet.ProtuStrankaListNazivFormatedOIB_1">
      <item>DVORAC d.o.o., OIB 08715745994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St-1037/2018-4</izvorni_sadrzaj>
    <derivirana_varijabla naziv="DomainObject.PoslovniBrojDokumenta_1">St-1037/2018-4</derivirana_varijabla>
  </DomainObject.PoslovniBrojDokumenta>
  <DomainObject.Predmet.StrankaIDrugi>
    <izvorni_sadrzaj>Jure Marušić</izvorni_sadrzaj>
    <derivirana_varijabla naziv="DomainObject.Predmet.StrankaIDrugi_1">Jure Marušić</derivirana_varijabla>
  </DomainObject.Predmet.StrankaIDrugi>
  <DomainObject.Predmet.ProtustrankaIDrugi>
    <izvorni_sadrzaj>DVORAC d.o.o.</izvorni_sadrzaj>
    <derivirana_varijabla naziv="DomainObject.Predmet.ProtustrankaIDrugi_1">DVORAC d.o.o.</derivirana_varijabla>
  </DomainObject.Predmet.ProtustrankaIDrugi>
  <DomainObject.Predmet.StrankaIDrugiAdressOIB>
    <izvorni_sadrzaj>Jure Marušić, Bleiweisova 21, 10000 Zagreb</izvorni_sadrzaj>
    <derivirana_varijabla naziv="DomainObject.Predmet.StrankaIDrugiAdressOIB_1">Jure Marušić, Bleiweisova 21, 10000 Zagreb</derivirana_varijabla>
  </DomainObject.Predmet.StrankaIDrugiAdressOIB>
  <DomainObject.Predmet.ProtustrankaIDrugiAdressOIB>
    <izvorni_sadrzaj>DVORAC d.o.o., OIB 08715745994, Donja Švarča 68, 47000 Karlovac</izvorni_sadrzaj>
    <derivirana_varijabla naziv="DomainObject.Predmet.ProtustrankaIDrugiAdressOIB_1">DVORAC d.o.o., OIB 08715745994, Donja Švarča 68,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Marušić</item>
      <item>DVORAC d.o.o.</item>
    </izvorni_sadrzaj>
    <derivirana_varijabla naziv="DomainObject.Predmet.SudioniciListNaziv_1">
      <item>Jure Marušić</item>
      <item>DVORAC d.o.o.</item>
    </derivirana_varijabla>
  </DomainObject.Predmet.SudioniciListNaziv>
  <DomainObject.Predmet.SudioniciListAdressOIB>
    <izvorni_sadrzaj>
      <item>Jure Marušić, Bleiweisova 21,10000 Zagreb</item>
      <item>DVORAC d.o.o., OIB 08715745994, Donja Švarča 68,47000 Karlovac</item>
    </izvorni_sadrzaj>
    <derivirana_varijabla naziv="DomainObject.Predmet.SudioniciListAdressOIB_1">
      <item>Jure Marušić, Bleiweisova 21,10000 Zagreb</item>
      <item>DVORAC d.o.o., OIB 08715745994, Donja Švarča 68,47000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08715745994</item>
    </izvorni_sadrzaj>
    <derivirana_varijabla naziv="DomainObject.Predmet.SudioniciListNazivOIB_1">
      <item>, OIB null</item>
      <item>, OIB 08715745994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St-1037/2018-2</izvorni_sadrzaj>
    <derivirana_varijabla naziv="DomainObject.PredzadnjaOdlukaIzPredmeta.Oznaka_1">St-1037/2018-2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E6021-45FA-4862-96A7-C7A3EEFAE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758</properties:Characters>
  <properties:Lines>36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2019-03-07T11:52:00Z</dcterms:created>
  <dc:creator>nmarkovic</dc:creator>
  <cp:lastModifiedBy>Valerija Svečak</cp:lastModifiedBy>
  <cp:lastPrinted>2014-07-02T13:04:00Z</cp:lastPrinted>
  <dcterms:modified xmlns:xsi="http://www.w3.org/2001/XMLSchema-instance" xsi:type="dcterms:W3CDTF">2019-03-08T06:09:00Z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St-1037/2018-4 / Odluka - Zaključak (St-1037-18 Zaključak - poziv za ročište -LIKVIDACIJSKA MASA DVORAC.docx)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