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8b8d" w14:paraId="33e8b8d" w:rsidRDefault="0075022B" w:rsidP="0075022B" w:rsidR="0075022B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22B" w:rsidP="0075022B" w:rsidR="0075022B">
      <w:r>
        <w:t xml:space="preserve">         REPUBLIKA HRVATSKA</w:t>
      </w:r>
    </w:p>
    <w:p w:rsidRDefault="0075022B" w:rsidP="0075022B" w:rsidR="0075022B">
      <w:r>
        <w:t xml:space="preserve"> TRGOVAČKI SUD U VARAŽDINU</w:t>
      </w:r>
    </w:p>
    <w:p w:rsidRDefault="0075022B" w:rsidP="0075022B" w:rsidR="0075022B">
      <w:r>
        <w:t xml:space="preserve">           Braće Radića 2, Varaždin</w:t>
      </w:r>
    </w:p>
    <w:p w:rsidRDefault="0075022B" w:rsidP="0075022B" w:rsidR="0075022B"/>
    <w:p w:rsidRDefault="0075022B" w:rsidP="0075022B" w:rsidR="0075022B"/>
    <w:p w:rsidRDefault="0075022B" w:rsidP="0075022B" w:rsidR="0075022B">
      <w:pPr>
        <w:jc w:val="center"/>
      </w:pPr>
      <w:r>
        <w:t>U  I M E  R E P U B L I K E  H R V A T S K E</w:t>
      </w:r>
    </w:p>
    <w:p w:rsidRDefault="0075022B" w:rsidP="0075022B" w:rsidR="0075022B"/>
    <w:p w:rsidRDefault="0075022B" w:rsidP="0075022B" w:rsidR="0075022B">
      <w:pPr>
        <w:jc w:val="center"/>
      </w:pPr>
      <w:r>
        <w:t>R J E Š E NJ E</w:t>
      </w:r>
    </w:p>
    <w:p w:rsidRDefault="0075022B" w:rsidP="0075022B" w:rsidR="0075022B"/>
    <w:p w:rsidRDefault="0075022B" w:rsidP="0075022B" w:rsidR="0075022B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BRANITELJSKA ZADRUGA PICOK, Radnička cesta 59, 48350 Đurđevac, OIB: 60004934773, dana </w:t>
      </w:r>
      <w:r w:rsidRPr="00035F7D">
        <w:t xml:space="preserve">28. prosinca </w:t>
      </w:r>
      <w:r>
        <w:t xml:space="preserve">2015. </w:t>
      </w:r>
    </w:p>
    <w:p w:rsidRDefault="0075022B" w:rsidP="0075022B" w:rsidR="0075022B">
      <w:pPr>
        <w:jc w:val="both"/>
      </w:pPr>
    </w:p>
    <w:p w:rsidRDefault="0075022B" w:rsidP="0075022B" w:rsidR="0075022B">
      <w:pPr>
        <w:jc w:val="center"/>
      </w:pPr>
      <w:r>
        <w:t>r i j e š i o  j e</w:t>
      </w:r>
    </w:p>
    <w:p w:rsidRDefault="0075022B" w:rsidP="0075022B" w:rsidR="0075022B"/>
    <w:p w:rsidRDefault="0075022B" w:rsidP="0075022B" w:rsidR="0075022B">
      <w:pPr>
        <w:ind w:firstLine="708"/>
        <w:jc w:val="both"/>
      </w:pPr>
      <w:r>
        <w:t xml:space="preserve">I/ Otvara se stečajni postupak nad stečajnim dužnikom BRANITELJSKA ZADRUGA PICOK, Radnička cesta 59, 48350 Đurđevac, OIB: 60004934773, s </w:t>
      </w:r>
      <w:r w:rsidRPr="00035F7D">
        <w:t xml:space="preserve">danom 28. prosinca </w:t>
      </w:r>
      <w:r>
        <w:t>2015. u 15,00 sati.</w:t>
      </w:r>
    </w:p>
    <w:p w:rsidRDefault="0075022B" w:rsidP="0075022B" w:rsidR="0075022B">
      <w:pPr>
        <w:jc w:val="both"/>
      </w:pPr>
    </w:p>
    <w:p w:rsidRDefault="0075022B" w:rsidP="0075022B" w:rsidR="0075022B">
      <w:pPr>
        <w:ind w:firstLine="708"/>
        <w:jc w:val="both"/>
        <w:rPr>
          <w:szCs w:val="20"/>
        </w:rPr>
      </w:pPr>
      <w:r>
        <w:t>II/ Zaključuje se stečajni postupak nad stečajnim dužnikom BRANITELJSKA ZADRUGA PICOK, Radnička cesta 59, 48350 Đurđevac, OIB: 60004934773.</w:t>
      </w:r>
    </w:p>
    <w:p w:rsidRDefault="0075022B" w:rsidP="0075022B" w:rsidR="0075022B">
      <w:pPr>
        <w:jc w:val="both"/>
      </w:pPr>
    </w:p>
    <w:p w:rsidRDefault="0075022B" w:rsidP="0075022B" w:rsidR="0075022B">
      <w:pPr>
        <w:ind w:firstLine="708"/>
        <w:jc w:val="both"/>
      </w:pPr>
      <w:r>
        <w:t xml:space="preserve">III/ Za stečajnog upravitelja imenuje se </w:t>
      </w:r>
      <w:r w:rsidR="00035F7D" w:rsidRPr="00035F7D">
        <w:t>Jugoslav Puran, Josipa Jelačića 12, 43000 Bjelovar, OIB: 70582689973.</w:t>
      </w:r>
    </w:p>
    <w:p w:rsidRDefault="0075022B" w:rsidP="0075022B" w:rsidR="0075022B">
      <w:pPr>
        <w:jc w:val="both"/>
        <w:rPr>
          <w:color w:val="FF0000"/>
        </w:rPr>
      </w:pPr>
    </w:p>
    <w:p w:rsidRDefault="0075022B" w:rsidP="0075022B" w:rsidR="0075022B">
      <w:pPr>
        <w:ind w:firstLine="708"/>
        <w:jc w:val="both"/>
      </w:pPr>
      <w:r>
        <w:t>IV/ Ovo rješenje objavit će se na e-oglasnoj ploči suda.</w:t>
      </w:r>
    </w:p>
    <w:p w:rsidRDefault="0075022B" w:rsidP="0075022B" w:rsidR="0075022B">
      <w:pPr>
        <w:jc w:val="both"/>
      </w:pPr>
    </w:p>
    <w:p w:rsidRDefault="0075022B" w:rsidP="0075022B" w:rsidR="0075022B">
      <w:pPr>
        <w:ind w:firstLine="708"/>
        <w:jc w:val="both"/>
      </w:pPr>
      <w:r>
        <w:t>V/ Po pravomoćnosti ovoga rješenja stečajni dužnik BRANITELJSKA ZADRUGA PICOK, Radnička cesta 59, 48350 Đurđevac, OIB: 60004934773, biti će brisan iz sudskog registra.</w:t>
      </w:r>
    </w:p>
    <w:p w:rsidRDefault="0075022B" w:rsidP="0075022B" w:rsidR="0075022B"/>
    <w:p w:rsidRDefault="0075022B" w:rsidP="0075022B" w:rsidR="0075022B"/>
    <w:p w:rsidRDefault="0075022B" w:rsidP="0075022B" w:rsidR="0075022B">
      <w:pPr>
        <w:jc w:val="center"/>
      </w:pPr>
      <w:r>
        <w:t>Obrazloženje</w:t>
      </w:r>
    </w:p>
    <w:p w:rsidRDefault="0075022B" w:rsidP="0075022B" w:rsidR="0075022B"/>
    <w:p w:rsidRDefault="0075022B" w:rsidP="0075022B" w:rsidR="0075022B">
      <w:pPr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75022B" w:rsidP="0075022B" w:rsidR="0075022B"/>
    <w:p w:rsidRDefault="0075022B" w:rsidP="0075022B" w:rsidR="0075022B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5022B" w:rsidP="0075022B" w:rsidR="0075022B"/>
    <w:p w:rsidRDefault="0075022B" w:rsidP="0075022B" w:rsidR="0075022B"/>
    <w:p w:rsidRDefault="0075022B" w:rsidP="0075022B" w:rsidR="0075022B">
      <w:pPr>
        <w:jc w:val="center"/>
      </w:pPr>
      <w:r>
        <w:t xml:space="preserve">U Varaždinu, </w:t>
      </w:r>
      <w:r w:rsidRPr="00035F7D">
        <w:t xml:space="preserve">28. prosinca </w:t>
      </w:r>
      <w:r>
        <w:t>2015.</w:t>
      </w:r>
    </w:p>
    <w:p w:rsidRDefault="0075022B" w:rsidP="0075022B" w:rsidR="0075022B">
      <w:pPr>
        <w:jc w:val="center"/>
      </w:pPr>
    </w:p>
    <w:p w:rsidRDefault="0075022B" w:rsidP="0075022B" w:rsidR="0075022B">
      <w:pPr>
        <w:jc w:val="center"/>
      </w:pPr>
    </w:p>
    <w:p w:rsidRDefault="0075022B" w:rsidP="0075022B" w:rsidR="0075022B">
      <w:pPr>
        <w:ind w:left="4956"/>
        <w:jc w:val="center"/>
      </w:pPr>
      <w:r>
        <w:t>Sudac</w:t>
      </w:r>
    </w:p>
    <w:p w:rsidRDefault="0075022B" w:rsidP="0075022B" w:rsidR="0075022B">
      <w:pPr>
        <w:ind w:left="4956"/>
        <w:jc w:val="center"/>
      </w:pPr>
    </w:p>
    <w:p w:rsidRDefault="0075022B" w:rsidP="0075022B" w:rsidR="0075022B">
      <w:pPr>
        <w:ind w:left="4956"/>
        <w:jc w:val="center"/>
      </w:pPr>
      <w:r>
        <w:t>Radovan Raduka</w:t>
      </w:r>
    </w:p>
    <w:p w:rsidRDefault="0075022B" w:rsidP="0075022B" w:rsidR="0075022B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5022B" w:rsidP="0075022B" w:rsidR="0075022B">
      <w:r>
        <w:t xml:space="preserve">                                               </w:t>
      </w:r>
    </w:p>
    <w:p w:rsidRDefault="0075022B" w:rsidP="0075022B" w:rsidR="0075022B">
      <w:r>
        <w:tab/>
        <w:t xml:space="preserve">UPUTA O PRAVNOM LIJEKU: </w:t>
      </w:r>
    </w:p>
    <w:p w:rsidRDefault="0075022B" w:rsidP="0075022B" w:rsidR="0075022B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75022B" w:rsidP="0075022B" w:rsidR="0075022B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5022B" w:rsidP="0075022B" w:rsidR="0075022B"/>
    <w:p w:rsidRDefault="0075022B" w:rsidP="0075022B" w:rsidR="0075022B"/>
    <w:p w:rsidRDefault="0075022B" w:rsidP="0075022B" w:rsidR="0075022B">
      <w:r>
        <w:t>DNA:</w:t>
      </w:r>
    </w:p>
    <w:p w:rsidRDefault="0075022B" w:rsidP="0075022B" w:rsidR="0075022B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5022B" w:rsidP="0075022B" w:rsidR="0075022B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5022B" w:rsidP="0075022B" w:rsidR="0075022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Dužnik BRANITELJSKA ZADRUGA PICOK, Radnička cesta 59, 48350 Đurđevac</w:t>
      </w:r>
    </w:p>
    <w:p w:rsidRDefault="0075022B" w:rsidP="0075022B" w:rsidR="0075022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75022B" w:rsidP="0075022B" w:rsidR="0075022B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Upravitelj dužnika Željka Vranić, 48350 Đurđevac, Šandora Brauna 32</w:t>
      </w:r>
    </w:p>
    <w:p w:rsidRDefault="0075022B" w:rsidP="0075022B" w:rsidR="0075022B">
      <w:pPr>
        <w:pStyle w:val="Odlomakpopisa"/>
        <w:numPr>
          <w:ilvl w:val="0"/>
          <w:numId w:val="1"/>
        </w:numPr>
      </w:pPr>
      <w:r>
        <w:t>Ministarstvo financija, Porezna uprava, Područni ured Sjeverna Hrvatska, Ispostava Koprivnica, 48000 Koprivnica, Hrvatske državnosti 7</w:t>
      </w:r>
    </w:p>
    <w:p w:rsidRDefault="0075022B" w:rsidP="0075022B" w:rsidR="0075022B">
      <w:pPr>
        <w:numPr>
          <w:ilvl w:val="0"/>
          <w:numId w:val="1"/>
        </w:numPr>
      </w:pPr>
      <w:r>
        <w:t xml:space="preserve">Stečajni upravitelj </w:t>
      </w:r>
      <w:r w:rsidR="00035F7D" w:rsidRPr="00035F7D">
        <w:t>Jugoslav Puran, Josipa Jelačića 12, 43000 Bjelovar</w:t>
      </w:r>
      <w:bookmarkStart w:name="_GoBack" w:id="0"/>
      <w:bookmarkEnd w:id="0"/>
    </w:p>
    <w:p w:rsidRDefault="0075022B" w:rsidP="0075022B" w:rsidR="0075022B">
      <w:pPr>
        <w:numPr>
          <w:ilvl w:val="0"/>
          <w:numId w:val="1"/>
        </w:numPr>
      </w:pPr>
      <w:r>
        <w:t>E-oglasna ploča suda</w:t>
      </w:r>
    </w:p>
    <w:p w:rsidRDefault="0075022B" w:rsidP="0075022B" w:rsidR="00A248D8">
      <w:pPr>
        <w:pStyle w:val="Odlomakpopisa"/>
        <w:numPr>
          <w:ilvl w:val="0"/>
          <w:numId w:val="1"/>
        </w:numPr>
      </w:pPr>
      <w:r>
        <w:t>Pisarnica – kal. 20 dana</w:t>
      </w:r>
    </w:p>
    <w:sectPr w:rsidR="00A248D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67E" w:rsidP="0075022B" w:rsidR="004B767E">
      <w:r>
        <w:separator/>
      </w:r>
    </w:p>
  </w:endnote>
  <w:endnote w:id="0" w:type="continuationSeparator">
    <w:p w:rsidRDefault="004B767E" w:rsidP="0075022B" w:rsidR="004B7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67E" w:rsidP="0075022B" w:rsidR="004B767E">
      <w:r>
        <w:separator/>
      </w:r>
    </w:p>
  </w:footnote>
  <w:footnote w:id="0" w:type="continuationSeparator">
    <w:p w:rsidRDefault="004B767E" w:rsidP="0075022B" w:rsidR="004B76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22B" w:rsidP="0075022B" w:rsidR="0075022B">
    <w:pPr>
      <w:pStyle w:val="Zaglavlje"/>
      <w:jc w:val="right"/>
    </w:pPr>
    <w:r>
      <w:t>Poslovni broj: 1 St-654/15-5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80CC4E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445C"/>
    <w:rsid w:val="00035F7D"/>
    <w:rsid w:val="004B767E"/>
    <w:rsid w:val="00605B7B"/>
    <w:rsid w:val="006C445C"/>
    <w:rsid w:val="0075022B"/>
    <w:rsid w:val="009356C7"/>
    <w:rsid w:val="00A2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22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02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02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022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02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022B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502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022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F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5F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5F7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5F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5F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22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502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02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022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502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022B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502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022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F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5F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5F7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5F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5F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St-654/2015</izvorni_sadrzaj>
    <derivirana_varijabla naziv="DomainObject.Predmet.OznakaBroj_1">St-654/2015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PICOK za poljoprivredu i gospodarstvo zastupanog po punomoćniku Željka Vranić</izvorni_sadrzaj>
    <derivirana_varijabla naziv="DomainObject.Predmet.ProtustrankaFormated_1">  BRANITELJSKA ZADRUGA PICOK za poljoprivredu i gospodarstvo zastupanog po punomoćniku Željka Vranić</derivirana_varijabla>
  </DomainObject.Predmet.ProtustrankaFormated>
  <DomainObject.Predmet.ProtustrankaFormatedOIB>
    <izvorni_sadrzaj>  BRANITELJSKA ZADRUGA PICOK za poljoprivredu i gospodarstvo, OIB 60004934773 zastupanog po punomoćniku Željka Vranić</izvorni_sadrzaj>
    <derivirana_varijabla naziv="DomainObject.Predmet.ProtustrankaFormatedOIB_1">  BRANITELJSKA ZADRUGA PICOK za poljoprivredu i gospodarstvo, OIB 60004934773 zastupanog po punomoćniku Željka Vranić</derivirana_varijabla>
  </DomainObject.Predmet.ProtustrankaFormatedOIB>
  <DomainObject.Predmet.ProtustrankaFormatedWithAdress>
    <izvorni_sadrzaj> BRANITELJSKA ZADRUGA PICOK za poljoprivredu i gospodarstvo, Radnička cesta 59, 48350 Đurđevac zastupanog po punomoćniku Željka Vranić</izvorni_sadrzaj>
    <derivirana_varijabla naziv="DomainObject.Predmet.ProtustrankaFormatedWithAdress_1"> BRANITELJSKA ZADRUGA PICOK za poljoprivredu i gospodarstvo, Radnička cesta 59, 48350 Đurđevac zastupanog po punomoćniku Željka Vranić</derivirana_varijabla>
  </DomainObject.Predmet.ProtustrankaFormatedWithAdress>
  <DomainObject.Predmet.ProtustrankaFormatedWithAdressOIB>
    <izvorni_sadrzaj> BRANITELJSKA ZADRUGA PICOK za poljoprivredu i gospodarstvo, OIB 60004934773, Radnička cesta 59, 48350 Đurđevac zastupanog po punomoćniku Željka Vranić</izvorni_sadrzaj>
    <derivirana_varijabla naziv="DomainObject.Predmet.ProtustrankaFormatedWithAdressOIB_1"> BRANITELJSKA ZADRUGA PICOK za poljoprivredu i gospodarstvo, OIB 60004934773, Radnička cesta 59, 48350 Đurđevac zastupanog po punomoćniku Željka Vranić</derivirana_varijabla>
  </DomainObject.Predmet.ProtustrankaFormatedWithAdressOIB>
  <DomainObject.Predmet.ProtustrankaWithAdress>
    <izvorni_sadrzaj>BRANITELJSKA ZADRUGA PICOK za poljoprivredu i gospodarstvo Radnička cesta 59, 48350 Đurđevac</izvorni_sadrzaj>
    <derivirana_varijabla naziv="DomainObject.Predmet.ProtustrankaWithAdress_1">BRANITELJSKA ZADRUGA PICOK za poljoprivredu i gospodarstvo Radnička cesta 59, 48350 Đurđevac</derivirana_varijabla>
  </DomainObject.Predmet.ProtustrankaWithAdress>
  <DomainObject.Predmet.ProtustrankaWithAdressOIB>
    <izvorni_sadrzaj>BRANITELJSKA ZADRUGA PICOK za poljoprivredu i gospodarstvo, OIB 60004934773, Radnička cesta 59, 48350 Đurđevac</izvorni_sadrzaj>
    <derivirana_varijabla naziv="DomainObject.Predmet.ProtustrankaWithAdressOIB_1">BRANITELJSKA ZADRUGA PICOK za poljoprivredu i gospodarstvo, OIB 60004934773, Radnička cesta 59, 48350 Đurđevac</derivirana_varijabla>
  </DomainObject.Predmet.ProtustrankaWithAdressOIB>
  <DomainObject.Predmet.ProtustrankaNazivFormated>
    <izvorni_sadrzaj>BRANITELJSKA ZADRUGA PICOK za poljoprivredu i gospodarstvo</izvorni_sadrzaj>
    <derivirana_varijabla naziv="DomainObject.Predmet.ProtustrankaNazivFormated_1">BRANITELJSKA ZADRUGA PICOK za poljoprivredu i gospodarstvo</derivirana_varijabla>
  </DomainObject.Predmet.ProtustrankaNazivFormated>
  <DomainObject.Predmet.ProtustrankaNazivFormatedOIB>
    <izvorni_sadrzaj>BRANITELJSKA ZADRUGA PICOK za poljoprivredu i gospodarstvo, OIB 60004934773</izvorni_sadrzaj>
    <derivirana_varijabla naziv="DomainObject.Predmet.ProtustrankaNazivFormatedOIB_1">BRANITELJSKA ZADRUGA PICOK za poljoprivredu i gospodarstvo, OIB 60004934773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136199.24</izvorni_sadrzaj>
    <derivirana_varijabla naziv="DomainObject.Predmet.TrenutnaVrijednost_1">136199.24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BRANITELJSKA ZADRUGA PICOK za poljoprivredu i gospodarstvo zastupanog po punomoćniku Željka Vranić</item>
    </izvorni_sadrzaj>
    <derivirana_varijabla naziv="DomainObject.Predmet.ProtuStrankaListFormated_1">
      <item>BRANITELJSKA ZADRUGA PICOK za poljoprivredu i gospodarstvo zastupanog po punomoćniku Željka Vranić</item>
    </derivirana_varijabla>
  </DomainObject.Predmet.ProtuStrankaListFormated>
  <DomainObject.Predmet.ProtuStrankaListFormatedOIB>
    <izvorni_sadrzaj>
      <item>BRANITELJSKA ZADRUGA PICOK za poljoprivredu i gospodarstvo, OIB 60004934773 zastupanog po punomoćniku Željka Vranić</item>
    </izvorni_sadrzaj>
    <derivirana_varijabla naziv="DomainObject.Predmet.ProtuStrankaListFormatedOIB_1">
      <item>BRANITELJSKA ZADRUGA PICOK za poljoprivredu i gospodarstvo, OIB 60004934773 zastupanog po punomoćniku Željka Vranić</item>
    </derivirana_varijabla>
  </DomainObject.Predmet.ProtuStrankaListFormatedOIB>
  <DomainObject.Predmet.ProtuStrankaListFormatedWithAdress>
    <izvorni_sadrzaj>
      <item>BRANITELJSKA ZADRUGA PICOK za poljoprivredu i gospodarstvo, Radnička cesta 59, 48350 Đurđevac zastupanog po punomoćniku Željka Vranić</item>
    </izvorni_sadrzaj>
    <derivirana_varijabla naziv="DomainObject.Predmet.ProtuStrankaListFormatedWithAdress_1">
      <item>BRANITELJSKA ZADRUGA PICOK za poljoprivredu i gospodarstvo, Radnička cesta 59, 48350 Đurđevac zastupanog po punomoćniku Željka Vranić</item>
    </derivirana_varijabla>
  </DomainObject.Predmet.ProtuStrankaListFormatedWithAdress>
  <DomainObject.Predmet.ProtuStrankaListFormatedWithAdressOIB>
    <izvorni_sadrzaj>
      <item>BRANITELJSKA ZADRUGA PICOK za poljoprivredu i gospodarstvo, OIB 60004934773, Radnička cesta 59, 48350 Đurđevac zastupanog po punomoćniku Željka Vranić</item>
    </izvorni_sadrzaj>
    <derivirana_varijabla naziv="DomainObject.Predmet.ProtuStrankaListFormatedWithAdressOIB_1">
      <item>BRANITELJSKA ZADRUGA PICOK za poljoprivredu i gospodarstvo, OIB 60004934773, Radnička cesta 59, 48350 Đurđevac zastupanog po punomoćniku Željka Vranić</item>
    </derivirana_varijabla>
  </DomainObject.Predmet.ProtuStrankaListFormatedWithAdressOIB>
  <DomainObject.Predmet.ProtuStrankaListNazivFormated>
    <izvorni_sadrzaj>
      <item>BRANITELJSKA ZADRUGA PICOK za poljoprivredu i gospodarstvo</item>
    </izvorni_sadrzaj>
    <derivirana_varijabla naziv="DomainObject.Predmet.ProtuStrankaListNazivFormated_1">
      <item>BRANITELJSKA ZADRUGA PICOK za poljoprivredu i gospodarstvo</item>
    </derivirana_varijabla>
  </DomainObject.Predmet.ProtuStrankaListNazivFormated>
  <DomainObject.Predmet.ProtuStrankaListNazivFormatedOIB>
    <izvorni_sadrzaj>
      <item>BRANITELJSKA ZADRUGA PICOK za poljoprivredu i gospodarstvo, OIB 60004934773</item>
    </izvorni_sadrzaj>
    <derivirana_varijabla naziv="DomainObject.Predmet.ProtuStrankaListNazivFormatedOIB_1">
      <item>BRANITELJSKA ZADRUGA PICOK za poljoprivredu i gospodarstvo, OIB 60004934773</item>
    </derivirana_varijabla>
  </DomainObject.Predmet.ProtuStrankaListNazivFormatedOIB>
  <DomainObject.Predmet.OstaliListFormated>
    <izvorni_sadrzaj>
      <item>e-Oglasna</item>
      <item>Sudski registar</item>
      <item>Željka Vranić punomoćnik sudionika u postupku BRANITELJSKA ZADRUGA PICOK za poljoprivredu i gospodarstvo</item>
    </izvorni_sadrzaj>
    <derivirana_varijabla naziv="DomainObject.Predmet.OstaliListFormated_1">
      <item>e-Oglasna</item>
      <item>Sudski registar</item>
      <item>Željka Vranić punomoćnik sudionika u postupku BRANITELJSKA ZADRUGA PICOK za poljoprivredu i gospodarstvo</item>
    </derivirana_varijabla>
  </DomainObject.Predmet.OstaliListFormated>
  <DomainObject.Predmet.OstaliListFormatedOIB>
    <izvorni_sadrzaj>
      <item>e-Oglasna</item>
      <item>Sudski registar</item>
      <item>Željka Vranić, OIB 05934559917 punomoćnik sudionika u postupku BRANITELJSKA ZADRUGA PICOK za poljoprivredu i gospodarstvo</item>
    </izvorni_sadrzaj>
    <derivirana_varijabla naziv="DomainObject.Predmet.OstaliListFormatedOIB_1">
      <item>e-Oglasna</item>
      <item>Sudski registar</item>
      <item>Željka Vranić, OIB 05934559917 punomoćnik sudionika u postupku BRANITELJSKA ZADRUGA PICOK za poljoprivredu i gospodarstvo</item>
    </derivirana_varijabla>
  </DomainObject.Predmet.OstaliListFormatedOIB>
  <DomainObject.Predmet.OstaliListFormatedWithAdress>
    <izvorni_sadrzaj>
      <item>e-Oglasna</item>
      <item>Sudski registar</item>
      <item>Željka Vranić, Ulica Šandora Brauna 32, 48350 Đurđevac punomoćnik sudionika u postupku BRANITELJSKA ZADRUGA PICOK za poljoprivredu i gospodarstvo</item>
    </izvorni_sadrzaj>
    <derivirana_varijabla naziv="DomainObject.Predmet.OstaliListFormatedWithAdress_1">
      <item>e-Oglasna</item>
      <item>Sudski registar</item>
      <item>Željka Vranić, Ulica Šandora Brauna 32, 48350 Đurđevac punomoćnik sudionika u postupku BRANITELJSKA ZADRUGA PICOK za poljoprivredu i gospodarstvo</item>
    </derivirana_varijabla>
  </DomainObject.Predmet.OstaliListFormatedWithAdress>
  <DomainObject.Predmet.OstaliListFormatedWithAdressOIB>
    <izvorni_sadrzaj>
      <item>e-Oglasna</item>
      <item>Sudski registar</item>
      <item>Željka Vranić, OIB 05934559917, Ulica Šandora Brauna 32, 48350 Đurđevac punomoćnik sudionika u postupku BRANITELJSKA ZADRUGA PICOK za poljoprivredu i gospodarstvo</item>
    </izvorni_sadrzaj>
    <derivirana_varijabla naziv="DomainObject.Predmet.OstaliListFormatedWithAdressOIB_1">
      <item>e-Oglasna</item>
      <item>Sudski registar</item>
      <item>Željka Vranić, OIB 05934559917, Ulica Šandora Brauna 32, 48350 Đurđevac punomoćnik sudionika u postupku BRANITELJSKA ZADRUGA PICOK za poljoprivredu i gospodarstvo</item>
    </derivirana_varijabla>
  </DomainObject.Predmet.OstaliListFormatedWithAdressOIB>
  <DomainObject.Predmet.OstaliListNazivFormated>
    <izvorni_sadrzaj>
      <item>e-Oglasna</item>
      <item>Sudski registar</item>
      <item>Željka Vranić</item>
    </izvorni_sadrzaj>
    <derivirana_varijabla naziv="DomainObject.Predmet.OstaliListNazivFormated_1">
      <item>e-Oglasna</item>
      <item>Sudski registar</item>
      <item>Željka Vranić</item>
    </derivirana_varijabla>
  </DomainObject.Predmet.OstaliListNazivFormated>
  <DomainObject.Predmet.OstaliListNazivFormatedOIB>
    <izvorni_sadrzaj>
      <item>e-Oglasna</item>
      <item>Sudski registar</item>
      <item>Željka Vranić, OIB 05934559917</item>
    </izvorni_sadrzaj>
    <derivirana_varijabla naziv="DomainObject.Predmet.OstaliListNazivFormatedOIB_1">
      <item>e-Oglasna</item>
      <item>Sudski registar</item>
      <item>Željka Vranić, OIB 05934559917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BRANITELJSKA ZADRUGA PICOK za poljoprivredu i gospodarstvo</izvorni_sadrzaj>
    <derivirana_varijabla naziv="DomainObject.Predmet.ProtustrankaIDrugi_1">BRANITELJSKA ZADRUGA PICOK za poljoprivredu i gospodarstvo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BRANITELJSKA ZADRUGA PICOK za poljoprivredu i gospodarstvo, OIB 60004934773, Radnička cesta 59, 48350 Đurđevac</izvorni_sadrzaj>
    <derivirana_varijabla naziv="DomainObject.Predmet.ProtustrankaIDrugiAdressOIB_1">BRANITELJSKA ZADRUGA PICOK za poljoprivredu i gospodarstvo, OIB 60004934773, Radnička cesta 59,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BRANITELJSKA ZADRUGA PICOK za poljoprivredu i gospodarstvo</item>
      <item>e-Oglasna</item>
      <item>Sudski registar</item>
      <item>Željka Vranić</item>
    </izvorni_sadrzaj>
    <derivirana_varijabla naziv="DomainObject.Predmet.SudioniciListNaziv_1">
      <item>Financijska agencija</item>
      <item>BRANITELJSKA ZADRUGA PICOK za poljoprivredu i gospodarstvo</item>
      <item>e-Oglasna</item>
      <item>Sudski registar</item>
      <item>Željka Vranić</item>
    </derivirana_varijabla>
  </DomainObject.Predmet.SudioniciListNaziv>
  <DomainObject.Predmet.SudioniciListAdressOIB>
    <izvorni_sadrzaj>
      <item>Financijska agencija, OIB 85821130368, A.Cesarca 2,42000 Varaždin</item>
      <item>BRANITELJSKA ZADRUGA PICOK za poljoprivredu i gospodarstvo, OIB 60004934773, Radnička cesta 59,48350 Đurđevac</item>
      <item>e-Oglasna</item>
      <item>Sudski registar</item>
      <item>Željka Vranić, OIB 05934559917, Ulica Šandora Brauna 32,48350 Đurđevac</item>
    </izvorni_sadrzaj>
    <derivirana_varijabla naziv="DomainObject.Predmet.SudioniciListAdressOIB_1">
      <item>Financijska agencija, OIB 85821130368, A.Cesarca 2,42000 Varaždin</item>
      <item>BRANITELJSKA ZADRUGA PICOK za poljoprivredu i gospodarstvo, OIB 60004934773, Radnička cesta 59,48350 Đurđevac</item>
      <item>e-Oglasna</item>
      <item>Sudski registar</item>
      <item>Željka Vranić, OIB 05934559917, Ulica Šandora Brauna 32,48350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60004934773</item>
      <item>, OIB null</item>
      <item>, OIB null</item>
      <item>, OIB 05934559917</item>
    </izvorni_sadrzaj>
    <derivirana_varijabla naziv="DomainObject.Predmet.SudioniciListNazivOIB_1">
      <item>, OIB 85821130368</item>
      <item>, OIB 60004934773</item>
      <item>, OIB null</item>
      <item>, OIB null</item>
      <item>, OIB 05934559917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2920</properties:Characters>
  <properties:Lines>84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2015-12-18T11:20:00Z</dcterms:created>
  <dc:creator>Tea Meister</dc:creator>
  <dc:description/>
  <cp:keywords/>
  <cp:lastModifiedBy>Tea Meister</cp:lastModifiedBy>
  <cp:lastPrinted>2015-12-28T12:11:00Z</cp:lastPrinted>
  <dcterms:modified xmlns:xsi="http://www.w3.org/2001/XMLSchema-instance" xsi:type="dcterms:W3CDTF">2015-12-28T12:11:00Z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