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12e1" w14:paraId="6b512e1" w:rsidRDefault="00B52E6B" w:rsidP="00B52E6B" w:rsidR="00B52E6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ULTRA SPORT d. o. o. u likvidaciji, Pula, Katalinića </w:t>
      </w:r>
      <w:proofErr w:type="spellStart"/>
      <w:r>
        <w:rPr>
          <w:rFonts w:cs="Times New Roman" w:eastAsia="Times New Roman"/>
          <w:szCs w:val="24"/>
          <w:lang w:eastAsia="hr-HR"/>
        </w:rPr>
        <w:t>Jeretova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18 A, OIB </w:t>
      </w:r>
      <w:r w:rsidRPr="00B52E6B">
        <w:rPr>
          <w:rFonts w:cs="Times New Roman" w:eastAsia="Times New Roman"/>
          <w:szCs w:val="24"/>
          <w:lang w:eastAsia="hr-HR"/>
        </w:rPr>
        <w:t>88087538535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52E6B">
        <w:rPr>
          <w:rFonts w:cs="Times New Roman" w:eastAsia="Times New Roman"/>
          <w:szCs w:val="24"/>
          <w:lang w:eastAsia="hr-HR"/>
        </w:rPr>
        <w:t>040097520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srpnja 2017. objavljuje sljedeći</w:t>
      </w:r>
    </w:p>
    <w:p w:rsidRDefault="00B52E6B" w:rsidP="00B52E6B" w:rsidR="00B52E6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52E6B" w:rsidP="00B52E6B" w:rsidR="00B52E6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52E6B" w:rsidP="00B52E6B" w:rsidR="00B52E6B">
      <w:pPr>
        <w:ind w:firstLine="708"/>
        <w:rPr>
          <w:szCs w:val="24"/>
        </w:rPr>
      </w:pPr>
    </w:p>
    <w:p w:rsidRDefault="00B52E6B" w:rsidP="00B52E6B" w:rsidR="00B52E6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ULTRA SPORT d. o. o. u likvidaciji, Pula, Katalinića </w:t>
      </w:r>
      <w:proofErr w:type="spellStart"/>
      <w:r>
        <w:rPr>
          <w:rFonts w:cs="Times New Roman" w:eastAsia="Times New Roman"/>
          <w:szCs w:val="24"/>
          <w:lang w:eastAsia="hr-HR"/>
        </w:rPr>
        <w:t>Jeretova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18 A, OIB </w:t>
      </w:r>
      <w:r w:rsidRPr="00B52E6B">
        <w:rPr>
          <w:rFonts w:cs="Times New Roman" w:eastAsia="Times New Roman"/>
          <w:szCs w:val="24"/>
          <w:lang w:eastAsia="hr-HR"/>
        </w:rPr>
        <w:t>88087538535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52E6B">
        <w:rPr>
          <w:rFonts w:cs="Times New Roman" w:eastAsia="Times New Roman"/>
          <w:szCs w:val="24"/>
          <w:lang w:eastAsia="hr-HR"/>
        </w:rPr>
        <w:t>040097520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52E6B" w:rsidP="00B52E6B" w:rsidR="00B52E6B">
      <w:pPr>
        <w:ind w:firstLine="708"/>
        <w:rPr>
          <w:szCs w:val="24"/>
        </w:rPr>
      </w:pPr>
    </w:p>
    <w:p w:rsidRDefault="00B52E6B" w:rsidP="00B52E6B" w:rsidR="00B52E6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lipnja 2017. iznosio 6.888,06 kn.</w:t>
      </w:r>
    </w:p>
    <w:p w:rsidRDefault="00B52E6B" w:rsidP="00B52E6B" w:rsidR="00B52E6B">
      <w:pPr>
        <w:rPr>
          <w:szCs w:val="24"/>
        </w:rPr>
      </w:pPr>
    </w:p>
    <w:p w:rsidRDefault="00B52E6B" w:rsidP="00B52E6B" w:rsidR="00B52E6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52E6B" w:rsidP="00B52E6B" w:rsidR="00B52E6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52E6B" w:rsidP="00B52E6B" w:rsidR="00B52E6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3333-391-2017, i da u istom roku uplate na depozit ovog suda broj HR 4323900011300029763, poziv na broj 020-391-17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52E6B" w:rsidP="00B52E6B" w:rsidR="00B52E6B">
      <w:pPr>
        <w:ind w:firstLine="708"/>
        <w:rPr>
          <w:szCs w:val="24"/>
        </w:rPr>
      </w:pPr>
    </w:p>
    <w:p w:rsidRDefault="00B52E6B" w:rsidP="00B52E6B" w:rsidR="00B52E6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52E6B" w:rsidP="00B52E6B" w:rsidR="00B52E6B">
      <w:pPr>
        <w:ind w:firstLine="708"/>
        <w:rPr>
          <w:szCs w:val="24"/>
        </w:rPr>
      </w:pPr>
    </w:p>
    <w:p w:rsidRDefault="00B52E6B" w:rsidP="00B52E6B" w:rsidR="00B52E6B">
      <w:pPr>
        <w:jc w:val="center"/>
        <w:rPr>
          <w:szCs w:val="24"/>
        </w:rPr>
      </w:pPr>
      <w:r>
        <w:rPr>
          <w:szCs w:val="24"/>
        </w:rPr>
        <w:t>U Pazinu 5. srpnja 2017.</w:t>
      </w:r>
    </w:p>
    <w:p w:rsidRDefault="00B52E6B" w:rsidP="00B52E6B" w:rsidR="00B52E6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52E6B" w:rsidP="00B52E6B" w:rsidR="00B52E6B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856C31">
        <w:rPr>
          <w:szCs w:val="24"/>
        </w:rPr>
        <w:t xml:space="preserve">, v. r. </w:t>
      </w:r>
    </w:p>
    <w:p w:rsidRDefault="00B52E6B" w:rsidP="00B52E6B" w:rsidR="00B52E6B">
      <w:pPr>
        <w:rPr>
          <w:szCs w:val="24"/>
        </w:rPr>
      </w:pPr>
      <w:r>
        <w:rPr>
          <w:szCs w:val="24"/>
        </w:rPr>
        <w:t>DNA:</w:t>
      </w:r>
    </w:p>
    <w:p w:rsidRDefault="00B52E6B" w:rsidP="00B52E6B" w:rsidR="00D43158" w:rsidRPr="00B52E6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43158" w:rsidRPr="00B52E6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E6B" w:rsidP="00B52E6B" w:rsidR="00B52E6B">
      <w:r>
        <w:separator/>
      </w:r>
    </w:p>
  </w:endnote>
  <w:endnote w:id="0" w:type="continuationSeparator">
    <w:p w:rsidRDefault="00B52E6B" w:rsidP="00B52E6B" w:rsidR="00B52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E6B" w:rsidP="00B52E6B" w:rsidR="00B52E6B">
      <w:r>
        <w:separator/>
      </w:r>
    </w:p>
  </w:footnote>
  <w:footnote w:id="0" w:type="continuationSeparator">
    <w:p w:rsidRDefault="00B52E6B" w:rsidP="00B52E6B" w:rsidR="00B52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E6B" w:rsidP="00D374FA" w:rsidR="00D374FA">
    <w:pPr>
      <w:pStyle w:val="Zaglavlje"/>
      <w:jc w:val="right"/>
    </w:pPr>
    <w:r>
      <w:t>11 St-391/2017-3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7C7"/>
    <w:rsid w:val="008077C7"/>
    <w:rsid w:val="00856C31"/>
    <w:rsid w:val="00B52E6B"/>
    <w:rsid w:val="00D4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2E6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2E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2E6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52E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2E6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6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C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C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C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C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E6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2E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2E6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52E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2E6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6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C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C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C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C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SPORT d.o.o. u likvidaciji PULA</izvorni_sadrzaj>
    <derivirana_varijabla naziv="DomainObject.Predmet.ProtustrankaFormated_1">  ULTRA SPORT d.o.o. u likvidaciji PULA</derivirana_varijabla>
  </DomainObject.Predmet.ProtustrankaFormated>
  <DomainObject.Predmet.ProtustrankaFormatedOIB>
    <izvorni_sadrzaj>  ULTRA SPORT d.o.o. u likvidaciji PULA, OIB 88087538535</izvorni_sadrzaj>
    <derivirana_varijabla naziv="DomainObject.Predmet.ProtustrankaFormatedOIB_1">  ULTRA SPORT d.o.o. u likvidaciji PULA, OIB 88087538535</derivirana_varijabla>
  </DomainObject.Predmet.ProtustrankaFormatedOIB>
  <DomainObject.Predmet.ProtustrankaFormatedWithAdress>
    <izvorni_sadrzaj> ULTRA SPORT d.o.o. u likvidaciji PULA, Katalinića Jeretova 18 A, 52100 Pula</izvorni_sadrzaj>
    <derivirana_varijabla naziv="DomainObject.Predmet.ProtustrankaFormatedWithAdress_1"> ULTRA SPORT d.o.o. u likvidaciji PULA, Katalinića Jeretova 18 A, 52100 Pula</derivirana_varijabla>
  </DomainObject.Predmet.ProtustrankaFormatedWithAdress>
  <DomainObject.Predmet.ProtustrankaFormatedWithAdressOIB>
    <izvorni_sadrzaj> ULTRA SPORT d.o.o. u likvidaciji PULA, OIB 88087538535, Katalinića Jeretova 18 A, 52100 Pula</izvorni_sadrzaj>
    <derivirana_varijabla naziv="DomainObject.Predmet.ProtustrankaFormatedWithAdressOIB_1"> ULTRA SPORT d.o.o. u likvidaciji PULA, OIB 88087538535, Katalinića Jeretova 18 A, 52100 Pula</derivirana_varijabla>
  </DomainObject.Predmet.ProtustrankaFormatedWithAdressOIB>
  <DomainObject.Predmet.ProtustrankaWithAdress>
    <izvorni_sadrzaj>ULTRA SPORT d.o.o. u likvidaciji PULA Katalinića Jeretova 18 A, 52100 Pula</izvorni_sadrzaj>
    <derivirana_varijabla naziv="DomainObject.Predmet.ProtustrankaWithAdress_1">ULTRA SPORT d.o.o. u likvidaciji PULA Katalinića Jeretova 18 A, 52100 Pula</derivirana_varijabla>
  </DomainObject.Predmet.ProtustrankaWithAdress>
  <DomainObject.Predmet.ProtustrankaWithAdressOIB>
    <izvorni_sadrzaj>ULTRA SPORT d.o.o. u likvidaciji PULA, OIB 88087538535, Katalinića Jeretova 18 A, 52100 Pula</izvorni_sadrzaj>
    <derivirana_varijabla naziv="DomainObject.Predmet.ProtustrankaWithAdressOIB_1">ULTRA SPORT d.o.o. u likvidaciji PULA, OIB 88087538535, Katalinića Jeretova 18 A, 52100 Pula</derivirana_varijabla>
  </DomainObject.Predmet.ProtustrankaWithAdressOIB>
  <DomainObject.Predmet.ProtustrankaNazivFormated>
    <izvorni_sadrzaj>ULTRA SPORT d.o.o. u likvidaciji PULA</izvorni_sadrzaj>
    <derivirana_varijabla naziv="DomainObject.Predmet.ProtustrankaNazivFormated_1">ULTRA SPORT d.o.o. u likvidaciji PULA</derivirana_varijabla>
  </DomainObject.Predmet.ProtustrankaNazivFormated>
  <DomainObject.Predmet.ProtustrankaNazivFormatedOIB>
    <izvorni_sadrzaj>ULTRA SPORT d.o.o. u likvidaciji PULA, OIB 88087538535</izvorni_sadrzaj>
    <derivirana_varijabla naziv="DomainObject.Predmet.ProtustrankaNazivFormatedOIB_1">ULTRA SPORT d.o.o. u likvidaciji PULA, OIB 88087538535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6888.06</izvorni_sadrzaj>
    <derivirana_varijabla naziv="DomainObject.Predmet.TrenutnaVrijednost_1">6888.06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ULTRA SPORT d.o.o. u likvidaciji PULA</item>
    </izvorni_sadrzaj>
    <derivirana_varijabla naziv="DomainObject.Predmet.ProtuStrankaListFormated_1">
      <item>ULTRA SPORT d.o.o. u likvidaciji PULA</item>
    </derivirana_varijabla>
  </DomainObject.Predmet.ProtuStrankaListFormated>
  <DomainObject.Predmet.ProtuStrankaListFormatedOIB>
    <izvorni_sadrzaj>
      <item>ULTRA SPORT d.o.o. u likvidaciji PULA, OIB 88087538535</item>
    </izvorni_sadrzaj>
    <derivirana_varijabla naziv="DomainObject.Predmet.ProtuStrankaListFormatedOIB_1">
      <item>ULTRA SPORT d.o.o. u likvidaciji PULA, OIB 88087538535</item>
    </derivirana_varijabla>
  </DomainObject.Predmet.ProtuStrankaListFormatedOIB>
  <DomainObject.Predmet.ProtuStrankaListFormatedWithAdress>
    <izvorni_sadrzaj>
      <item>ULTRA SPORT d.o.o. u likvidaciji PULA, Katalinića Jeretova 18 A, 52100 Pula</item>
    </izvorni_sadrzaj>
    <derivirana_varijabla naziv="DomainObject.Predmet.ProtuStrankaListFormatedWithAdress_1">
      <item>ULTRA SPORT d.o.o. u likvidaciji PULA, Katalinića Jeretova 18 A, 52100 Pula</item>
    </derivirana_varijabla>
  </DomainObject.Predmet.ProtuStrankaListFormatedWithAdress>
  <DomainObject.Predmet.ProtuStrankaListFormatedWithAdressOIB>
    <izvorni_sadrzaj>
      <item>ULTRA SPORT d.o.o. u likvidaciji PULA, OIB 88087538535, Katalinića Jeretova 18 A, 52100 Pula</item>
    </izvorni_sadrzaj>
    <derivirana_varijabla naziv="DomainObject.Predmet.ProtuStrankaListFormatedWithAdressOIB_1">
      <item>ULTRA SPORT d.o.o. u likvidaciji PULA, OIB 88087538535, Katalinića Jeretova 18 A, 52100 Pula</item>
    </derivirana_varijabla>
  </DomainObject.Predmet.ProtuStrankaListFormatedWithAdressOIB>
  <DomainObject.Predmet.ProtuStrankaListNazivFormated>
    <izvorni_sadrzaj>
      <item>ULTRA SPORT d.o.o. u likvidaciji PULA</item>
    </izvorni_sadrzaj>
    <derivirana_varijabla naziv="DomainObject.Predmet.ProtuStrankaListNazivFormated_1">
      <item>ULTRA SPORT d.o.o. u likvidaciji PULA</item>
    </derivirana_varijabla>
  </DomainObject.Predmet.ProtuStrankaListNazivFormated>
  <DomainObject.Predmet.ProtuStrankaListNazivFormatedOIB>
    <izvorni_sadrzaj>
      <item>ULTRA SPORT d.o.o. u likvidaciji PULA, OIB 88087538535</item>
    </izvorni_sadrzaj>
    <derivirana_varijabla naziv="DomainObject.Predmet.ProtuStrankaListNazivFormatedOIB_1">
      <item>ULTRA SPORT d.o.o. u likvidaciji PULA, OIB 88087538535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ULTRA SPORT d.o.o. u likvidaciji PULA</izvorni_sadrzaj>
    <derivirana_varijabla naziv="DomainObject.Predmet.ProtustrankaIDrugi_1">ULTRA SPORT 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ULTRA SPORT d.o.o. u likvidaciji PULA, OIB 88087538535, Katalinića Jeretova 18 A, 52100 Pula</izvorni_sadrzaj>
    <derivirana_varijabla naziv="DomainObject.Predmet.ProtustrankaIDrugiAdressOIB_1">ULTRA SPORT d.o.o. u likvidaciji PULA, OIB 88087538535, Katalinića Jeretova 18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ULTRA SPORT d.o.o. u likvidaciji PULA</item>
    </izvorni_sadrzaj>
    <derivirana_varijabla naziv="DomainObject.Predmet.SudioniciListNaziv_1">
      <item>FINANCIJSKA AGENCIJA, RC RIJEKA, PODRUŽNICA PULA, PULA</item>
      <item>ULTRA SPORT 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ULTRA SPORT d.o.o. u likvidaciji PULA, OIB 88087538535, Katalinića Jeretova 18 A,52100 Pula</item>
    </izvorni_sadrzaj>
    <derivirana_varijabla naziv="DomainObject.Predmet.SudioniciListAdressOIB_1">
      <item>FINANCIJSKA AGENCIJA, RC RIJEKA, PODRUŽNICA PULA, PULA, OIB 85821130368, Giardini 5,52100 Pula</item>
      <item>ULTRA SPORT d.o.o. u likvidaciji PULA, OIB 88087538535, Katalinića Jeretova 18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88087538535</item>
    </izvorni_sadrzaj>
    <derivirana_varijabla naziv="DomainObject.Predmet.SudioniciListNazivOIB_1">
      <item>, OIB 85821130368</item>
      <item>, OIB 88087538535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2690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2017-07-05T05:53:00Z</dcterms:created>
  <dc:creator>Morena Brajuha</dc:creator>
  <dc:description/>
  <cp:keywords/>
  <cp:lastModifiedBy>Morena Brajuha</cp:lastModifiedBy>
  <cp:lastPrinted>2017-07-05T05:55:00Z</cp:lastPrinted>
  <dcterms:modified xmlns:xsi="http://www.w3.org/2001/XMLSchema-instance" xsi:type="dcterms:W3CDTF">2017-07-05T11:09:00Z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