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66b97" w14:paraId="4766b97"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4A2B21" w:rsidP="004A2B21" w:rsidR="003D246D" w:rsidRPr="006E7B5F">
      <w:pPr>
        <w:jc w:val="both"/>
        <w:rPr>
          <w:color w:val="FF0000"/>
        </w:rPr>
      </w:pPr>
      <w:r w:rsidRPr="004A2B21">
        <w:rPr>
          <w:color w:val="FF0000"/>
        </w:rPr>
        <w:t xml:space="preserve">DIVUS MARKETING d.o.o. </w:t>
      </w:r>
      <w:r>
        <w:rPr>
          <w:color w:val="FF0000"/>
        </w:rPr>
        <w:t xml:space="preserve">, </w:t>
      </w:r>
      <w:r w:rsidRPr="004A2B21">
        <w:rPr>
          <w:color w:val="FF0000"/>
        </w:rPr>
        <w:t>Zagreb (Grad Zagreb)</w:t>
      </w:r>
      <w:r>
        <w:rPr>
          <w:color w:val="FF0000"/>
        </w:rPr>
        <w:t xml:space="preserve">, </w:t>
      </w:r>
      <w:r w:rsidRPr="004A2B21">
        <w:rPr>
          <w:color w:val="FF0000"/>
        </w:rPr>
        <w:t xml:space="preserve">Kulmerska 24 </w:t>
      </w:r>
      <w:r>
        <w:rPr>
          <w:color w:val="FF0000"/>
        </w:rPr>
        <w:t xml:space="preserve">, OIB: </w:t>
      </w:r>
      <w:r w:rsidRPr="004A2B21">
        <w:rPr>
          <w:color w:val="FF0000"/>
        </w:rPr>
        <w:t xml:space="preserve">87848166566 </w:t>
      </w:r>
      <w:r>
        <w:rPr>
          <w:color w:val="FF0000"/>
        </w:rPr>
        <w:t>,</w:t>
      </w:r>
      <w:r w:rsidR="00A92471">
        <w:rPr>
          <w:color w:val="FF0000"/>
        </w:rPr>
        <w:t xml:space="preserve"> OIB: </w:t>
      </w:r>
      <w:r w:rsidR="00A92471" w:rsidRPr="00A92471">
        <w:rPr>
          <w:color w:val="FF0000"/>
        </w:rPr>
        <w:t xml:space="preserve">87532605949 </w:t>
      </w:r>
      <w:r w:rsidR="00A92471">
        <w:rPr>
          <w:color w:val="FF0000"/>
        </w:rPr>
        <w:t>,</w:t>
      </w:r>
      <w:r w:rsidR="006E7B5F" w:rsidRPr="006E7B5F">
        <w:rPr>
          <w:color w:val="FF0000"/>
        </w:rPr>
        <w:t xml:space="preserve"> dana 20. srpnja 2017. godine</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4A2B21" w:rsidRPr="004A2B21">
        <w:rPr>
          <w:color w:val="FF0000"/>
        </w:rPr>
        <w:t xml:space="preserve">DIVUS MARKETING d.o.o. </w:t>
      </w:r>
      <w:r w:rsidR="004A2B21">
        <w:rPr>
          <w:color w:val="FF0000"/>
        </w:rPr>
        <w:t xml:space="preserve">, </w:t>
      </w:r>
      <w:r w:rsidR="004A2B21" w:rsidRPr="004A2B21">
        <w:rPr>
          <w:color w:val="FF0000"/>
        </w:rPr>
        <w:t>Zagreb (Grad Zagreb)</w:t>
      </w:r>
      <w:r w:rsidR="004A2B21">
        <w:rPr>
          <w:color w:val="FF0000"/>
        </w:rPr>
        <w:t xml:space="preserve">, </w:t>
      </w:r>
      <w:r w:rsidR="004A2B21" w:rsidRPr="004A2B21">
        <w:rPr>
          <w:color w:val="FF0000"/>
        </w:rPr>
        <w:t xml:space="preserve">Kulmerska 24 </w:t>
      </w:r>
      <w:r w:rsidR="004A2B21">
        <w:rPr>
          <w:color w:val="FF0000"/>
        </w:rPr>
        <w:t xml:space="preserve">, OIB: </w:t>
      </w:r>
      <w:r w:rsidR="004A2B21" w:rsidRPr="004A2B21">
        <w:rPr>
          <w:color w:val="FF0000"/>
        </w:rPr>
        <w:t xml:space="preserve">87848166566 </w:t>
      </w:r>
      <w:r w:rsidR="004A2B21">
        <w:rPr>
          <w:color w:val="FF0000"/>
        </w:rPr>
        <w:t xml:space="preserve">, OIB: </w:t>
      </w:r>
      <w:r w:rsidR="004A2B21" w:rsidRPr="00A92471">
        <w:rPr>
          <w:color w:val="FF0000"/>
        </w:rPr>
        <w:t>87532605949</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4A2B21" w:rsidP="004A2B21" w:rsidR="004A2B21" w:rsidRPr="004A2B21">
      <w:pPr>
        <w:pStyle w:val="Odlomakpopisa"/>
        <w:ind w:left="540"/>
        <w:jc w:val="both"/>
        <w:rPr>
          <w:color w:val="FF0000"/>
        </w:rPr>
      </w:pPr>
      <w:r>
        <w:rPr>
          <w:color w:val="FF0000"/>
        </w:rPr>
        <w:t xml:space="preserve">Javor Divjak, OIB: 46841374472 </w:t>
      </w:r>
    </w:p>
    <w:p w:rsidRDefault="004A2B21" w:rsidP="004A2B21" w:rsidR="00A92471">
      <w:pPr>
        <w:pStyle w:val="Odlomakpopisa"/>
        <w:ind w:left="540"/>
        <w:jc w:val="both"/>
        <w:rPr>
          <w:color w:val="FF0000"/>
        </w:rPr>
      </w:pPr>
      <w:r w:rsidRPr="004A2B21">
        <w:rPr>
          <w:color w:val="FF0000"/>
        </w:rPr>
        <w:t>Zagreb, Kulmerska 24</w:t>
      </w:r>
    </w:p>
    <w:p w:rsidRDefault="004A2B21" w:rsidP="004A2B21" w:rsidR="004A2B21">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EF1A4A">
        <w:rPr>
          <w:b/>
          <w:color w:val="FF0000"/>
        </w:rPr>
        <w:t>1</w:t>
      </w:r>
      <w:r w:rsidR="004A2B21">
        <w:rPr>
          <w:b/>
          <w:color w:val="FF0000"/>
        </w:rPr>
        <w:t>1,10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4A2B21" w:rsidP="004A2B21" w:rsidR="004A2B21" w:rsidRPr="004A2B21">
      <w:pPr>
        <w:numPr>
          <w:ilvl w:val="0"/>
          <w:numId w:val="4"/>
        </w:numPr>
        <w:jc w:val="both"/>
        <w:rPr>
          <w:color w:val="FF0000"/>
        </w:rPr>
      </w:pPr>
      <w:r w:rsidRPr="004A2B21">
        <w:rPr>
          <w:color w:val="FF0000"/>
        </w:rPr>
        <w:t xml:space="preserve">Javor Divjak, OIB: 46841374472 </w:t>
      </w:r>
    </w:p>
    <w:p w:rsidRDefault="004A2B21" w:rsidP="004A2B21" w:rsidR="004A2B21" w:rsidRPr="004A2B21">
      <w:pPr>
        <w:numPr>
          <w:ilvl w:val="0"/>
          <w:numId w:val="4"/>
        </w:numPr>
        <w:tabs>
          <w:tab w:pos="1440" w:val="num"/>
        </w:tabs>
        <w:jc w:val="both"/>
      </w:pPr>
      <w:r w:rsidRPr="004A2B21">
        <w:rPr>
          <w:color w:val="FF0000"/>
        </w:rPr>
        <w:t>Zagreb, Kulmerska 24</w:t>
      </w:r>
    </w:p>
    <w:p w:rsidRDefault="00FB5FF2" w:rsidP="004A2B21" w:rsidR="00815321">
      <w:pPr>
        <w:numPr>
          <w:ilvl w:val="0"/>
          <w:numId w:val="4"/>
        </w:numPr>
        <w:tabs>
          <w:tab w:pos="1440" w:val="num"/>
        </w:tabs>
        <w:jc w:val="both"/>
      </w:pPr>
      <w:r w:rsidRPr="00B77765">
        <w:t>Financijska agencija</w:t>
      </w:r>
    </w:p>
    <w:p w:rsidRDefault="006743A1" w:rsidP="00440F91" w:rsidR="00440F91" w:rsidRPr="00A92471">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r w:rsidR="004A2B21" w:rsidRPr="00033D48">
        <w:rPr>
          <w:color w:val="FF0000"/>
        </w:rPr>
        <w:t>Hrvatska poštanska banka d.d., Tesla štedna banka d.d.</w:t>
      </w:r>
      <w:r w:rsidR="00A92471" w:rsidRPr="00033D48">
        <w:rPr>
          <w:color w:val="FF0000"/>
        </w:rPr>
        <w:t>, Erste &amp; Steiermarkische bank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1C562B">
        <w:rPr>
          <w:color w:val="FF0000"/>
        </w:rPr>
        <w:t>.2015</w:t>
      </w:r>
      <w:r w:rsidR="003A2C37" w:rsidRPr="003A2C37">
        <w:rPr>
          <w:color w:val="FF0000"/>
        </w:rPr>
        <w:t>.</w:t>
      </w:r>
      <w:r w:rsidRPr="003A2C37">
        <w:rPr>
          <w:color w:val="FF0000"/>
        </w:rPr>
        <w:t xml:space="preserve"> </w:t>
      </w:r>
      <w:r w:rsidRPr="00E974B3">
        <w:t xml:space="preserve">u Očevidniku redoslijeda osnova za plaćanje ima evidentirane neizvršene osnove za plaćanje u neprekinutom razdoblju od 120 dana, u ukupnom iznosu </w:t>
      </w:r>
      <w:r w:rsidRPr="00F25ABF">
        <w:rPr>
          <w:color w:val="FF0000"/>
        </w:rPr>
        <w:t>od</w:t>
      </w:r>
      <w:r w:rsidR="00831E95" w:rsidRPr="00F25ABF">
        <w:rPr>
          <w:color w:val="FF0000"/>
        </w:rPr>
        <w:t xml:space="preserve"> </w:t>
      </w:r>
      <w:r w:rsidR="00033D48">
        <w:rPr>
          <w:color w:val="FF0000"/>
        </w:rPr>
        <w:t>1.770.446,75</w:t>
      </w:r>
      <w:r w:rsidR="00791D00" w:rsidRPr="00F25ABF">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3A2C37">
        <w:t>0</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F663BC" w:rsidP="00E91121" w:rsidR="00F663B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663BC" w:rsidP="00E91121" w:rsidR="00F663B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663BC" w:rsidP="00E91121" w:rsidR="00F663BC">
      <w:pPr>
        <w:pStyle w:val="Podnaslov"/>
        <w:ind w:firstLine="720" w:left="4320"/>
        <w:rPr>
          <w:rFonts w:hAnsi="Times New Roman" w:ascii="Times New Roman"/>
          <w:b w:val="false"/>
          <w:color w:val="auto"/>
          <w:szCs w:val="24"/>
        </w:rPr>
      </w:pPr>
    </w:p>
    <w:p w:rsidRDefault="00F663BC" w:rsidP="00E91121" w:rsidR="00F663B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663BC" w:rsidP="00E91121" w:rsidR="00F663B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sectPr w:rsidSect="00600173" w:rsidR="00E93760">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B940DC">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w:t>
        </w:r>
        <w:r w:rsidR="00EF1A4A">
          <w:rPr>
            <w:szCs w:val="20"/>
            <w:lang w:eastAsia="hr-HR" w:val="en-GB"/>
          </w:rPr>
          <w:t>7</w:t>
        </w:r>
        <w:r w:rsidR="00A92471">
          <w:rPr>
            <w:szCs w:val="20"/>
            <w:lang w:eastAsia="hr-HR" w:val="en-GB"/>
          </w:rPr>
          <w:t>7</w:t>
        </w:r>
        <w:r w:rsidR="004A2B21">
          <w:rPr>
            <w:szCs w:val="20"/>
            <w:lang w:eastAsia="hr-HR" w:val="en-GB"/>
          </w:rPr>
          <w:t>1</w:t>
        </w:r>
        <w:r w:rsidR="00831E95">
          <w:rPr>
            <w:szCs w:val="20"/>
            <w:lang w:eastAsia="hr-HR" w:val="en-GB"/>
          </w:rPr>
          <w:t>/</w:t>
        </w:r>
        <w:r w:rsidR="006E7B5F">
          <w:rPr>
            <w:szCs w:val="20"/>
            <w:lang w:eastAsia="hr-HR" w:val="en-GB"/>
          </w:rPr>
          <w:t>2016</w:t>
        </w:r>
        <w:r w:rsidR="00F663BC">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33D48"/>
    <w:rsid w:val="000439C2"/>
    <w:rsid w:val="000569F5"/>
    <w:rsid w:val="000631BD"/>
    <w:rsid w:val="0006337E"/>
    <w:rsid w:val="00076780"/>
    <w:rsid w:val="000778D8"/>
    <w:rsid w:val="00080264"/>
    <w:rsid w:val="000A0BD3"/>
    <w:rsid w:val="000D0A92"/>
    <w:rsid w:val="000D12EB"/>
    <w:rsid w:val="000D4FCC"/>
    <w:rsid w:val="000E2D4A"/>
    <w:rsid w:val="000E6055"/>
    <w:rsid w:val="001036FE"/>
    <w:rsid w:val="001333DB"/>
    <w:rsid w:val="00141014"/>
    <w:rsid w:val="00145EE1"/>
    <w:rsid w:val="00185EF1"/>
    <w:rsid w:val="00195502"/>
    <w:rsid w:val="0019680F"/>
    <w:rsid w:val="001C562B"/>
    <w:rsid w:val="001D32A9"/>
    <w:rsid w:val="001D5357"/>
    <w:rsid w:val="00203005"/>
    <w:rsid w:val="00215AE5"/>
    <w:rsid w:val="0023471C"/>
    <w:rsid w:val="00243248"/>
    <w:rsid w:val="0024656B"/>
    <w:rsid w:val="00254DC6"/>
    <w:rsid w:val="0026397E"/>
    <w:rsid w:val="00294AD4"/>
    <w:rsid w:val="002968C5"/>
    <w:rsid w:val="002A6BA6"/>
    <w:rsid w:val="002B30ED"/>
    <w:rsid w:val="002C0221"/>
    <w:rsid w:val="002C4582"/>
    <w:rsid w:val="002D799D"/>
    <w:rsid w:val="002E07CD"/>
    <w:rsid w:val="00330F84"/>
    <w:rsid w:val="003469B5"/>
    <w:rsid w:val="0035662B"/>
    <w:rsid w:val="003A2C37"/>
    <w:rsid w:val="003A630A"/>
    <w:rsid w:val="003B5742"/>
    <w:rsid w:val="003D246D"/>
    <w:rsid w:val="003E1303"/>
    <w:rsid w:val="003E15C9"/>
    <w:rsid w:val="00407A48"/>
    <w:rsid w:val="00412934"/>
    <w:rsid w:val="0043653C"/>
    <w:rsid w:val="00436767"/>
    <w:rsid w:val="00440F91"/>
    <w:rsid w:val="00444407"/>
    <w:rsid w:val="00445446"/>
    <w:rsid w:val="004501DB"/>
    <w:rsid w:val="00494628"/>
    <w:rsid w:val="004A2B21"/>
    <w:rsid w:val="004B2987"/>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B604A"/>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83BE9"/>
    <w:rsid w:val="009B00D4"/>
    <w:rsid w:val="009C383A"/>
    <w:rsid w:val="009F46F0"/>
    <w:rsid w:val="00A21586"/>
    <w:rsid w:val="00A360A5"/>
    <w:rsid w:val="00A669DB"/>
    <w:rsid w:val="00A87BFC"/>
    <w:rsid w:val="00A92471"/>
    <w:rsid w:val="00A94094"/>
    <w:rsid w:val="00AA3B71"/>
    <w:rsid w:val="00AA6FF2"/>
    <w:rsid w:val="00AC37E3"/>
    <w:rsid w:val="00AD1D41"/>
    <w:rsid w:val="00AF30A4"/>
    <w:rsid w:val="00B255D3"/>
    <w:rsid w:val="00B639DE"/>
    <w:rsid w:val="00B77765"/>
    <w:rsid w:val="00B80BE7"/>
    <w:rsid w:val="00B90663"/>
    <w:rsid w:val="00B940DC"/>
    <w:rsid w:val="00BE39EF"/>
    <w:rsid w:val="00C20A71"/>
    <w:rsid w:val="00C720BC"/>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93760"/>
    <w:rsid w:val="00E97BDB"/>
    <w:rsid w:val="00EA067D"/>
    <w:rsid w:val="00EA2143"/>
    <w:rsid w:val="00ED336B"/>
    <w:rsid w:val="00EF14EE"/>
    <w:rsid w:val="00EF1A4A"/>
    <w:rsid w:val="00F12417"/>
    <w:rsid w:val="00F25ABF"/>
    <w:rsid w:val="00F31E99"/>
    <w:rsid w:val="00F45424"/>
    <w:rsid w:val="00F56FDA"/>
    <w:rsid w:val="00F663BC"/>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940DC"/>
    <w:rPr>
      <w:color w:val="808080"/>
      <w:bdr w:space="0" w:sz="0" w:color="auto" w:val="none"/>
      <w:shd w:fill="auto" w:color="auto" w:val="clear"/>
    </w:rPr>
  </w:style>
  <w:style w:customStyle="true" w:styleId="eSPISCCParagraphDefaultFont" w:type="character">
    <w:name w:val="eSPIS_CC_Paragraph Default Font"/>
    <w:basedOn w:val="Zadanifontodlomka"/>
    <w:rsid w:val="00B940DC"/>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940DC"/>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940DC"/>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940DC"/>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940DC"/>
    <w:rPr>
      <w:color w:val="808080"/>
      <w:bdr w:color="auto" w:space="0" w:sz="0" w:val="none"/>
      <w:shd w:color="auto" w:fill="auto" w:val="clear"/>
    </w:rPr>
  </w:style>
  <w:style w:customStyle="1" w:styleId="eSPISCCParagraphDefaultFont" w:type="character">
    <w:name w:val="eSPIS_CC_Paragraph Default Font"/>
    <w:basedOn w:val="Zadanifontodlomka"/>
    <w:rsid w:val="00B940DC"/>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940DC"/>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940DC"/>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940DC"/>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3771</izvorni_sadrzaj>
    <derivirana_varijabla naziv="DomainObject.Predmet.Broj_1">3771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St-3771/2016</izvorni_sadrzaj>
    <derivirana_varijabla naziv="DomainObject.Predmet.OznakaBroj_1">St-3771/2016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DIVUS MARKETING d.o.o.</izvorni_sadrzaj>
    <derivirana_varijabla naziv="DomainObject.Predmet.ProtustrankaFormated_1">  DIVUS MARKETING d.o.o.</derivirana_varijabla>
  </DomainObject.Predmet.ProtustrankaFormated>
  <DomainObject.Predmet.ProtustrankaFormatedOIB>
    <izvorni_sadrzaj>  DIVUS MARKETING d.o.o., OIB 87848166566</izvorni_sadrzaj>
    <derivirana_varijabla naziv="DomainObject.Predmet.ProtustrankaFormatedOIB_1">  DIVUS MARKETING d.o.o., OIB 87848166566</derivirana_varijabla>
  </DomainObject.Predmet.ProtustrankaFormatedOIB>
  <DomainObject.Predmet.ProtustrankaFormatedWithAdress>
    <izvorni_sadrzaj> DIVUS MARKETING d.o.o., Kulmerska 24, 10000 Zagreb</izvorni_sadrzaj>
    <derivirana_varijabla naziv="DomainObject.Predmet.ProtustrankaFormatedWithAdress_1"> DIVUS MARKETING d.o.o., Kulmerska 24, 10000 Zagreb</derivirana_varijabla>
  </DomainObject.Predmet.ProtustrankaFormatedWithAdress>
  <DomainObject.Predmet.ProtustrankaFormatedWithAdressOIB>
    <izvorni_sadrzaj> DIVUS MARKETING d.o.o., OIB 87848166566, Kulmerska 24, 10000 Zagreb</izvorni_sadrzaj>
    <derivirana_varijabla naziv="DomainObject.Predmet.ProtustrankaFormatedWithAdressOIB_1"> DIVUS MARKETING d.o.o., OIB 87848166566, Kulmerska 24, 10000 Zagreb</derivirana_varijabla>
  </DomainObject.Predmet.ProtustrankaFormatedWithAdressOIB>
  <DomainObject.Predmet.ProtustrankaWithAdress>
    <izvorni_sadrzaj>DIVUS MARKETING d.o.o. Kulmerska 24, 10000 Zagreb</izvorni_sadrzaj>
    <derivirana_varijabla naziv="DomainObject.Predmet.ProtustrankaWithAdress_1">DIVUS MARKETING d.o.o. Kulmerska 24, 10000 Zagreb</derivirana_varijabla>
  </DomainObject.Predmet.ProtustrankaWithAdress>
  <DomainObject.Predmet.ProtustrankaWithAdressOIB>
    <izvorni_sadrzaj>DIVUS MARKETING d.o.o., OIB 87848166566, Kulmerska 24, 10000 Zagreb</izvorni_sadrzaj>
    <derivirana_varijabla naziv="DomainObject.Predmet.ProtustrankaWithAdressOIB_1">DIVUS MARKETING d.o.o., OIB 87848166566, Kulmerska 24, 10000 Zagreb</derivirana_varijabla>
  </DomainObject.Predmet.ProtustrankaWithAdressOIB>
  <DomainObject.Predmet.ProtustrankaNazivFormated>
    <izvorni_sadrzaj>DIVUS MARKETING d.o.o.</izvorni_sadrzaj>
    <derivirana_varijabla naziv="DomainObject.Predmet.ProtustrankaNazivFormated_1">DIVUS MARKETING d.o.o.</derivirana_varijabla>
  </DomainObject.Predmet.ProtustrankaNazivFormated>
  <DomainObject.Predmet.ProtustrankaNazivFormatedOIB>
    <izvorni_sadrzaj>DIVUS MARKETING d.o.o., OIB 87848166566</izvorni_sadrzaj>
    <derivirana_varijabla naziv="DomainObject.Predmet.ProtustrankaNazivFormatedOIB_1">DIVUS MARKETING d.o.o., OIB 87848166566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DIVUS MARKETING d.o.o.</item>
    </izvorni_sadrzaj>
    <derivirana_varijabla naziv="DomainObject.Predmet.ProtuStrankaListFormated_1">
      <item>DIVUS MARKETING d.o.o.</item>
    </derivirana_varijabla>
  </DomainObject.Predmet.ProtuStrankaListFormated>
  <DomainObject.Predmet.ProtuStrankaListFormatedOIB>
    <izvorni_sadrzaj>
      <item>DIVUS MARKETING d.o.o., OIB 87848166566</item>
    </izvorni_sadrzaj>
    <derivirana_varijabla naziv="DomainObject.Predmet.ProtuStrankaListFormatedOIB_1">
      <item>DIVUS MARKETING d.o.o., OIB 87848166566</item>
    </derivirana_varijabla>
  </DomainObject.Predmet.ProtuStrankaListFormatedOIB>
  <DomainObject.Predmet.ProtuStrankaListFormatedWithAdress>
    <izvorni_sadrzaj>
      <item>DIVUS MARKETING d.o.o., Kulmerska 24, 10000 Zagreb</item>
    </izvorni_sadrzaj>
    <derivirana_varijabla naziv="DomainObject.Predmet.ProtuStrankaListFormatedWithAdress_1">
      <item>DIVUS MARKETING d.o.o., Kulmerska 24, 10000 Zagreb</item>
    </derivirana_varijabla>
  </DomainObject.Predmet.ProtuStrankaListFormatedWithAdress>
  <DomainObject.Predmet.ProtuStrankaListFormatedWithAdressOIB>
    <izvorni_sadrzaj>
      <item>DIVUS MARKETING d.o.o., OIB 87848166566, Kulmerska 24, 10000 Zagreb</item>
    </izvorni_sadrzaj>
    <derivirana_varijabla naziv="DomainObject.Predmet.ProtuStrankaListFormatedWithAdressOIB_1">
      <item>DIVUS MARKETING d.o.o., OIB 87848166566, Kulmerska 24, 10000 Zagreb</item>
    </derivirana_varijabla>
  </DomainObject.Predmet.ProtuStrankaListFormatedWithAdressOIB>
  <DomainObject.Predmet.ProtuStrankaListNazivFormated>
    <izvorni_sadrzaj>
      <item>DIVUS MARKETING d.o.o.</item>
    </izvorni_sadrzaj>
    <derivirana_varijabla naziv="DomainObject.Predmet.ProtuStrankaListNazivFormated_1">
      <item>DIVUS MARKETING d.o.o.</item>
    </derivirana_varijabla>
  </DomainObject.Predmet.ProtuStrankaListNazivFormated>
  <DomainObject.Predmet.ProtuStrankaListNazivFormatedOIB>
    <izvorni_sadrzaj>
      <item>DIVUS MARKETING d.o.o., OIB 87848166566</item>
    </izvorni_sadrzaj>
    <derivirana_varijabla naziv="DomainObject.Predmet.ProtuStrankaListNazivFormatedOIB_1">
      <item>DIVUS MARKETING d.o.o., OIB 87848166566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DIVUS MARKETING d.o.o.</izvorni_sadrzaj>
    <derivirana_varijabla naziv="DomainObject.Predmet.ProtustrankaIDrugi_1">DIVUS MARKETING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DIVUS MARKETING d.o.o., OIB 87848166566, Kulmerska 24, 10000 Zagreb</izvorni_sadrzaj>
    <derivirana_varijabla naziv="DomainObject.Predmet.ProtustrankaIDrugiAdressOIB_1">DIVUS MARKETING d.o.o., OIB 87848166566, Kulmerska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DIVUS MARKETING d.o.o.</item>
    </izvorni_sadrzaj>
    <derivirana_varijabla naziv="DomainObject.Predmet.SudioniciListNaziv_1">
      <item>FINA Regionalni centar Zagreb</item>
      <item>DIVUS MARKETING d.o.o.</item>
    </derivirana_varijabla>
  </DomainObject.Predmet.SudioniciListNaziv>
  <DomainObject.Predmet.SudioniciListAdressOIB>
    <izvorni_sadrzaj>
      <item>FINA Regionalni centar Zagreb, OIB 85821130368, Trg svibanjskih žrtava 1995. br. 1,10000 Zagreb</item>
      <item>DIVUS MARKETING d.o.o., OIB 87848166566, Kulmerska 24,10000 Zagreb</item>
    </izvorni_sadrzaj>
    <derivirana_varijabla naziv="DomainObject.Predmet.SudioniciListAdressOIB_1">
      <item>FINA Regionalni centar Zagreb, OIB 85821130368, Trg svibanjskih žrtava 1995. br. 1,10000 Zagreb</item>
      <item>DIVUS MARKETING d.o.o., OIB 87848166566, Kulmerska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87848166566</item>
    </izvorni_sadrzaj>
    <derivirana_varijabla naziv="DomainObject.Predmet.SudioniciListNazivOIB_1">
      <item>, OIB 85821130368</item>
      <item>, OIB 87848166566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3E0FD2-61CA-4779-B877-7E53F71A7C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1011</properties:Words>
  <properties:Characters>5414</properties:Characters>
  <properties:Lines>134</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2017-07-21T12:20:00Z</dcterms:created>
  <dc:creator>nmarkovic</dc:creator>
  <cp:lastModifiedBy>Jadranka Zelić</cp:lastModifiedBy>
  <cp:lastPrinted>2017-07-25T11:59:00Z</cp:lastPrinted>
  <dcterms:modified xmlns:xsi="http://www.w3.org/2001/XMLSchema-instance" xsi:type="dcterms:W3CDTF">2017-07-25T12:02:00Z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