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4368e" w14:paraId="7d4368e" w:rsidRDefault="008B3C1B" w:rsidP="00910611" w:rsidR="008B3C1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3C1B" w:rsidP="00910611" w:rsidR="008B3C1B" w:rsidRPr="008B3C1B">
      <w:pPr>
        <w:rPr>
          <w:rFonts w:hAnsi="Times New Roman" w:ascii="Times New Roman"/>
          <w:b w:val="false"/>
        </w:rPr>
      </w:pPr>
      <w:r w:rsidRPr="008B3C1B">
        <w:rPr>
          <w:rFonts w:eastAsia="MS Mincho" w:hAnsi="Times New Roman" w:ascii="Times New Roman"/>
          <w:b w:val="false"/>
        </w:rPr>
        <w:t>REPUBLIKA HRVATSKA</w:t>
      </w:r>
    </w:p>
    <w:p w:rsidRDefault="008B3C1B" w:rsidP="00910611" w:rsidR="008B3C1B" w:rsidRPr="008B3C1B">
      <w:pPr>
        <w:rPr>
          <w:rFonts w:hAnsi="Times New Roman" w:ascii="Times New Roman"/>
          <w:b w:val="false"/>
        </w:rPr>
      </w:pPr>
      <w:r w:rsidRPr="008B3C1B">
        <w:rPr>
          <w:rFonts w:eastAsia="MS Mincho" w:hAnsi="Times New Roman" w:ascii="Times New Roman"/>
          <w:b w:val="false"/>
        </w:rPr>
        <w:t>TRGOVAČKI SUD U RIJECI</w:t>
      </w:r>
    </w:p>
    <w:p w:rsidRDefault="008B3C1B" w:rsidR="008B3C1B" w:rsidRPr="008B3C1B">
      <w:pPr>
        <w:rPr>
          <w:rFonts w:eastAsia="MS Mincho" w:hAnsi="Times New Roman" w:ascii="Times New Roman"/>
          <w:b w:val="false"/>
        </w:rPr>
      </w:pPr>
      <w:r w:rsidRPr="008B3C1B">
        <w:rPr>
          <w:rFonts w:eastAsia="MS Mincho" w:hAnsi="Times New Roman" w:ascii="Times New Roman"/>
          <w:b w:val="false"/>
        </w:rPr>
        <w:t>Rijeka, Zadarska 1 i 3</w:t>
      </w:r>
    </w:p>
    <w:p w:rsidRDefault="00AC7C9E" w:rsidP="00072B26" w:rsidR="00334DD1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AC7C9E">
      <w:pPr>
        <w:jc w:val="center"/>
        <w:rPr>
          <w:rFonts w:hAnsi="Times New Roman" w:ascii="Times New Roman"/>
          <w:lang w:val="hr-HR"/>
        </w:rPr>
      </w:pP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AC7C9E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665486">
        <w:rPr>
          <w:rFonts w:hAnsi="Times New Roman" w:ascii="Times New Roman"/>
          <w:b w:val="false"/>
          <w:lang w:val="hr-HR"/>
        </w:rPr>
        <w:t xml:space="preserve">u stečajnom postupku </w:t>
      </w:r>
      <w:r>
        <w:rPr>
          <w:rFonts w:hAnsi="Times New Roman" w:ascii="Times New Roman"/>
          <w:b w:val="false"/>
          <w:lang w:val="hr-HR"/>
        </w:rPr>
        <w:t>nad dužnikom</w:t>
      </w:r>
      <w:r w:rsidR="00665486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IMG d.o.o. Poreč, Partizanska 13</w:t>
      </w:r>
      <w:r>
        <w:rPr>
          <w:rFonts w:hAnsi="Times New Roman" w:ascii="Times New Roman"/>
          <w:lang w:val="hr-HR"/>
        </w:rPr>
        <w:t xml:space="preserve">, </w:t>
      </w:r>
      <w:r w:rsidRPr="005B6AD6">
        <w:rPr>
          <w:rFonts w:hAnsi="Times New Roman" w:ascii="Times New Roman"/>
          <w:b w:val="false"/>
          <w:lang w:val="hr-HR"/>
        </w:rPr>
        <w:t>temeljem čl.</w:t>
      </w:r>
      <w:r w:rsidR="00415901">
        <w:rPr>
          <w:rFonts w:hAnsi="Times New Roman" w:ascii="Times New Roman"/>
          <w:b w:val="false"/>
          <w:lang w:val="hr-HR"/>
        </w:rPr>
        <w:t xml:space="preserve">164. </w:t>
      </w:r>
      <w:r w:rsidR="00FF4B23">
        <w:rPr>
          <w:rFonts w:hAnsi="Times New Roman" w:ascii="Times New Roman"/>
          <w:b w:val="false"/>
          <w:lang w:val="hr-HR"/>
        </w:rPr>
        <w:t xml:space="preserve">st.4. </w:t>
      </w:r>
      <w:r w:rsidR="00415901"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116/10, 25/12 i 133/12</w:t>
      </w:r>
      <w:r w:rsidR="00415901">
        <w:rPr>
          <w:rFonts w:hAnsi="Times New Roman" w:ascii="Times New Roman"/>
          <w:b w:val="false"/>
          <w:lang w:val="hr-HR"/>
        </w:rPr>
        <w:t xml:space="preserve"> dalje: SZ</w:t>
      </w:r>
      <w:r w:rsidR="00415901" w:rsidRPr="005B6AD6">
        <w:rPr>
          <w:rFonts w:hAnsi="Times New Roman" w:ascii="Times New Roman"/>
          <w:b w:val="false"/>
          <w:lang w:val="hr-HR"/>
        </w:rPr>
        <w:t>)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  <w:r w:rsidR="00FF4B23">
        <w:rPr>
          <w:rFonts w:hAnsi="Times New Roman" w:ascii="Times New Roman"/>
          <w:b w:val="false"/>
          <w:lang w:val="hr-HR"/>
        </w:rPr>
        <w:t>u vezi s čl.441. st.2. Stečajnog zakona (NN 71/15)</w:t>
      </w:r>
      <w:r w:rsidR="00415901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AC7C9E">
        <w:rPr>
          <w:rFonts w:hAnsi="Times New Roman" w:ascii="Times New Roman"/>
          <w:b w:val="false"/>
          <w:lang w:val="hr-HR"/>
        </w:rPr>
        <w:t xml:space="preserve">dana </w:t>
      </w:r>
      <w:r w:rsidR="00FF4B23">
        <w:rPr>
          <w:rFonts w:hAnsi="Times New Roman" w:ascii="Times New Roman"/>
          <w:b w:val="false"/>
          <w:lang w:val="hr-HR"/>
        </w:rPr>
        <w:t>17</w:t>
      </w:r>
      <w:r w:rsidR="00C9283E">
        <w:rPr>
          <w:rFonts w:hAnsi="Times New Roman" w:ascii="Times New Roman"/>
          <w:b w:val="false"/>
          <w:lang w:val="hr-HR"/>
        </w:rPr>
        <w:t xml:space="preserve">. </w:t>
      </w:r>
      <w:r w:rsidR="00FF4B23">
        <w:rPr>
          <w:rFonts w:hAnsi="Times New Roman" w:ascii="Times New Roman"/>
          <w:b w:val="false"/>
          <w:lang w:val="hr-HR"/>
        </w:rPr>
        <w:t>studenoga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F85314">
        <w:rPr>
          <w:rFonts w:hAnsi="Times New Roman" w:ascii="Times New Roman"/>
          <w:b w:val="false"/>
          <w:lang w:val="hr-HR"/>
        </w:rPr>
        <w:t>5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F85314">
      <w:pPr>
        <w:jc w:val="center"/>
        <w:rPr>
          <w:rFonts w:hAnsi="Times New Roman" w:ascii="Times New Roman"/>
          <w:lang w:val="hr-HR"/>
        </w:rPr>
      </w:pPr>
      <w:r w:rsidRPr="00F85314">
        <w:rPr>
          <w:rFonts w:hAnsi="Times New Roman" w:ascii="Times New Roman"/>
          <w:lang w:val="hr-HR"/>
        </w:rPr>
        <w:t>z a k l j u č i o    j e</w:t>
      </w:r>
      <w:r w:rsidR="009761CB" w:rsidRPr="00F85314">
        <w:rPr>
          <w:rFonts w:hAnsi="Times New Roman" w:ascii="Times New Roman"/>
          <w:lang w:val="hr-HR"/>
        </w:rPr>
        <w:t xml:space="preserve"> </w:t>
      </w:r>
    </w:p>
    <w:p w:rsidRDefault="00684D53" w:rsidP="00072B26" w:rsidR="00684D53" w:rsidRPr="005B6AD6">
      <w:pPr>
        <w:jc w:val="both"/>
        <w:rPr>
          <w:rFonts w:hAnsi="Times New Roman" w:ascii="Times New Roman"/>
          <w:lang w:val="hr-HR"/>
        </w:rPr>
      </w:pPr>
    </w:p>
    <w:p w:rsidRDefault="002F6C1F" w:rsidP="00AC7C9E" w:rsidR="00AC7C9E" w:rsidRPr="005E5F37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Pr="005B6AD6">
        <w:rPr>
          <w:rFonts w:hAnsi="Times New Roman" w:ascii="Times New Roman"/>
          <w:b w:val="false"/>
          <w:lang w:val="hr-HR"/>
        </w:rPr>
        <w:t>upisan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FF4B23" w:rsidRPr="00FF4B23">
        <w:rPr>
          <w:rFonts w:hAnsi="Times New Roman" w:ascii="Times New Roman"/>
          <w:b w:val="false"/>
          <w:lang w:val="hr-HR"/>
        </w:rPr>
        <w:t xml:space="preserve">u zemljišnim knjigama Općinskog suda u Puli - Pola, z.k. odjel Poreč, k.č.br. 696/5, pašnjak površine 280 m2 i k.č.br. 696/10 pašnjak površine 180 m2, upisano u z.k.ul.916, k.o. Vabriga u ½ dijela </w:t>
      </w:r>
      <w:r w:rsidR="00494712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311.229,10</w:t>
      </w:r>
      <w:r w:rsidR="00032AF3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kn</w:t>
      </w:r>
      <w:r w:rsidR="00494712">
        <w:rPr>
          <w:rFonts w:hAnsi="Times New Roman" w:ascii="Times New Roman"/>
          <w:b w:val="false"/>
          <w:lang w:val="hr-HR"/>
        </w:rPr>
        <w:t>.</w:t>
      </w:r>
    </w:p>
    <w:p w:rsidRDefault="00A81B40" w:rsidP="00072B26" w:rsidR="00A81B40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AC7C9E" w:rsidR="00494712" w:rsidRPr="004947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II.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="00FF4B23" w:rsidRPr="00FF4B23">
        <w:rPr>
          <w:rFonts w:hAnsi="Times New Roman" w:ascii="Times New Roman"/>
          <w:b w:val="false"/>
          <w:lang w:val="hr-HR"/>
        </w:rPr>
        <w:t>zemljišnim knjigama Općinskog suda u Puli - Pola, z.k. odjel Poreč, k.č. br. 696/1, oranica, površine 351 m2, k.č.br. 696/6, oranica, površine 351 m2, k.č.br. 696/7, površine 250 m2, površine 696/8, oranica, površine 351 m2 i k.č.br. 696/9, oranica, površine 351 m2, sve upisano u zk. ul. 916, k.o. Vabriga u ½ dijela</w:t>
      </w:r>
      <w:r w:rsidR="00FF4B23">
        <w:rPr>
          <w:rFonts w:hAnsi="Times New Roman" w:ascii="Times New Roman"/>
          <w:b w:val="false"/>
          <w:lang w:val="hr-HR"/>
        </w:rPr>
        <w:t xml:space="preserve"> </w:t>
      </w:r>
      <w:r w:rsidR="00032AF3" w:rsidRPr="00032AF3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1.119.071,60</w:t>
      </w:r>
      <w:r w:rsidR="00032AF3" w:rsidRPr="00032AF3">
        <w:rPr>
          <w:rFonts w:hAnsi="Times New Roman" w:ascii="Times New Roman"/>
          <w:b w:val="false"/>
          <w:lang w:val="hr-HR"/>
        </w:rPr>
        <w:t xml:space="preserve"> </w:t>
      </w:r>
      <w:r w:rsidR="00032AF3" w:rsidRPr="00032AF3">
        <w:rPr>
          <w:rFonts w:hAnsi="Times New Roman" w:ascii="Times New Roman"/>
          <w:lang w:val="hr-HR"/>
        </w:rPr>
        <w:t>kn</w:t>
      </w:r>
      <w:r w:rsidR="003372DD">
        <w:rPr>
          <w:rFonts w:hAnsi="Times New Roman" w:ascii="Times New Roman"/>
          <w:lang w:val="hr-HR"/>
        </w:rPr>
        <w:t>.</w:t>
      </w:r>
    </w:p>
    <w:p w:rsidRDefault="00494712" w:rsidP="00072B26" w:rsidR="00494712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</w:t>
      </w:r>
      <w:r w:rsidR="00F7613F">
        <w:rPr>
          <w:rFonts w:hAnsi="Times New Roman" w:ascii="Times New Roman"/>
          <w:b w:val="false"/>
          <w:lang w:val="hr-HR"/>
        </w:rPr>
        <w:t>I</w:t>
      </w:r>
      <w:r w:rsidR="00072B26"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Prodaja nekretnin</w:t>
      </w:r>
      <w:r w:rsidR="00FF4B23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iz točke I.</w:t>
      </w:r>
      <w:r>
        <w:rPr>
          <w:rFonts w:hAnsi="Times New Roman" w:ascii="Times New Roman"/>
          <w:b w:val="false"/>
          <w:lang w:val="hr-HR"/>
        </w:rPr>
        <w:t xml:space="preserve"> i II</w:t>
      </w:r>
      <w:r w:rsidR="00FF4B23">
        <w:rPr>
          <w:rFonts w:hAnsi="Times New Roman" w:ascii="Times New Roman"/>
          <w:b w:val="false"/>
          <w:lang w:val="hr-HR"/>
        </w:rPr>
        <w:t xml:space="preserve">. </w:t>
      </w:r>
      <w:r w:rsidR="00072B26" w:rsidRPr="005B6AD6">
        <w:rPr>
          <w:rFonts w:hAnsi="Times New Roman" w:ascii="Times New Roman"/>
          <w:b w:val="false"/>
          <w:lang w:val="hr-HR"/>
        </w:rPr>
        <w:t>zaključka obavit će se usmenom javnom dražbom uz odgovarajuću primjenu propisa o ovrsi kojima je uređena ovrha na nekretnini.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IV</w:t>
      </w:r>
      <w:r w:rsidR="00072B26" w:rsidRPr="005B6AD6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D50C7" w:rsidP="007C0198" w:rsidR="000D50C7" w:rsidRPr="005B6AD6">
      <w:pPr>
        <w:jc w:val="right"/>
        <w:rPr>
          <w:rFonts w:hAnsi="Times New Roman" w:ascii="Times New Roman"/>
          <w:lang w:val="hr-HR"/>
        </w:rPr>
      </w:pPr>
    </w:p>
    <w:p w:rsidRDefault="00FF4B23" w:rsidP="00072B26" w:rsidR="00072B26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27. siječnja</w:t>
      </w:r>
      <w:r w:rsidR="00C9283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A81B40" w:rsidRPr="005B6AD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7725BF" w:rsidRPr="005B6AD6">
        <w:rPr>
          <w:rFonts w:hAnsi="Times New Roman" w:ascii="Times New Roman"/>
          <w:lang w:val="hr-HR"/>
        </w:rPr>
        <w:t>g</w:t>
      </w:r>
      <w:r>
        <w:rPr>
          <w:rFonts w:hAnsi="Times New Roman" w:ascii="Times New Roman"/>
          <w:lang w:val="hr-HR"/>
        </w:rPr>
        <w:t>odine</w:t>
      </w:r>
      <w:r w:rsidR="00072B26" w:rsidRPr="005B6AD6">
        <w:rPr>
          <w:rFonts w:hAnsi="Times New Roman" w:ascii="Times New Roman"/>
          <w:lang w:val="hr-HR"/>
        </w:rPr>
        <w:t xml:space="preserve"> u </w:t>
      </w:r>
      <w:r>
        <w:rPr>
          <w:rFonts w:hAnsi="Times New Roman" w:ascii="Times New Roman"/>
          <w:lang w:val="hr-HR"/>
        </w:rPr>
        <w:t>09</w:t>
      </w:r>
      <w:r w:rsidR="00494712">
        <w:rPr>
          <w:rFonts w:hAnsi="Times New Roman" w:ascii="Times New Roman"/>
          <w:lang w:val="hr-HR"/>
        </w:rPr>
        <w:t>,00</w:t>
      </w:r>
      <w:r w:rsidR="00A81B40" w:rsidRPr="005B6AD6">
        <w:rPr>
          <w:rFonts w:hAnsi="Times New Roman" w:ascii="Times New Roman"/>
          <w:lang w:val="hr-HR"/>
        </w:rPr>
        <w:t xml:space="preserve"> </w:t>
      </w:r>
      <w:r w:rsidR="00D7401F" w:rsidRPr="005B6AD6">
        <w:rPr>
          <w:rFonts w:hAnsi="Times New Roman" w:ascii="Times New Roman"/>
          <w:lang w:val="hr-HR"/>
        </w:rPr>
        <w:t>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  <w:r w:rsidR="00225123" w:rsidRPr="005B6AD6">
        <w:rPr>
          <w:rFonts w:hAnsi="Times New Roman" w:ascii="Times New Roman"/>
          <w:lang w:val="hr-HR"/>
        </w:rPr>
        <w:t>.</w:t>
      </w:r>
    </w:p>
    <w:p w:rsidRDefault="000D50C7" w:rsidP="00072B26" w:rsidR="000D50C7" w:rsidRPr="005B6AD6">
      <w:pPr>
        <w:jc w:val="center"/>
        <w:rPr>
          <w:rFonts w:hAnsi="Times New Roman" w:ascii="Times New Roman"/>
          <w:lang w:val="hr-HR"/>
        </w:rPr>
      </w:pPr>
    </w:p>
    <w:p w:rsidRDefault="00B222FC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V. </w:t>
      </w:r>
      <w:r w:rsidR="00F85314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>Ovaj zaključak bit će objavljen</w:t>
      </w:r>
      <w:r w:rsidR="00072B26" w:rsidRPr="005B6AD6">
        <w:rPr>
          <w:rFonts w:hAnsi="Times New Roman" w:ascii="Times New Roman"/>
          <w:b w:val="false"/>
          <w:lang w:val="hr-HR"/>
        </w:rPr>
        <w:t xml:space="preserve"> na </w:t>
      </w:r>
      <w:r w:rsidR="00FF4B23">
        <w:rPr>
          <w:rFonts w:hAnsi="Times New Roman" w:ascii="Times New Roman"/>
          <w:b w:val="false"/>
          <w:lang w:val="hr-HR"/>
        </w:rPr>
        <w:t>e-</w:t>
      </w:r>
      <w:r w:rsidR="00072B26" w:rsidRPr="005B6AD6">
        <w:rPr>
          <w:rFonts w:hAnsi="Times New Roman" w:ascii="Times New Roman"/>
          <w:b w:val="false"/>
          <w:lang w:val="hr-HR"/>
        </w:rPr>
        <w:t>oglasnoj ploči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>
        <w:rPr>
          <w:rFonts w:hAnsi="Times New Roman" w:ascii="Times New Roman"/>
          <w:b w:val="false"/>
          <w:lang w:val="hr-HR"/>
        </w:rPr>
        <w:t>eb stečaj i Hrvatske gospodarske komore</w:t>
      </w:r>
      <w:r w:rsidR="00BA1CD6" w:rsidRPr="005B6AD6">
        <w:rPr>
          <w:rFonts w:hAnsi="Times New Roman" w:ascii="Times New Roman"/>
          <w:b w:val="false"/>
          <w:lang w:val="hr-HR"/>
        </w:rPr>
        <w:t>.</w:t>
      </w:r>
    </w:p>
    <w:p w:rsidRDefault="00072B26" w:rsidP="00072B26" w:rsidR="00072B26" w:rsidRPr="005B6AD6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>V</w:t>
      </w:r>
      <w:r w:rsidR="00494712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</w:t>
      </w:r>
      <w:r w:rsidR="00F85314"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Uvjeti prodaje: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D05A33" w:rsidP="00072B26" w:rsidR="008B7B31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  </w:t>
      </w:r>
      <w:r w:rsidR="00A81B40" w:rsidRPr="005B6AD6">
        <w:rPr>
          <w:rFonts w:hAnsi="Times New Roman" w:ascii="Times New Roman"/>
          <w:b w:val="false"/>
          <w:lang w:val="hr-HR"/>
        </w:rPr>
        <w:t>- prodaj</w:t>
      </w:r>
      <w:r w:rsidR="00494712">
        <w:rPr>
          <w:rFonts w:hAnsi="Times New Roman" w:ascii="Times New Roman"/>
          <w:b w:val="false"/>
          <w:lang w:val="hr-HR"/>
        </w:rPr>
        <w:t>u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494712">
        <w:rPr>
          <w:rFonts w:hAnsi="Times New Roman" w:ascii="Times New Roman"/>
          <w:b w:val="false"/>
          <w:lang w:val="hr-HR"/>
        </w:rPr>
        <w:t>e</w:t>
      </w:r>
      <w:r w:rsidR="00A81B40"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494712">
        <w:rPr>
          <w:rFonts w:hAnsi="Times New Roman" w:ascii="Times New Roman"/>
          <w:b w:val="false"/>
          <w:lang w:val="hr-HR"/>
        </w:rPr>
        <w:t>e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</w:t>
      </w:r>
      <w:r w:rsidR="00494712">
        <w:rPr>
          <w:rFonts w:hAnsi="Times New Roman" w:ascii="Times New Roman"/>
          <w:b w:val="false"/>
          <w:lang w:val="hr-HR"/>
        </w:rPr>
        <w:t xml:space="preserve"> i II.</w:t>
      </w:r>
      <w:r w:rsidR="00BA1CD6" w:rsidRPr="005B6AD6">
        <w:rPr>
          <w:rFonts w:hAnsi="Times New Roman" w:ascii="Times New Roman"/>
          <w:b w:val="false"/>
          <w:lang w:val="hr-HR"/>
        </w:rPr>
        <w:t xml:space="preserve"> izreke zaključka;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D05A33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 </w:t>
      </w:r>
      <w:r w:rsidR="00E64184" w:rsidRPr="005B6AD6">
        <w:rPr>
          <w:rFonts w:hAnsi="Times New Roman" w:ascii="Times New Roman"/>
          <w:b w:val="false"/>
          <w:lang w:val="hr-HR"/>
        </w:rPr>
        <w:t>- utvrđena vrijednost nekretnine označene pod točkom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614486" w:rsidRPr="005B6AD6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311.229,10</w:t>
      </w:r>
      <w:r w:rsidR="003372DD" w:rsidRPr="003372DD">
        <w:rPr>
          <w:rFonts w:hAnsi="Times New Roman" w:ascii="Times New Roman"/>
          <w:lang w:val="hr-HR"/>
        </w:rPr>
        <w:t xml:space="preserve"> </w:t>
      </w:r>
      <w:r w:rsidR="00494712" w:rsidRPr="00494712">
        <w:rPr>
          <w:rFonts w:hAnsi="Times New Roman" w:ascii="Times New Roman"/>
          <w:lang w:val="hr-HR"/>
        </w:rPr>
        <w:t>kn</w:t>
      </w:r>
      <w:r w:rsidR="00E40238">
        <w:rPr>
          <w:rFonts w:hAnsi="Times New Roman" w:ascii="Times New Roman"/>
          <w:lang w:val="hr-HR"/>
        </w:rPr>
        <w:t>;</w:t>
      </w:r>
    </w:p>
    <w:p w:rsidRDefault="00494712" w:rsidP="00FD7A84" w:rsidR="00494712">
      <w:pPr>
        <w:jc w:val="both"/>
        <w:rPr>
          <w:rFonts w:hAnsi="Times New Roman" w:ascii="Times New Roman"/>
          <w:lang w:val="hr-HR"/>
        </w:rPr>
      </w:pPr>
    </w:p>
    <w:p w:rsidRDefault="00494712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 - utvrđena vrijednost nekretnine označene pod točkom I</w:t>
      </w:r>
      <w:r w:rsidR="001A1838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 xml:space="preserve">.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="00FF4B23">
        <w:rPr>
          <w:rFonts w:hAnsi="Times New Roman" w:ascii="Times New Roman"/>
          <w:lang w:val="hr-HR"/>
        </w:rPr>
        <w:t>1.119.071,60 kn;</w:t>
      </w:r>
    </w:p>
    <w:p w:rsidRDefault="00FD7A84" w:rsidP="00D05A33" w:rsidR="00FD7A84" w:rsidRPr="005B6AD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432F9A" w:rsidP="001F4A8B" w:rsidR="00594208" w:rsidRPr="000760CA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494712"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494712">
        <w:rPr>
          <w:rFonts w:hAnsi="Times New Roman" w:ascii="Times New Roman"/>
          <w:b w:val="false"/>
          <w:lang w:val="hr-HR"/>
        </w:rPr>
        <w:t>e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I</w:t>
      </w:r>
      <w:r w:rsidR="001F4A8B" w:rsidRPr="005B6AD6">
        <w:rPr>
          <w:rFonts w:hAnsi="Times New Roman" w:ascii="Times New Roman"/>
          <w:b w:val="false"/>
          <w:lang w:val="hr-HR"/>
        </w:rPr>
        <w:t>.</w:t>
      </w:r>
      <w:r w:rsidR="00494712">
        <w:rPr>
          <w:rFonts w:hAnsi="Times New Roman" w:ascii="Times New Roman"/>
          <w:b w:val="false"/>
          <w:lang w:val="hr-HR"/>
        </w:rPr>
        <w:t xml:space="preserve"> i II.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F959B0">
        <w:rPr>
          <w:rFonts w:hAnsi="Times New Roman" w:ascii="Times New Roman"/>
          <w:b w:val="false"/>
          <w:lang w:val="hr-HR"/>
        </w:rPr>
        <w:t>prvom i</w:t>
      </w:r>
      <w:r w:rsidR="00494712">
        <w:rPr>
          <w:rFonts w:hAnsi="Times New Roman" w:ascii="Times New Roman"/>
          <w:b w:val="false"/>
          <w:lang w:val="hr-HR"/>
        </w:rPr>
        <w:t xml:space="preserve"> drugom </w:t>
      </w:r>
      <w:r w:rsidR="00594208">
        <w:rPr>
          <w:rFonts w:hAnsi="Times New Roman" w:ascii="Times New Roman"/>
          <w:b w:val="false"/>
          <w:lang w:val="hr-HR"/>
        </w:rPr>
        <w:t>ročištu za dražbu ne mo</w:t>
      </w:r>
      <w:r w:rsidR="00494712">
        <w:rPr>
          <w:rFonts w:hAnsi="Times New Roman" w:ascii="Times New Roman"/>
          <w:b w:val="false"/>
          <w:lang w:val="hr-HR"/>
        </w:rPr>
        <w:t>gu</w:t>
      </w:r>
      <w:r w:rsidR="00594208">
        <w:rPr>
          <w:rFonts w:hAnsi="Times New Roman" w:ascii="Times New Roman"/>
          <w:b w:val="false"/>
          <w:lang w:val="hr-HR"/>
        </w:rPr>
        <w:t xml:space="preserve"> prodati ispod</w:t>
      </w:r>
      <w:r w:rsidR="000760CA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b w:val="false"/>
          <w:lang w:val="hr-HR"/>
        </w:rPr>
        <w:t>utvrđene vrijednosti</w:t>
      </w:r>
      <w:r w:rsidR="000760CA" w:rsidRPr="000760CA">
        <w:rPr>
          <w:rFonts w:hAnsi="Times New Roman" w:ascii="Times New Roman"/>
          <w:lang w:val="hr-HR"/>
        </w:rPr>
        <w:t xml:space="preserve">; 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F1946" w:rsidP="00F959B0" w:rsidR="00D62DA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porez</w:t>
      </w:r>
      <w:r w:rsidR="008B3C1B">
        <w:rPr>
          <w:rFonts w:hAnsi="Times New Roman" w:ascii="Times New Roman"/>
          <w:b w:val="false"/>
          <w:lang w:val="hr-HR"/>
        </w:rPr>
        <w:t>e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8B3C1B">
        <w:rPr>
          <w:rFonts w:hAnsi="Times New Roman" w:ascii="Times New Roman"/>
          <w:b w:val="false"/>
          <w:lang w:val="hr-HR"/>
        </w:rPr>
        <w:t xml:space="preserve">i pristojbe koje terete nekretnine </w:t>
      </w:r>
      <w:r>
        <w:rPr>
          <w:rFonts w:hAnsi="Times New Roman" w:ascii="Times New Roman"/>
          <w:b w:val="false"/>
          <w:lang w:val="hr-HR"/>
        </w:rPr>
        <w:t>plaća kupac;</w:t>
      </w:r>
    </w:p>
    <w:p w:rsidRDefault="00F959B0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F959B0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 xml:space="preserve">- </w:t>
      </w:r>
      <w:r>
        <w:rPr>
          <w:rFonts w:hAnsi="Times New Roman" w:ascii="Times New Roman"/>
          <w:b w:val="false"/>
          <w:lang w:val="hr-HR"/>
        </w:rPr>
        <w:t>na nekretninama</w:t>
      </w:r>
      <w:r w:rsidRPr="00F959B0">
        <w:rPr>
          <w:rFonts w:hAnsi="Times New Roman" w:ascii="Times New Roman"/>
          <w:b w:val="false"/>
          <w:lang w:val="hr-HR"/>
        </w:rPr>
        <w:t xml:space="preserve"> stečajnog dužnika </w:t>
      </w:r>
      <w:r>
        <w:rPr>
          <w:rFonts w:hAnsi="Times New Roman" w:ascii="Times New Roman"/>
          <w:b w:val="false"/>
          <w:lang w:val="hr-HR"/>
        </w:rPr>
        <w:t xml:space="preserve">označenima u točkama I. i II. zaključka </w:t>
      </w:r>
    </w:p>
    <w:p w:rsidRDefault="00F959B0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</w:t>
      </w:r>
      <w:r w:rsidRPr="00F959B0">
        <w:rPr>
          <w:rFonts w:hAnsi="Times New Roman" w:ascii="Times New Roman"/>
          <w:b w:val="false"/>
          <w:lang w:val="hr-HR"/>
        </w:rPr>
        <w:t>uknjiženo je pravo zaloga temeljem Sporazuma radi osiguranja novčane tražbine zasnivanjem založnog prava od 25.08.2009. i Povijesnog izvatka iz sudskog registra od 13.08.2009., uknjižuje se pravo zaloga na nekretnine IMG d.o.o., radi osiguranja novčane tražbine u ukupnom iznosu od 295.672,00 EUR-a u kunskoj protuvrijednosti prema srednjem tečaju Hrvatske Narodne Banke, za korist: POLUS d.o.o. VODNJAN, PEROJ 56, OIB: 05682429773, zaprimljeno 31.8.2009. godine pod brojem Z-4204/09;</w:t>
      </w:r>
    </w:p>
    <w:p w:rsidRDefault="00F959B0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 xml:space="preserve">- uknjiženo je pravo zaloga temeljem rješenja Općinskog suda u Puli – Pola, poslovni broj Ovr - 250/12 od 28.02.2012, radi osiguranja novčane tražbine u iznosu od 252.880,07 kuna, zajedno sa zateznom kamatom i svim ostalim potraživanjima prema rješenju o osiguranju, u korist: REPUBLIKE HRVATSKE, sa zabilježbom ovršivosti tražbine radi čijeg osiguranja je tražbina dopuštena, zaprimljeno dana 28.02.2012. godine pod brojem Z-1126/12; </w:t>
      </w:r>
    </w:p>
    <w:p w:rsidRDefault="00F959B0" w:rsidP="00F959B0" w:rsidR="00D62DA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>- uknjiženo je pravo zaloga temeljem rješenja o osiguranju Općinskog suda u Puli – Pola od 27.4.2012. posl. broj . Ovr-442/12 radi osiguranja novčane tražbine predlagatelja osiguranja Republike Hrvatske u iznosu od 908,68 kn sa zakonskom zateznom kamatom, kao i radi osiguranja troškova postupka osiguranja u iznosu od 250,00 kuna sa zakonskim zateznim kamatama, sve sukladno rješenju o osiguranju od 27. travnja 2012. godine, posl. br. Ovr-442/12, u korist: REPUBLIKE HRVATSKE zaprimljeno 30.4.2012. pod brojem Z-2313/12, sa zabilježbom ovršivosti tražbine, radi čijeg osiguranja je tražbina dopuštena</w:t>
      </w:r>
      <w:r>
        <w:rPr>
          <w:rFonts w:hAnsi="Times New Roman" w:ascii="Times New Roman"/>
          <w:b w:val="false"/>
          <w:lang w:val="hr-HR"/>
        </w:rPr>
        <w:t>;</w:t>
      </w:r>
    </w:p>
    <w:p w:rsidRDefault="00F959B0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3372DD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>-  kao kupci na javnoj dražbi mogu sudjelovati osobe koje su najkasnije do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F959B0">
        <w:rPr>
          <w:rFonts w:hAnsi="Times New Roman" w:ascii="Times New Roman"/>
          <w:b w:val="false"/>
          <w:lang w:val="hr-HR"/>
        </w:rPr>
        <w:t>25. siječnja</w:t>
      </w:r>
      <w:r w:rsidR="00B222FC">
        <w:rPr>
          <w:rFonts w:hAnsi="Times New Roman" w:ascii="Times New Roman"/>
          <w:b w:val="false"/>
          <w:lang w:val="hr-HR"/>
        </w:rPr>
        <w:t xml:space="preserve"> 201</w:t>
      </w:r>
      <w:r w:rsidR="00F959B0">
        <w:rPr>
          <w:rFonts w:hAnsi="Times New Roman" w:ascii="Times New Roman"/>
          <w:b w:val="false"/>
          <w:lang w:val="hr-HR"/>
        </w:rPr>
        <w:t>6</w:t>
      </w:r>
      <w:r w:rsidR="00B222FC">
        <w:rPr>
          <w:rFonts w:hAnsi="Times New Roman" w:ascii="Times New Roman"/>
          <w:b w:val="false"/>
          <w:lang w:val="hr-HR"/>
        </w:rPr>
        <w:t>.</w:t>
      </w:r>
      <w:r w:rsidR="00F959B0">
        <w:rPr>
          <w:rFonts w:hAnsi="Times New Roman" w:ascii="Times New Roman"/>
          <w:b w:val="false"/>
          <w:lang w:val="hr-HR"/>
        </w:rPr>
        <w:t xml:space="preserve"> </w:t>
      </w:r>
      <w:r w:rsidR="00B222FC">
        <w:rPr>
          <w:rFonts w:hAnsi="Times New Roman" w:ascii="Times New Roman"/>
          <w:b w:val="false"/>
          <w:lang w:val="hr-HR"/>
        </w:rPr>
        <w:t>g</w:t>
      </w:r>
      <w:r w:rsidR="00F959B0">
        <w:rPr>
          <w:rFonts w:hAnsi="Times New Roman" w:ascii="Times New Roman"/>
          <w:b w:val="false"/>
          <w:lang w:val="hr-HR"/>
        </w:rPr>
        <w:t>odine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5B4B94">
        <w:rPr>
          <w:rFonts w:hAnsi="Times New Roman" w:ascii="Times New Roman"/>
          <w:b w:val="false"/>
          <w:lang w:val="hr-HR"/>
        </w:rPr>
        <w:t>098</w:t>
      </w:r>
      <w:r w:rsidR="002809C4">
        <w:rPr>
          <w:rFonts w:hAnsi="Times New Roman" w:ascii="Times New Roman"/>
          <w:b w:val="false"/>
          <w:lang w:val="hr-HR"/>
        </w:rPr>
        <w:t xml:space="preserve"> 292 281</w:t>
      </w:r>
      <w:r w:rsidR="005B4B94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F959B0">
        <w:rPr>
          <w:rFonts w:hAnsi="Times New Roman" w:ascii="Times New Roman"/>
          <w:b w:val="false"/>
          <w:lang w:val="hr-HR"/>
        </w:rPr>
        <w:t>17. studenoga</w:t>
      </w:r>
      <w:r w:rsidR="00A35B48">
        <w:rPr>
          <w:rFonts w:hAnsi="Times New Roman" w:ascii="Times New Roman"/>
          <w:b w:val="false"/>
          <w:lang w:val="hr-HR"/>
        </w:rPr>
        <w:t xml:space="preserve"> </w:t>
      </w:r>
      <w:r w:rsidR="00C44032" w:rsidRPr="005B6AD6">
        <w:rPr>
          <w:rFonts w:hAnsi="Times New Roman" w:ascii="Times New Roman"/>
          <w:b w:val="false"/>
          <w:lang w:val="hr-HR"/>
        </w:rPr>
        <w:t>201</w:t>
      </w:r>
      <w:r w:rsidR="00F85314">
        <w:rPr>
          <w:rFonts w:hAnsi="Times New Roman" w:ascii="Times New Roman"/>
          <w:b w:val="false"/>
          <w:lang w:val="hr-HR"/>
        </w:rPr>
        <w:t>5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</w:p>
    <w:p w:rsidRDefault="00072B26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</w:p>
    <w:p w:rsidRDefault="00E63526" w:rsidP="00F959B0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</w:t>
      </w:r>
      <w:r w:rsidR="00902CE6"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Stečajni sudac</w:t>
      </w:r>
    </w:p>
    <w:p w:rsidRDefault="009B4948" w:rsidP="00F959B0" w:rsidR="00E63526" w:rsidRPr="00E63526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3372DD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</w:p>
    <w:p w:rsidRDefault="00C85DA9" w:rsidP="0011457F" w:rsidR="00C85DA9" w:rsidRPr="00E6352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D53723" w:rsidR="00D53723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3372DD" w:rsidP="00D53723" w:rsidR="003372DD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959B0" w:rsidP="00D53723" w:rsidR="00F959B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959B0" w:rsidP="00D53723" w:rsidR="00F959B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0760CA" w:rsidP="00D53723" w:rsidR="000760CA" w:rsidRPr="00A35B48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A35B48">
        <w:rPr>
          <w:rFonts w:hAnsi="Times New Roman" w:ascii="Times New Roman"/>
          <w:sz w:val="20"/>
          <w:szCs w:val="20"/>
          <w:lang w:val="hr-HR"/>
        </w:rPr>
        <w:t>DNA:</w:t>
      </w:r>
    </w:p>
    <w:p w:rsidRDefault="000760CA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Andrej Sablić </w:t>
      </w:r>
    </w:p>
    <w:p w:rsidRDefault="00F959B0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0760CA" w:rsidRPr="000760CA">
        <w:rPr>
          <w:rFonts w:hAnsi="Times New Roman" w:ascii="Times New Roman"/>
          <w:b w:val="false"/>
          <w:sz w:val="20"/>
          <w:szCs w:val="20"/>
          <w:lang w:val="hr-HR"/>
        </w:rPr>
        <w:t>oglasna ploča</w:t>
      </w:r>
    </w:p>
    <w:p w:rsidRDefault="000760CA" w:rsidP="000760CA" w:rsidR="00F959B0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 w:rsidR="00F959B0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F959B0" w:rsidP="00F959B0" w:rsidR="000760CA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-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>
        <w:rPr>
          <w:rFonts w:hAnsi="Times New Roman" w:ascii="Times New Roman"/>
          <w:b w:val="false"/>
          <w:sz w:val="20"/>
          <w:szCs w:val="20"/>
          <w:lang w:val="hr-HR"/>
        </w:rPr>
        <w:t>Polus d.o.o. Vodnjan, Peroj 56</w:t>
      </w:r>
    </w:p>
    <w:p w:rsidRDefault="00F959B0" w:rsidP="00F959B0" w:rsidR="00F959B0" w:rsidRPr="000760CA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 xml:space="preserve">- RH po ŽDO Pula </w:t>
      </w:r>
    </w:p>
    <w:p w:rsidRDefault="00A35B48" w:rsidP="00A35B48" w:rsidR="000760CA" w:rsidRPr="00A35B4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Porezna uprava Pula</w:t>
      </w:r>
      <w:r w:rsidR="00E63526" w:rsidRPr="00A35B48"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0760CA"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 </w:t>
      </w:r>
      <w:r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A35B48" w:rsidP="00E63526" w:rsidR="00A35B48" w:rsidRPr="000760CA">
      <w:pPr>
        <w:tabs>
          <w:tab w:pos="720" w:val="num"/>
        </w:tabs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F959B0">
        <w:rPr>
          <w:rFonts w:hAnsi="Times New Roman" w:ascii="Times New Roman"/>
          <w:b w:val="false"/>
          <w:sz w:val="20"/>
          <w:szCs w:val="20"/>
          <w:lang w:val="hr-HR"/>
        </w:rPr>
        <w:t>17.11.</w:t>
      </w:r>
      <w:r w:rsidR="00E63526">
        <w:rPr>
          <w:rFonts w:hAnsi="Times New Roman" w:ascii="Times New Roman"/>
          <w:b w:val="false"/>
          <w:sz w:val="20"/>
          <w:szCs w:val="20"/>
          <w:lang w:val="hr-HR"/>
        </w:rPr>
        <w:t>2015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.g.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0760CA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p w:rsidRDefault="00594208" w:rsidP="00072B26" w:rsidR="00594208">
      <w:pPr>
        <w:jc w:val="both"/>
        <w:rPr>
          <w:rFonts w:hAnsi="Times New Roman" w:ascii="Times New Roman"/>
          <w:b w:val="false"/>
          <w:lang w:val="hr-HR"/>
        </w:rPr>
      </w:pPr>
    </w:p>
    <w:sectPr w:rsidSect="00840634" w:rsidR="0059420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92C" w:rsidR="0010292C">
      <w:r>
        <w:separator/>
      </w:r>
    </w:p>
  </w:endnote>
  <w:endnote w:id="0" w:type="continuationSeparator">
    <w:p w:rsidRDefault="0010292C" w:rsidR="00102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3C1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92C" w:rsidR="0010292C">
      <w:r>
        <w:separator/>
      </w:r>
    </w:p>
  </w:footnote>
  <w:footnote w:id="0" w:type="continuationSeparator">
    <w:p w:rsidRDefault="0010292C" w:rsidR="00102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494712">
      <w:rPr>
        <w:rFonts w:hAnsi="Times New Roman" w:ascii="Times New Roman"/>
        <w:b w:val="false"/>
      </w:rPr>
      <w:t>60/14-</w:t>
    </w:r>
    <w:r w:rsidR="00FF4B23">
      <w:rPr>
        <w:rFonts w:hAnsi="Times New Roman" w:ascii="Times New Roman"/>
        <w:b w:val="false"/>
      </w:rPr>
      <w:t>202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2DE6118A"/>
    <w:multiLevelType w:val="hybridMultilevel"/>
    <w:tmpl w:val="25661932"/>
    <w:lvl w:tplc="C062F792" w:ilvl="0">
      <w:start w:val="5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1E7791"/>
    <w:multiLevelType w:val="hybridMultilevel"/>
    <w:tmpl w:val="BA8E5F28"/>
    <w:lvl w:tplc="5F70DE7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8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065D68"/>
    <w:multiLevelType w:val="hybridMultilevel"/>
    <w:tmpl w:val="FD764F10"/>
    <w:lvl w:tplc="E5BE47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2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14"/>
  </w:num>
  <w:num w:numId="8">
    <w:abstractNumId w:val="12"/>
  </w:num>
  <w:num w:numId="9">
    <w:abstractNumId w:val="0"/>
  </w:num>
  <w:num w:numId="10">
    <w:abstractNumId w:val="7"/>
  </w:num>
  <w:num w:numId="11">
    <w:abstractNumId w:val="13"/>
  </w:num>
  <w:num w:numId="12">
    <w:abstractNumId w:val="11"/>
  </w:num>
  <w:num w:numId="13">
    <w:abstractNumId w:val="5"/>
  </w:num>
  <w:num w:numId="14">
    <w:abstractNumId w:val="2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2AF3"/>
    <w:rsid w:val="00035B9C"/>
    <w:rsid w:val="000414F4"/>
    <w:rsid w:val="0005702C"/>
    <w:rsid w:val="00063682"/>
    <w:rsid w:val="00072B26"/>
    <w:rsid w:val="000760CA"/>
    <w:rsid w:val="00076A0E"/>
    <w:rsid w:val="000826A3"/>
    <w:rsid w:val="00087AAB"/>
    <w:rsid w:val="00092029"/>
    <w:rsid w:val="000B3589"/>
    <w:rsid w:val="000B5DEC"/>
    <w:rsid w:val="000D50C7"/>
    <w:rsid w:val="000E29FF"/>
    <w:rsid w:val="000E43A7"/>
    <w:rsid w:val="000E4880"/>
    <w:rsid w:val="000F0732"/>
    <w:rsid w:val="000F1946"/>
    <w:rsid w:val="000F3278"/>
    <w:rsid w:val="0010292C"/>
    <w:rsid w:val="00106C41"/>
    <w:rsid w:val="0011457F"/>
    <w:rsid w:val="00135E75"/>
    <w:rsid w:val="00151A7B"/>
    <w:rsid w:val="001561D6"/>
    <w:rsid w:val="00162522"/>
    <w:rsid w:val="00165BC4"/>
    <w:rsid w:val="00175877"/>
    <w:rsid w:val="0019699F"/>
    <w:rsid w:val="001A0416"/>
    <w:rsid w:val="001A1838"/>
    <w:rsid w:val="001A1C27"/>
    <w:rsid w:val="001A240A"/>
    <w:rsid w:val="001B4C0D"/>
    <w:rsid w:val="001C693E"/>
    <w:rsid w:val="001D0CE5"/>
    <w:rsid w:val="001D25F4"/>
    <w:rsid w:val="001D68AD"/>
    <w:rsid w:val="001F4A8B"/>
    <w:rsid w:val="00203B1E"/>
    <w:rsid w:val="00204167"/>
    <w:rsid w:val="00225123"/>
    <w:rsid w:val="00252FC8"/>
    <w:rsid w:val="00277070"/>
    <w:rsid w:val="002809C4"/>
    <w:rsid w:val="00284823"/>
    <w:rsid w:val="002A3680"/>
    <w:rsid w:val="002B3C33"/>
    <w:rsid w:val="002D0EAF"/>
    <w:rsid w:val="002D4BDA"/>
    <w:rsid w:val="002D5D72"/>
    <w:rsid w:val="002F6C1F"/>
    <w:rsid w:val="002F79CF"/>
    <w:rsid w:val="003077CC"/>
    <w:rsid w:val="003203CF"/>
    <w:rsid w:val="003204F2"/>
    <w:rsid w:val="00334A06"/>
    <w:rsid w:val="00334DD1"/>
    <w:rsid w:val="003372DD"/>
    <w:rsid w:val="00360AD2"/>
    <w:rsid w:val="00362C30"/>
    <w:rsid w:val="003A6095"/>
    <w:rsid w:val="003D6277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15901"/>
    <w:rsid w:val="00426D2C"/>
    <w:rsid w:val="00432F9A"/>
    <w:rsid w:val="00453CD1"/>
    <w:rsid w:val="0046422D"/>
    <w:rsid w:val="00494712"/>
    <w:rsid w:val="004D1AD4"/>
    <w:rsid w:val="004D533E"/>
    <w:rsid w:val="004D760B"/>
    <w:rsid w:val="004E0E6E"/>
    <w:rsid w:val="004F5E77"/>
    <w:rsid w:val="005071EC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5E5724"/>
    <w:rsid w:val="00614486"/>
    <w:rsid w:val="0061540A"/>
    <w:rsid w:val="00616B9C"/>
    <w:rsid w:val="0064544F"/>
    <w:rsid w:val="00665486"/>
    <w:rsid w:val="0067312F"/>
    <w:rsid w:val="00684D53"/>
    <w:rsid w:val="00696ADD"/>
    <w:rsid w:val="006A2B55"/>
    <w:rsid w:val="006A4FF0"/>
    <w:rsid w:val="006A69E8"/>
    <w:rsid w:val="006B4120"/>
    <w:rsid w:val="006B47FD"/>
    <w:rsid w:val="006B5337"/>
    <w:rsid w:val="006B7D65"/>
    <w:rsid w:val="006D075E"/>
    <w:rsid w:val="006D5910"/>
    <w:rsid w:val="006E1D93"/>
    <w:rsid w:val="006F0FAC"/>
    <w:rsid w:val="00700F69"/>
    <w:rsid w:val="007010DF"/>
    <w:rsid w:val="007115E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C0198"/>
    <w:rsid w:val="007C7601"/>
    <w:rsid w:val="007D6612"/>
    <w:rsid w:val="007E3515"/>
    <w:rsid w:val="00800041"/>
    <w:rsid w:val="00814564"/>
    <w:rsid w:val="00840634"/>
    <w:rsid w:val="008545F8"/>
    <w:rsid w:val="00860518"/>
    <w:rsid w:val="00870AB0"/>
    <w:rsid w:val="0088411C"/>
    <w:rsid w:val="00887E0E"/>
    <w:rsid w:val="008A0339"/>
    <w:rsid w:val="008A648B"/>
    <w:rsid w:val="008A74A7"/>
    <w:rsid w:val="008B3C1B"/>
    <w:rsid w:val="008B7B31"/>
    <w:rsid w:val="008B7C1D"/>
    <w:rsid w:val="008D71F3"/>
    <w:rsid w:val="00902CE6"/>
    <w:rsid w:val="00905995"/>
    <w:rsid w:val="0091000D"/>
    <w:rsid w:val="00930F00"/>
    <w:rsid w:val="0093165C"/>
    <w:rsid w:val="00941B9F"/>
    <w:rsid w:val="009537B8"/>
    <w:rsid w:val="0095727A"/>
    <w:rsid w:val="009761CB"/>
    <w:rsid w:val="00980AE3"/>
    <w:rsid w:val="009834BE"/>
    <w:rsid w:val="009A1122"/>
    <w:rsid w:val="009A4307"/>
    <w:rsid w:val="009B4948"/>
    <w:rsid w:val="009D4656"/>
    <w:rsid w:val="009E02A2"/>
    <w:rsid w:val="009E2D26"/>
    <w:rsid w:val="009F6457"/>
    <w:rsid w:val="00A06040"/>
    <w:rsid w:val="00A35624"/>
    <w:rsid w:val="00A35B48"/>
    <w:rsid w:val="00A50178"/>
    <w:rsid w:val="00A5098D"/>
    <w:rsid w:val="00A519AE"/>
    <w:rsid w:val="00A72BBA"/>
    <w:rsid w:val="00A8047F"/>
    <w:rsid w:val="00A81B40"/>
    <w:rsid w:val="00AC662B"/>
    <w:rsid w:val="00AC7C9E"/>
    <w:rsid w:val="00AD05BE"/>
    <w:rsid w:val="00AE0E86"/>
    <w:rsid w:val="00B11F63"/>
    <w:rsid w:val="00B12081"/>
    <w:rsid w:val="00B15E4C"/>
    <w:rsid w:val="00B222FC"/>
    <w:rsid w:val="00B262B1"/>
    <w:rsid w:val="00B43038"/>
    <w:rsid w:val="00B44B4C"/>
    <w:rsid w:val="00B4799F"/>
    <w:rsid w:val="00B658E0"/>
    <w:rsid w:val="00B85685"/>
    <w:rsid w:val="00B926CA"/>
    <w:rsid w:val="00B96CB4"/>
    <w:rsid w:val="00BA1CD6"/>
    <w:rsid w:val="00BC0670"/>
    <w:rsid w:val="00BC0B27"/>
    <w:rsid w:val="00BC518A"/>
    <w:rsid w:val="00BF7C88"/>
    <w:rsid w:val="00C10ED2"/>
    <w:rsid w:val="00C400F5"/>
    <w:rsid w:val="00C44032"/>
    <w:rsid w:val="00C451B2"/>
    <w:rsid w:val="00C65414"/>
    <w:rsid w:val="00C75F4C"/>
    <w:rsid w:val="00C815FD"/>
    <w:rsid w:val="00C85DA9"/>
    <w:rsid w:val="00C9283E"/>
    <w:rsid w:val="00C9308C"/>
    <w:rsid w:val="00CA3AAB"/>
    <w:rsid w:val="00CC63C5"/>
    <w:rsid w:val="00CC65C2"/>
    <w:rsid w:val="00CE5430"/>
    <w:rsid w:val="00CF4492"/>
    <w:rsid w:val="00D05A33"/>
    <w:rsid w:val="00D13C04"/>
    <w:rsid w:val="00D1739E"/>
    <w:rsid w:val="00D42352"/>
    <w:rsid w:val="00D446D4"/>
    <w:rsid w:val="00D53723"/>
    <w:rsid w:val="00D62DA5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0238"/>
    <w:rsid w:val="00E417B4"/>
    <w:rsid w:val="00E63526"/>
    <w:rsid w:val="00E64184"/>
    <w:rsid w:val="00E7318F"/>
    <w:rsid w:val="00E75A9F"/>
    <w:rsid w:val="00E77348"/>
    <w:rsid w:val="00E82F1F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85314"/>
    <w:rsid w:val="00F913D3"/>
    <w:rsid w:val="00F959B0"/>
    <w:rsid w:val="00FB1707"/>
    <w:rsid w:val="00FC216F"/>
    <w:rsid w:val="00FC5729"/>
    <w:rsid w:val="00FD7A84"/>
    <w:rsid w:val="00FE435B"/>
    <w:rsid w:val="00F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3C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C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C1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C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C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3C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C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C1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C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C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10. studenog 2015.</izvorni_sadrzaj>
    <derivirana_varijabla naziv="DomainObject.Predmet.SpisIzvanSuda.DatumIzlazaSpisa_1">10. studenog 2015.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 RH</izvorni_sadrzaj>
    <derivirana_varijabla naziv="DomainObject.Predmet.SpisIzvanSuda.LokacijaSpisa_1">VTS RH</derivirana_varijabla>
  </DomainObject.Predmet.SpisIzvanSuda.LokacijaSpisa>
  <DomainObject.Predmet.SpisIzvanSuda.Napomena>
    <izvorni_sadrzaj>Ež-655/2015 preslika dijela spisa</izvorni_sadrzaj>
    <derivirana_varijabla naziv="DomainObject.Predmet.SpisIzvanSuda.Napomena_1">Ež-655/2015 preslika dijela spisa</derivirana_varijabla>
  </DomainObject.Predmet.SpisIzvanSuda.Napomena>
  <DomainObject.Predmet.SpisIzvanSuda.RazlogIzlaskaSpisa>
    <izvorni_sadrzaj>žalbe stečajnih vjerovnika</izvorni_sadrzaj>
    <derivirana_varijabla naziv="DomainObject.Predmet.SpisIzvanSuda.RazlogIzlaskaSpisa_1">žalbe stečajnih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</item>
    </izvorni_sadrzaj>
    <derivirana_varijabla naziv="DomainObject.Predmet.StecajniUpraviteljiListAddressOIB_1">
      <item>ANDREJ SABLIĆ, OIB 53418504315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963572-387C-4607-A7F9-F2D0EA6294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849</properties:Words>
  <properties:Characters>4550</properties:Characters>
  <properties:Lines>126</properties:Lines>
  <properties:Paragraphs>46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5474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2015-11-17T10:40:00Z</dcterms:created>
  <dc:creator>dcmelik</dc:creator>
  <cp:lastModifiedBy>Jasna Radulović</cp:lastModifiedBy>
  <cp:lastPrinted>2015-06-16T10:12:00Z</cp:lastPrinted>
  <dcterms:modified xmlns:xsi="http://www.w3.org/2001/XMLSchema-instance" xsi:type="dcterms:W3CDTF">2015-11-17T10:43:00Z</dcterms:modified>
  <cp:revision>3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