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439a" w14:paraId="a8a439a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1024D3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4D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4D3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4D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4D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4D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4D3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4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4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pretincu za delegaciju spisa</izvorni_sadrzaj>
    <derivirana_varijabla naziv="DomainObject.Predmet.Opis_1">u pretincu za delegaciju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St-331/2016</izvorni_sadrzaj>
    <derivirana_varijabla naziv="DomainObject.Predmet.OznakaBroj_1">St-331/2016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W.B.I.-WORLD INTERNATIONAL d.o.o. UMAG</izvorni_sadrzaj>
    <derivirana_varijabla naziv="DomainObject.Predmet.ProtustrankaFormated_1">  W.B.I.-WORLD INTERNATIONAL d.o.o. UMAG</derivirana_varijabla>
  </DomainObject.Predmet.ProtustrankaFormated>
  <DomainObject.Predmet.ProtustrankaFormatedOIB>
    <izvorni_sadrzaj>  W.B.I.-WORLD INTERNATIONAL d.o.o. UMAG, OIB 86826255112</izvorni_sadrzaj>
    <derivirana_varijabla naziv="DomainObject.Predmet.ProtustrankaFormatedOIB_1">  W.B.I.-WORLD INTERNATIONAL d.o.o. UMAG, OIB 86826255112</derivirana_varijabla>
  </DomainObject.Predmet.ProtustrankaFormatedOIB>
  <DomainObject.Predmet.ProtustrankaFormatedWithAdress>
    <izvorni_sadrzaj> W.B.I.-WORLD INTERNATIONAL d.o.o. UMAG, Miroslava Krleže 3, 52470 Umag</izvorni_sadrzaj>
    <derivirana_varijabla naziv="DomainObject.Predmet.ProtustrankaFormatedWithAdress_1"> W.B.I.-WORLD INTERNATIONAL d.o.o. UMAG, Miroslava Krleže 3, 52470 Umag</derivirana_varijabla>
  </DomainObject.Predmet.ProtustrankaFormatedWithAdress>
  <DomainObject.Predmet.ProtustrankaFormatedWithAdressOIB>
    <izvorni_sadrzaj> W.B.I.-WORLD INTERNATIONAL d.o.o. UMAG, OIB 86826255112, Miroslava Krleže 3, 52470 Umag</izvorni_sadrzaj>
    <derivirana_varijabla naziv="DomainObject.Predmet.ProtustrankaFormatedWithAdressOIB_1"> W.B.I.-WORLD INTERNATIONAL d.o.o. UMAG, OIB 86826255112, Miroslava Krleže 3, 52470 Umag</derivirana_varijabla>
  </DomainObject.Predmet.ProtustrankaFormatedWithAdressOIB>
  <DomainObject.Predmet.ProtustrankaWithAdress>
    <izvorni_sadrzaj>W.B.I.-WORLD INTERNATIONAL d.o.o. UMAG Miroslava Krleže 3, 52470 Umag</izvorni_sadrzaj>
    <derivirana_varijabla naziv="DomainObject.Predmet.ProtustrankaWithAdress_1">W.B.I.-WORLD INTERNATIONAL d.o.o. UMAG Miroslava Krleže 3, 52470 Umag</derivirana_varijabla>
  </DomainObject.Predmet.ProtustrankaWithAdress>
  <DomainObject.Predmet.ProtustrankaWithAdressOIB>
    <izvorni_sadrzaj>W.B.I.-WORLD INTERNATIONAL d.o.o. UMAG, OIB 86826255112, Miroslava Krleže 3, 52470 Umag</izvorni_sadrzaj>
    <derivirana_varijabla naziv="DomainObject.Predmet.ProtustrankaWithAdressOIB_1">W.B.I.-WORLD INTERNATIONAL d.o.o. UMAG, OIB 86826255112, Miroslava Krleže 3, 52470 Umag</derivirana_varijabla>
  </DomainObject.Predmet.ProtustrankaWithAdressOIB>
  <DomainObject.Predmet.ProtustrankaNazivFormated>
    <izvorni_sadrzaj>W.B.I.-WORLD INTERNATIONAL d.o.o. UMAG</izvorni_sadrzaj>
    <derivirana_varijabla naziv="DomainObject.Predmet.ProtustrankaNazivFormated_1">W.B.I.-WORLD INTERNATIONAL d.o.o. UMAG</derivirana_varijabla>
  </DomainObject.Predmet.ProtustrankaNazivFormated>
  <DomainObject.Predmet.ProtustrankaNazivFormatedOIB>
    <izvorni_sadrzaj>W.B.I.-WORLD INTERNATIONAL d.o.o. UMAG, OIB 86826255112</izvorni_sadrzaj>
    <derivirana_varijabla naziv="DomainObject.Predmet.ProtustrankaNazivFormatedOIB_1">W.B.I.-WORLD INTERNATIONAL d.o.o. UMAG, OIB 86826255112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9003.22</izvorni_sadrzaj>
    <derivirana_varijabla naziv="DomainObject.Predmet.TrenutnaVrijednost_1">9003.22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W.B.I.-WORLD INTERNATIONAL d.o.o. UMAG</item>
    </izvorni_sadrzaj>
    <derivirana_varijabla naziv="DomainObject.Predmet.ProtuStrankaListFormated_1">
      <item>W.B.I.-WORLD INTERNATIONAL d.o.o. UMAG</item>
    </derivirana_varijabla>
  </DomainObject.Predmet.ProtuStrankaListFormated>
  <DomainObject.Predmet.ProtuStrankaListFormatedOIB>
    <izvorni_sadrzaj>
      <item>W.B.I.-WORLD INTERNATIONAL d.o.o. UMAG, OIB 86826255112</item>
    </izvorni_sadrzaj>
    <derivirana_varijabla naziv="DomainObject.Predmet.ProtuStrankaListFormatedOIB_1">
      <item>W.B.I.-WORLD INTERNATIONAL d.o.o. UMAG, OIB 86826255112</item>
    </derivirana_varijabla>
  </DomainObject.Predmet.ProtuStrankaListFormatedOIB>
  <DomainObject.Predmet.ProtuStrankaListFormatedWithAdress>
    <izvorni_sadrzaj>
      <item>W.B.I.-WORLD INTERNATIONAL d.o.o. UMAG, Miroslava Krleže 3, 52470 Umag</item>
    </izvorni_sadrzaj>
    <derivirana_varijabla naziv="DomainObject.Predmet.ProtuStrankaListFormatedWithAdress_1">
      <item>W.B.I.-WORLD INTERNATIONAL d.o.o. UMAG, Miroslava Krleže 3, 52470 Umag</item>
    </derivirana_varijabla>
  </DomainObject.Predmet.ProtuStrankaListFormatedWithAdress>
  <DomainObject.Predmet.ProtuStrankaListFormatedWithAdressOIB>
    <izvorni_sadrzaj>
      <item>W.B.I.-WORLD INTERNATIONAL d.o.o. UMAG, OIB 86826255112, Miroslava Krleže 3, 52470 Umag</item>
    </izvorni_sadrzaj>
    <derivirana_varijabla naziv="DomainObject.Predmet.ProtuStrankaListFormatedWithAdressOIB_1">
      <item>W.B.I.-WORLD INTERNATIONAL d.o.o. UMAG, OIB 86826255112, Miroslava Krleže 3, 52470 Umag</item>
    </derivirana_varijabla>
  </DomainObject.Predmet.ProtuStrankaListFormatedWithAdressOIB>
  <DomainObject.Predmet.ProtuStrankaListNazivFormated>
    <izvorni_sadrzaj>
      <item>W.B.I.-WORLD INTERNATIONAL d.o.o. UMAG</item>
    </izvorni_sadrzaj>
    <derivirana_varijabla naziv="DomainObject.Predmet.ProtuStrankaListNazivFormated_1">
      <item>W.B.I.-WORLD INTERNATIONAL d.o.o. UMAG</item>
    </derivirana_varijabla>
  </DomainObject.Predmet.ProtuStrankaListNazivFormated>
  <DomainObject.Predmet.ProtuStrankaListNazivFormatedOIB>
    <izvorni_sadrzaj>
      <item>W.B.I.-WORLD INTERNATIONAL d.o.o. UMAG, OIB 86826255112</item>
    </izvorni_sadrzaj>
    <derivirana_varijabla naziv="DomainObject.Predmet.ProtuStrankaListNazivFormatedOIB_1">
      <item>W.B.I.-WORLD INTERNATIONAL d.o.o. UMAG, OIB 86826255112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W.B.I.-WORLD INTERNATIONAL d.o.o. UMAG</izvorni_sadrzaj>
    <derivirana_varijabla naziv="DomainObject.Predmet.ProtustrankaIDrugi_1">W.B.I.-WORLD INTERNATIONAL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W.B.I.-WORLD INTERNATIONAL d.o.o. UMAG, OIB 86826255112, Miroslava Krleže 3, 52470 Umag</izvorni_sadrzaj>
    <derivirana_varijabla naziv="DomainObject.Predmet.ProtustrankaIDrugiAdressOIB_1">W.B.I.-WORLD INTERNATIONAL d.o.o. UMAG, OIB 86826255112, Miroslava Krleže 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W.B.I.-WORLD INTERNATIONAL d.o.o. UMAG</item>
    </izvorni_sadrzaj>
    <derivirana_varijabla naziv="DomainObject.Predmet.SudioniciListNaziv_1">
      <item>FINANCIJSKA AGENCIJA, RC RIJEKA, PODRUŽNICA PULA, PULA</item>
      <item>W.B.I.-WORLD INTERNATIONAL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W.B.I.-WORLD INTERNATIONAL d.o.o. UMAG, OIB 86826255112, Miroslava Krleže 3,52470 Umag</item>
    </izvorni_sadrzaj>
    <derivirana_varijabla naziv="DomainObject.Predmet.SudioniciListAdressOIB_1">
      <item>FINANCIJSKA AGENCIJA, RC RIJEKA, PODRUŽNICA PULA, PULA, OIB 85821130368, Giardini 5,52100 Pula</item>
      <item>W.B.I.-WORLD INTERNATIONAL d.o.o. UMAG, OIB 86826255112, Miroslava Krleže 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86826255112</item>
    </izvorni_sadrzaj>
    <derivirana_varijabla naziv="DomainObject.Predmet.SudioniciListNazivOIB_1">
      <item>, OIB 85821130368</item>
      <item>, OIB 86826255112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Mihaela Kaligari</cp:lastModifiedBy>
  <cp:lastPrinted>2016-04-19T06:33:00Z</cp:lastPrinted>
  <dcterms:modified xmlns:xsi="http://www.w3.org/2001/XMLSchema-instance" xsi:type="dcterms:W3CDTF">2016-04-19T07:57:00Z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