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2c0f" w14:paraId="7922c0f" w:rsidRDefault="00E17DC9" w:rsidP="00E17DC9" w:rsidR="00E17DC9">
      <w:pPr>
        <w:jc w:val="right"/>
        <w15:collapsed w:val="false"/>
      </w:pPr>
      <w:r>
        <w:t>6 St-</w:t>
      </w:r>
      <w:r w:rsidR="00FE21FC">
        <w:t>1736</w:t>
      </w:r>
      <w:r w:rsidR="00707DBB">
        <w:t>/16-</w:t>
      </w:r>
      <w:r w:rsidR="00FE21FC">
        <w:t>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5371C4" w:rsidR="00686ACA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 w:rsidRPr="00FE21FC"/>
    <w:p w:rsidRDefault="00451DD6" w:rsidP="00960C63" w:rsidR="00451DD6" w:rsidRPr="00FE21FC">
      <w:pPr>
        <w:jc w:val="center"/>
      </w:pPr>
      <w:r w:rsidRPr="00FE21FC">
        <w:t>R E P U B L I K A  H R V A T S K A</w:t>
      </w:r>
    </w:p>
    <w:p w:rsidRDefault="00451DD6" w:rsidP="00451DD6" w:rsidR="00451DD6" w:rsidRPr="00FE21FC">
      <w:pPr>
        <w:jc w:val="center"/>
      </w:pPr>
    </w:p>
    <w:p w:rsidRDefault="005E5D90" w:rsidP="005371C4" w:rsidR="00451DD6" w:rsidRPr="00FE21FC">
      <w:pPr>
        <w:jc w:val="center"/>
      </w:pPr>
      <w:r w:rsidRPr="00FE21FC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FE21FC">
        <w:t xml:space="preserve">RH Porezna uprava Područni ured Osijek zastupana po ŽDO Osijek, za otvaranje stečajnog postupka nad dužnikom </w:t>
      </w:r>
      <w:r w:rsidR="00FE21FC">
        <w:rPr>
          <w:b/>
        </w:rPr>
        <w:t>AGMI PLAST d.o.o., Đakovo, Andrije Hebranga 50/B, OIB: 70646218131, MBS: 030118566</w:t>
      </w:r>
      <w:r w:rsidR="00686ACA">
        <w:t xml:space="preserve">, </w:t>
      </w:r>
      <w:r w:rsidR="003B4C28">
        <w:t xml:space="preserve">dana </w:t>
      </w:r>
      <w:r w:rsidR="00B44BB9">
        <w:t>19. siječnja 2017. g.,</w:t>
      </w:r>
      <w:r w:rsidR="003B4C28">
        <w:t xml:space="preserve"> </w:t>
      </w:r>
      <w:r>
        <w:t xml:space="preserve"> </w:t>
      </w:r>
    </w:p>
    <w:p w:rsidRDefault="00B44BB9" w:rsidP="00B44BB9" w:rsidR="00FE0B24">
      <w:pPr>
        <w:pStyle w:val="Tijeloteksta"/>
        <w:tabs>
          <w:tab w:pos="915" w:val="left"/>
        </w:tabs>
      </w:pPr>
      <w:r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FE21FC">
      <w:pPr>
        <w:jc w:val="center"/>
      </w:pPr>
      <w:r w:rsidRPr="00FE21FC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FE21FC" w:rsidRPr="00FE21FC">
        <w:rPr>
          <w:b/>
        </w:rPr>
        <w:t>Marko Babić, OIB: 59499036878, Đakovo, Andrije Hebranga 50</w:t>
      </w:r>
      <w:r w:rsidR="00FE21FC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>
        <w:rPr>
          <w:b/>
        </w:rPr>
        <w:t>4</w:t>
      </w:r>
      <w:r w:rsidR="00E17DC9" w:rsidRPr="00E17DC9">
        <w:rPr>
          <w:b/>
        </w:rPr>
        <w:t>.000,00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FE21FC">
        <w:rPr>
          <w:b/>
        </w:rPr>
        <w:t>1736</w:t>
      </w:r>
      <w:r w:rsidR="00707DBB">
        <w:rPr>
          <w:b/>
        </w:rPr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FE21FC">
        <w:rPr>
          <w:b/>
        </w:rPr>
        <w:t>AGMI PLAST d.o.o., Đakovo, Andrije Hebranga 50/B, OIB: 70646218131, MBS: 030118566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FE21FC" w:rsidRPr="00FE21FC">
        <w:rPr>
          <w:b/>
        </w:rPr>
        <w:t>Marko Babić, OIB: 59499036878, Đakovo, Andrije Hebranga 50</w:t>
      </w:r>
      <w:r w:rsidR="00FE21FC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B44BB9">
        <w:t>19. siječnja 2017.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FE21FC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  <w:r w:rsidR="00FE21FC" w:rsidRPr="00FE21FC">
        <w:t>Marko Babić, Đakovo, Andrije Hebranga 50</w:t>
      </w:r>
      <w:r w:rsidR="00FE21FC">
        <w:t xml:space="preserve"> </w:t>
      </w:r>
    </w:p>
    <w:p w:rsidRDefault="002113DB" w:rsidP="002113DB" w:rsidR="00470B34">
      <w:pPr>
        <w:numPr>
          <w:ilvl w:val="0"/>
          <w:numId w:val="6"/>
        </w:numPr>
        <w:jc w:val="both"/>
      </w:pPr>
      <w:r w:rsidRPr="002113DB">
        <w:t xml:space="preserve"> </w:t>
      </w:r>
      <w:r w:rsidR="00F81165">
        <w:t>e-</w:t>
      </w:r>
      <w:r w:rsidR="00470B34">
        <w:t>oglasna ploča</w:t>
      </w:r>
      <w:r w:rsidR="00A80863">
        <w:t xml:space="preserve"> </w:t>
      </w:r>
    </w:p>
    <w:p w:rsidRDefault="00E658BF" w:rsidP="00470B34" w:rsidR="00470B34">
      <w:pPr>
        <w:numPr>
          <w:ilvl w:val="0"/>
          <w:numId w:val="6"/>
        </w:numPr>
        <w:jc w:val="both"/>
      </w:pPr>
      <w:r>
        <w:t>R-</w:t>
      </w:r>
      <w:r w:rsidR="00720C4D">
        <w:t>7</w:t>
      </w:r>
      <w:r w:rsidR="00B44BB9">
        <w:t>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720C4D" w:rsidR="00E9392A">
      <w:pPr>
        <w:pStyle w:val="Tijeloteksta"/>
        <w:ind w:firstLine="708"/>
        <w:jc w:val="left"/>
      </w:pPr>
    </w:p>
    <w:p w:rsidRDefault="00E9392A" w:rsidP="00FE0B24" w:rsidR="00E9392A">
      <w:pPr>
        <w:pStyle w:val="Tijeloteksta"/>
        <w:ind w:firstLine="708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B92DDB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5E1" w:rsidR="008615E1">
      <w:r>
        <w:separator/>
      </w:r>
    </w:p>
  </w:endnote>
  <w:endnote w:id="0" w:type="continuationSeparator">
    <w:p w:rsidRDefault="008615E1" w:rsidR="00861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5E1" w:rsidR="008615E1">
      <w:r>
        <w:separator/>
      </w:r>
    </w:p>
  </w:footnote>
  <w:footnote w:id="0" w:type="continuationSeparator">
    <w:p w:rsidRDefault="008615E1" w:rsidR="008615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92DDB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45ADB"/>
    <w:rsid w:val="00366021"/>
    <w:rsid w:val="003779DD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A6EC6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0C4D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615E1"/>
    <w:rsid w:val="008737C5"/>
    <w:rsid w:val="008763AA"/>
    <w:rsid w:val="0088689D"/>
    <w:rsid w:val="008A0787"/>
    <w:rsid w:val="008B63B0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44BB9"/>
    <w:rsid w:val="00B77039"/>
    <w:rsid w:val="00B92DDB"/>
    <w:rsid w:val="00BC33DE"/>
    <w:rsid w:val="00BF7940"/>
    <w:rsid w:val="00C15361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  <w:rsid w:val="00FE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92D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2D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D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D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D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92D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2D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D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D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D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St-1736/2016</izvorni_sadrzaj>
    <derivirana_varijabla naziv="DomainObject.Predmet.OznakaBroj_1">St-1736/2016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AGMI PLAST d.o.o. izrada svijeća i plastične galanterije i usluge</izvorni_sadrzaj>
    <derivirana_varijabla naziv="DomainObject.Predmet.ProtustrankaFormated_1">  AGMI PLAST d.o.o. izrada svijeća i plastične galanterije i usluge</derivirana_varijabla>
  </DomainObject.Predmet.ProtustrankaFormated>
  <DomainObject.Predmet.ProtustrankaFormatedOIB>
    <izvorni_sadrzaj>  AGMI PLAST d.o.o. izrada svijeća i plastične galanterije i usluge, OIB 70646218131</izvorni_sadrzaj>
    <derivirana_varijabla naziv="DomainObject.Predmet.ProtustrankaFormatedOIB_1">  AGMI PLAST d.o.o. izrada svijeća i plastične galanterije i usluge, OIB 70646218131</derivirana_varijabla>
  </DomainObject.Predmet.ProtustrankaFormatedOIB>
  <DomainObject.Predmet.ProtustrankaFormatedWithAdress>
    <izvorni_sadrzaj> AGMI PLAST d.o.o. izrada svijeća i plastične galanterije i usluge, Andrije Hebranga 50B, 31400 Đakovo</izvorni_sadrzaj>
    <derivirana_varijabla naziv="DomainObject.Predmet.ProtustrankaFormatedWithAdress_1"> AGMI PLAST d.o.o. izrada svijeća i plastične galanterije i usluge, Andrije Hebranga 50B, 31400 Đakovo</derivirana_varijabla>
  </DomainObject.Predmet.ProtustrankaFormatedWithAdress>
  <DomainObject.Predmet.ProtustrankaFormatedWithAdressOIB>
    <izvorni_sadrzaj> AGMI PLAST d.o.o. izrada svijeća i plastične galanterije i usluge, OIB 70646218131, Andrije Hebranga 50B, 31400 Đakovo</izvorni_sadrzaj>
    <derivirana_varijabla naziv="DomainObject.Predmet.ProtustrankaFormatedWithAdressOIB_1"> AGMI PLAST d.o.o. izrada svijeća i plastične galanterije i usluge, OIB 70646218131, Andrije Hebranga 50B, 31400 Đakovo</derivirana_varijabla>
  </DomainObject.Predmet.ProtustrankaFormatedWithAdressOIB>
  <DomainObject.Predmet.ProtustrankaWithAdress>
    <izvorni_sadrzaj>AGMI PLAST d.o.o. izrada svijeća i plastične galanterije i usluge Andrije Hebranga 50B, 31400 Đakovo</izvorni_sadrzaj>
    <derivirana_varijabla naziv="DomainObject.Predmet.ProtustrankaWithAdress_1">AGMI PLAST d.o.o. izrada svijeća i plastične galanterije i usluge Andrije Hebranga 50B, 31400 Đakovo</derivirana_varijabla>
  </DomainObject.Predmet.ProtustrankaWithAdress>
  <DomainObject.Predmet.ProtustrankaWithAdressOIB>
    <izvorni_sadrzaj>AGMI PLAST d.o.o. izrada svijeća i plastične galanterije i usluge, OIB 70646218131, Andrije Hebranga 50B, 31400 Đakovo</izvorni_sadrzaj>
    <derivirana_varijabla naziv="DomainObject.Predmet.ProtustrankaWithAdressOIB_1">AGMI PLAST d.o.o. izrada svijeća i plastične galanterije i usluge, OIB 70646218131, Andrije Hebranga 50B, 31400 Đakovo</derivirana_varijabla>
  </DomainObject.Predmet.ProtustrankaWithAdressOIB>
  <DomainObject.Predmet.ProtustrankaNazivFormated>
    <izvorni_sadrzaj>AGMI PLAST d.o.o. izrada svijeća i plastične galanterije i usluge</izvorni_sadrzaj>
    <derivirana_varijabla naziv="DomainObject.Predmet.ProtustrankaNazivFormated_1">AGMI PLAST d.o.o. izrada svijeća i plastične galanterije i usluge</derivirana_varijabla>
  </DomainObject.Predmet.ProtustrankaNazivFormated>
  <DomainObject.Predmet.ProtustrankaNazivFormatedOIB>
    <izvorni_sadrzaj>AGMI PLAST d.o.o. izrada svijeća i plastične galanterije i usluge, OIB 70646218131</izvorni_sadrzaj>
    <derivirana_varijabla naziv="DomainObject.Predmet.ProtustrankaNazivFormatedOIB_1">AGMI PLAST d.o.o. izrada svijeća i plastične galanterije i usluge, OIB 70646218131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AGMI PLAST d.o.o. izrada svijeća i plastične galanterije i usluge</item>
    </izvorni_sadrzaj>
    <derivirana_varijabla naziv="DomainObject.Predmet.ProtuStrankaListFormated_1">
      <item>AGMI PLAST d.o.o. izrada svijeća i plastične galanterije i usluge</item>
    </derivirana_varijabla>
  </DomainObject.Predmet.ProtuStrankaListFormated>
  <DomainObject.Predmet.ProtuStrankaListFormatedOIB>
    <izvorni_sadrzaj>
      <item>AGMI PLAST d.o.o. izrada svijeća i plastične galanterije i usluge, OIB 70646218131</item>
    </izvorni_sadrzaj>
    <derivirana_varijabla naziv="DomainObject.Predmet.ProtuStrankaListFormatedOIB_1">
      <item>AGMI PLAST d.o.o. izrada svijeća i plastične galanterije i usluge, OIB 70646218131</item>
    </derivirana_varijabla>
  </DomainObject.Predmet.ProtuStrankaListFormatedOIB>
  <DomainObject.Predmet.ProtuStrankaListFormatedWithAdress>
    <izvorni_sadrzaj>
      <item>AGMI PLAST d.o.o. izrada svijeća i plastične galanterije i usluge, Andrije Hebranga 50B, 31400 Đakovo</item>
    </izvorni_sadrzaj>
    <derivirana_varijabla naziv="DomainObject.Predmet.ProtuStrankaListFormatedWithAdress_1">
      <item>AGMI PLAST d.o.o. izrada svijeća i plastične galanterije i usluge, Andrije Hebranga 50B, 31400 Đakovo</item>
    </derivirana_varijabla>
  </DomainObject.Predmet.ProtuStrankaListFormatedWithAdress>
  <DomainObject.Predmet.ProtuStrankaListFormatedWithAdressOIB>
    <izvorni_sadrzaj>
      <item>AGMI PLAST d.o.o. izrada svijeća i plastične galanterije i usluge, OIB 70646218131, Andrije Hebranga 50B, 31400 Đakovo</item>
    </izvorni_sadrzaj>
    <derivirana_varijabla naziv="DomainObject.Predmet.ProtuStrankaListFormatedWithAdressOIB_1">
      <item>AGMI PLAST d.o.o. izrada svijeća i plastične galanterije i usluge, OIB 70646218131, Andrije Hebranga 50B, 31400 Đakovo</item>
    </derivirana_varijabla>
  </DomainObject.Predmet.ProtuStrankaListFormatedWithAdressOIB>
  <DomainObject.Predmet.ProtuStrankaListNazivFormated>
    <izvorni_sadrzaj>
      <item>AGMI PLAST d.o.o. izrada svijeća i plastične galanterije i usluge</item>
    </izvorni_sadrzaj>
    <derivirana_varijabla naziv="DomainObject.Predmet.ProtuStrankaListNazivFormated_1">
      <item>AGMI PLAST d.o.o. izrada svijeća i plastične galanterije i usluge</item>
    </derivirana_varijabla>
  </DomainObject.Predmet.ProtuStrankaListNazivFormated>
  <DomainObject.Predmet.ProtuStrankaListNazivFormatedOIB>
    <izvorni_sadrzaj>
      <item>AGMI PLAST d.o.o. izrada svijeća i plastične galanterije i usluge, OIB 70646218131</item>
    </izvorni_sadrzaj>
    <derivirana_varijabla naziv="DomainObject.Predmet.ProtuStrankaListNazivFormatedOIB_1">
      <item>AGMI PLAST d.o.o. izrada svijeća i plastične galanterije i usluge, OIB 70646218131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AGMI PLAST d.o.o. izrada svijeća i plastične galanterije i usluge</izvorni_sadrzaj>
    <derivirana_varijabla naziv="DomainObject.Predmet.ProtustrankaIDrugi_1">AGMI PLAST d.o.o. izrada svijeća i plastične galanterije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AGMI PLAST d.o.o. izrada svijeća i plastične galanterije i usluge, OIB 70646218131, Andrije Hebranga 50B, 31400 Đakovo</izvorni_sadrzaj>
    <derivirana_varijabla naziv="DomainObject.Predmet.ProtustrankaIDrugiAdressOIB_1">AGMI PLAST d.o.o. izrada svijeća i plastične galanterije i usluge, OIB 70646218131, Andrije Hebranga 50B,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AGMI PLAST d.o.o. izrada svijeća i plastične galanterije i usluge</item>
      <item>RH MINISTARSTVO FINANCIJA</item>
    </izvorni_sadrzaj>
    <derivirana_varijabla naziv="DomainObject.Predmet.SudioniciListNaziv_1">
      <item>AGMI PLAST d.o.o. izrada svijeća i plastične galanterije i usluge</item>
      <item>RH MINISTARSTVO FINANCIJA</item>
    </derivirana_varijabla>
  </DomainObject.Predmet.SudioniciListNaziv>
  <DomainObject.Predmet.SudioniciListAdressOIB>
    <izvorni_sadrzaj>
      <item>AGMI PLAST d.o.o. izrada svijeća i plastične galanterije i usluge, OIB 70646218131, Andrije Hebranga 50B,31400 Đakovo</item>
      <item>RH MINISTARSTVO FINANCIJA, OIB 52634238587</item>
    </izvorni_sadrzaj>
    <derivirana_varijabla naziv="DomainObject.Predmet.SudioniciListAdressOIB_1">
      <item>AGMI PLAST d.o.o. izrada svijeća i plastične galanterije i usluge, OIB 70646218131, Andrije Hebranga 50B,31400 Đakovo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70646218131</item>
      <item>, OIB 52634238587</item>
    </izvorni_sadrzaj>
    <derivirana_varijabla naziv="DomainObject.Predmet.SudioniciListNazivOIB_1">
      <item>, OIB 70646218131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BA4411-9DB4-4927-AF50-A0528D272E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265</properties:Words>
  <properties:Characters>1264</properties:Characters>
  <properties:Lines>121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2016-09-22T06:37:00Z</dcterms:created>
  <dc:creator>hermanj</dc:creator>
  <cp:lastModifiedBy>Danijela Sekulić</cp:lastModifiedBy>
  <cp:lastPrinted>2017-01-19T08:27:00Z</cp:lastPrinted>
  <dcterms:modified xmlns:xsi="http://www.w3.org/2001/XMLSchema-instance" xsi:type="dcterms:W3CDTF">2017-01-19T08:28:00Z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