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857cc1" w14:paraId="5857cc1" w:rsidRDefault="00AE649C" w:rsidP="00FA5B5E" w:rsidR="00AE649C" w:rsidRPr="00B76F3C">
      <w:pPr>
        <w:pStyle w:val="Naslov3"/>
        <w15:collapsed w:val="false"/>
      </w:pPr>
    </w:p>
    <w:p w:rsidRDefault="003660F8" w:rsidP="003660F8" w:rsidR="003660F8" w:rsidRPr="003660F8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5 St-2/2015-67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>TRGOVAČKI SUD U BJELOVARU,</w:t>
      </w:r>
      <w:r w:rsidRPr="003660F8">
        <w:rPr>
          <w:rFonts w:cs="Times New Roman" w:eastAsia="Times New Roman"/>
          <w:b/>
          <w:szCs w:val="20"/>
          <w:lang w:eastAsia="hr-HR"/>
        </w:rPr>
        <w:t xml:space="preserve"> </w:t>
      </w:r>
      <w:r w:rsidRPr="003660F8">
        <w:rPr>
          <w:rFonts w:cs="Times New Roman" w:eastAsia="Times New Roman"/>
          <w:szCs w:val="20"/>
          <w:lang w:eastAsia="hr-HR"/>
        </w:rPr>
        <w:t xml:space="preserve">po stečajnom sucu Mariji Petrina Kubica, u stečajnom postupku nad dužnikom </w:t>
      </w:r>
      <w:r w:rsidRPr="003660F8">
        <w:rPr>
          <w:rFonts w:cs="Times New Roman" w:eastAsia="Times New Roman"/>
          <w:lang w:eastAsia="hr-HR"/>
        </w:rPr>
        <w:t xml:space="preserve">ASTRA TRANSPORTI d.o.o. </w:t>
      </w:r>
      <w:proofErr w:type="spellStart"/>
      <w:r w:rsidRPr="003660F8">
        <w:rPr>
          <w:rFonts w:cs="Times New Roman" w:eastAsia="Times New Roman"/>
          <w:lang w:eastAsia="hr-HR"/>
        </w:rPr>
        <w:t>Sirač</w:t>
      </w:r>
      <w:proofErr w:type="spellEnd"/>
      <w:r w:rsidRPr="003660F8">
        <w:rPr>
          <w:rFonts w:cs="Times New Roman" w:eastAsia="Times New Roman"/>
          <w:lang w:eastAsia="hr-HR"/>
        </w:rPr>
        <w:t>, Ruđera Boškovića 50/a, OIB: 92104069861,</w:t>
      </w:r>
      <w:r w:rsidRPr="003660F8">
        <w:rPr>
          <w:rFonts w:cs="Times New Roman" w:eastAsia="Times New Roman"/>
          <w:szCs w:val="20"/>
          <w:lang w:eastAsia="hr-HR"/>
        </w:rPr>
        <w:t xml:space="preserve"> dana 18. rujna 2015. donio je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>Z A K L J U Č A K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>I. Prodaje  se imovina u vlasništvu stečajnog dužnika: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- nekretnine upisane u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. 2483 k.o.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 čk.br. 135 broj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D.L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. 36 STJEPANA RADIĆA sa 3919 m2, Upravna zgrada sa 704 m2, Dvorište sa 3119 m2 i Garaža, Stjepana Radića sa 96 m2 i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. 2482 k.o.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 čk.br. 130 broj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D.L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>. 36, STJEPANA RADIĆA sa 641 m2, Put sa 641 m2, po utvrđenoj vrijednosti od 1.600.000,00 kn (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milijunšestotisućakuna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>) sa pripadajućim pokretninama  (uredskom opremom i namještajem), navedenim u Procjeni tržišne vrijednosti  strojeva, uređaja i opreme od 16. travnja 2015., po utvrđenoj vrijednosti od 25.002,65 kn (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dvadesetpettisućadvijekuneišezdesetpetlipa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), time da je u vrijednost pokretnina uključen i porez na dodanu vrijednost.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Imovina se prodaje isključivo kao cjelina.      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II. Nekretnine stečajnog dužnika upisane u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zk.ul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. 2483 i 2482 k.o.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Sirač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 opterećene su 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razlučnim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  pravom za korist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Volksbank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 d.d. Zagreb (sada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Sberbank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 d.d. Zagreb) i Republike Hrvatske, Ministarstva financija.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III. Nekretnine i pokretnine navedene u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. prodavati će se na usmenoj javnoj dražbi, a ročište za prodaju održati će se kod Trgovačkog suda u Bjelovaru, Šetalište dr.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 42, soba br.1, na dan 15. listopada 2015. u 9,30 sati.       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        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>IV. Uvjeti prodaje: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1. Nekretnine i pokretnine se na određenom ročištu za javnu dražbu ne mogu prodati ispod vrijednosti utvrđenih u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toč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>. I. ovog zaključka.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   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>2. Poreze, pristojbe i troškove koji nisu sadržani u početnoj cijeni oglašene imovine kupac je dužan platiti u skladu sa zakonom.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>3. Nekretnine i pokretnine navedene u točki I. zaključka prodaju se po načelu «viđeno-kupljeno», te se neće priznati naknadne pritužbe na pravne ili materijalne nedostatke istih.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V. Pravo nadmetanja imaju sve pravne i fizičke osobe, u skladu sa zakonskim propisima Republike Hrvatske, a kao ponuditelji na usmenoj javnoj dražbi mogu sudjelovati </w:t>
      </w:r>
      <w:r w:rsidRPr="003660F8">
        <w:rPr>
          <w:rFonts w:cs="Times New Roman" w:eastAsia="Times New Roman"/>
          <w:szCs w:val="20"/>
          <w:lang w:eastAsia="hr-HR"/>
        </w:rPr>
        <w:lastRenderedPageBreak/>
        <w:t xml:space="preserve">osobe koje najkasnije do 12. listopada 2015. uplate osiguranje (jamčevinu) u visini 10% vrijednosti imovine iz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toč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>. I. ovog zaključka, na račun Trgovačkog suda u Bjelovaru IBAN: HR6123900011300000630 s pozivom na broj HR05 540-2-15.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VI. Nekretnine iz točke I. ovog zaključka sud će dosuditi ponuditelju (kupcu) koji ponudi najveću cijenu i ispunjava sve uvjete ovog zaključka. Ukoliko na javnoj dražbi sudjeluje više kupaca sud će nekretnine dosuditi i kupcima koji ponude nižu cijenu, prema veličini cijene koju su ponudili, ako kupci koji su ponudili veću cijenu ne polože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 u roku koji im je određen ili koji će im biti određen.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U rješenju o dosudi nekretnine sud će odrediti da se nakon pravomoćnosti toga rješenja i nakon što kupac položi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>, u zemljišne knjige upiše u njegovu korist pravo vlasništva na dosuđenim nekretninama te da se brišu prava i tereti koji prestaju njezinom prodajom.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>Za pokretnine će kupac biti u obvezi sa stečajnim upraviteljem u roku od 8 dana od dana ročišta za javnu dražbu zaključiti ugovor o prodaji.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VII. Kupac je dužan položiti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 za nekretnine iz točke I. ovog zaključka u roku 30 dana nakon pravomoćnosti rješenja o dosudi, a za pokretnine u roku od 20 dana od dana zaključenja ugovora o prodaji.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Ako kupac u navedenom roku ne položi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, jamčevina mu neće biti vraćena već će se iz nje namiriti nastali troškovi, te troškovi nove prodaje i naknaditi razlika između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kupovnine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 postignute na prijašnjoj dražbi i novoj dražbi.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VIII. Nakon pravomoćnosti rješenja o dosudi nekretnine i pošto kupac položi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kupovninu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, sud će donijeti zaključak o predaji nekretnine kupcu. 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>IX. Ovaj zaključak će se objaviti na e-oglasnoj ploči Trgovačkog suda u Bjelovaru.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X. Razgledanje imovine i uvid u procjene vrijednosti imovine mogu se obaviti uz prethodni dogovor sa stečajnim upraviteljem na broj 098/342-558.  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  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>U Bjelovaru, 18. rujna 2015.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STEČAJNI SUDAC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MARIJA PETRINA KUBICA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>POUKA O PRAVNOM LIJEKU Protiv ovog zaključka nije dopušten pravni lijek (čl.11. st. 5. Ovršnog zakona).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3660F8">
        <w:rPr>
          <w:rFonts w:cs="Times New Roman" w:eastAsia="Times New Roman"/>
          <w:szCs w:val="20"/>
          <w:lang w:eastAsia="hr-HR"/>
        </w:rPr>
        <w:t>Rj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>.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DNA:stečajni upravitelj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          pun.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Sberbank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Odvj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. društvo </w:t>
      </w:r>
      <w:proofErr w:type="spellStart"/>
      <w:r w:rsidRPr="003660F8">
        <w:rPr>
          <w:rFonts w:cs="Times New Roman" w:eastAsia="Times New Roman"/>
          <w:szCs w:val="20"/>
          <w:lang w:eastAsia="hr-HR"/>
        </w:rPr>
        <w:t>Ljubenko</w:t>
      </w:r>
      <w:proofErr w:type="spellEnd"/>
      <w:r w:rsidRPr="003660F8">
        <w:rPr>
          <w:rFonts w:cs="Times New Roman" w:eastAsia="Times New Roman"/>
          <w:szCs w:val="20"/>
          <w:lang w:eastAsia="hr-HR"/>
        </w:rPr>
        <w:t xml:space="preserve"> &amp; Partneri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          ŽDO Bjelovar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          Porezna uprava </w:t>
      </w:r>
    </w:p>
    <w:p w:rsidRDefault="003660F8" w:rsidP="003660F8" w:rsidR="003660F8" w:rsidRPr="003660F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660F8">
        <w:rPr>
          <w:rFonts w:cs="Times New Roman" w:eastAsia="Times New Roman"/>
          <w:szCs w:val="20"/>
          <w:lang w:eastAsia="hr-HR"/>
        </w:rPr>
        <w:t xml:space="preserve">          e-oglasna ploča </w:t>
      </w:r>
    </w:p>
    <w:p w:rsidRDefault="003660F8" w:rsidP="003660F8" w:rsidR="00DA0242">
      <w:pPr>
        <w:overflowPunct w:val="false"/>
        <w:autoSpaceDE w:val="false"/>
        <w:autoSpaceDN w:val="false"/>
        <w:adjustRightInd w:val="false"/>
        <w:spacing w:after="0"/>
        <w:jc w:val="both"/>
      </w:pPr>
      <w:r w:rsidRPr="003660F8">
        <w:rPr>
          <w:rFonts w:cs="Times New Roman" w:eastAsia="Times New Roman"/>
          <w:szCs w:val="20"/>
          <w:lang w:eastAsia="hr-HR"/>
        </w:rPr>
        <w:t>Bj.18.9.2015.</w:t>
      </w:r>
      <w:bookmarkStart w:name="_GoBack" w:id="0"/>
      <w:bookmarkEnd w:id="0"/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660F8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6770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2015.</izvorni_sadrzaj>
    <derivirana_varijabla naziv="DomainObject.DatumDonosenjaOdluke_1">18.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St-2/2015-67</izvorni_sadrzaj>
    <derivirana_varijabla naziv="DomainObject.Oznaka_1">St-2/2015-67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siječnja 2015.</izvorni_sadrzaj>
    <derivirana_varijabla naziv="DomainObject.Predmet.DatumOsnivanja_1">9.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St-2/2015</izvorni_sadrzaj>
    <derivirana_varijabla naziv="DomainObject.Predmet.OznakaBroj_1">St-2/2015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ASTRA TRANSPORTI društvo s ograničenom odgovornošću za prijevoz, održavanje i trgovinu SIRAČ</izvorni_sadrzaj>
    <derivirana_varijabla naziv="DomainObject.Predmet.StrankaFormated_1">  ASTRA TRANSPORTI društvo s ograničenom odgovornošću za prijevoz, održavanje i trgovinu SIRAČ</derivirana_varijabla>
  </DomainObject.Predmet.StrankaFormated>
  <DomainObject.Predmet.StrankaFormatedOIB>
    <izvorni_sadrzaj>  ASTRA TRANSPORTI društvo s ograničenom odgovornošću za prijevoz, održavanje i trgovinu SIRAČ, OIB 92104069861</izvorni_sadrzaj>
    <derivirana_varijabla naziv="DomainObject.Predmet.StrankaFormatedOIB_1">  ASTRA TRANSPORTI društvo s ograničenom odgovornošću za prijevoz, održavanje i trgovinu SIRAČ, OIB 92104069861</derivirana_varijabla>
  </DomainObject.Predmet.StrankaFormatedOIB>
  <DomainObject.Predmet.StrankaFormatedWithAdress>
    <izvorni_sadrzaj> ASTRA TRANSPORTI društvo s ograničenom odgovornošću za prijevoz, održavanje i trgovinu SIRAČ, Ruđera Boškovića 50/a, 43500 Sirač</izvorni_sadrzaj>
    <derivirana_varijabla naziv="DomainObject.Predmet.StrankaFormatedWithAdress_1"> ASTRA TRANSPORTI društvo s ograničenom odgovornošću za prijevoz, održavanje i trgovinu SIRAČ, Ruđera Boškovića 50/a, 43500 Sirač</derivirana_varijabla>
  </DomainObject.Predmet.StrankaFormatedWithAdress>
  <DomainObject.Predmet.StrankaFormatedWithAdressOIB>
    <izvorni_sadrzaj> ASTRA TRANSPORTI društvo s ograničenom odgovornošću za prijevoz, održavanje i trgovinu SIRAČ, OIB 92104069861, Ruđera Boškovića 50/a, 43500 Sirač</izvorni_sadrzaj>
    <derivirana_varijabla naziv="DomainObject.Predmet.StrankaFormatedWithAdressOIB_1"> ASTRA TRANSPORTI društvo s ograničenom odgovornošću za prijevoz, održavanje i trgovinu SIRAČ, OIB 92104069861, Ruđera Boškovića 50/a, 43500 Sirač</derivirana_varijabla>
  </DomainObject.Predmet.StrankaFormatedWithAdressOIB>
  <DomainObject.Predmet.StrankaWithAdress>
    <izvorni_sadrzaj>ASTRA TRANSPORTI društvo s ograničenom odgovornošću za prijevoz, održavanje i trgovinu SIRAČ Ruđera Boškovića 50/a,43500 Sirač</izvorni_sadrzaj>
    <derivirana_varijabla naziv="DomainObject.Predmet.StrankaWithAdress_1">ASTRA TRANSPORTI društvo s ograničenom odgovornošću za prijevoz, održavanje i trgovinu SIRAČ Ruđera Boškovića 50/a,43500 Sirač</derivirana_varijabla>
  </DomainObject.Predmet.StrankaWithAdress>
  <DomainObject.Predmet.StrankaWithAdressOIB>
    <izvorni_sadrzaj>ASTRA TRANSPORTI društvo s ograničenom odgovornošću za prijevoz, održavanje i trgovinu SIRAČ, OIB 92104069861, Ruđera Boškovića 50/a,43500 Sirač</izvorni_sadrzaj>
    <derivirana_varijabla naziv="DomainObject.Predmet.StrankaWithAdressOIB_1">ASTRA TRANSPORTI društvo s ograničenom odgovornošću za prijevoz, održavanje i trgovinu SIRAČ, OIB 92104069861, Ruđera Boškovića 50/a,43500 Sirač</derivirana_varijabla>
  </DomainObject.Predmet.StrankaWithAdressOIB>
  <DomainObject.Predmet.StrankaNazivFormated>
    <izvorni_sadrzaj>ASTRA TRANSPORTI društvo s ograničenom odgovornošću za prijevoz, održavanje i trgovinu SIRAČ</izvorni_sadrzaj>
    <derivirana_varijabla naziv="DomainObject.Predmet.StrankaNazivFormated_1">ASTRA TRANSPORTI društvo s ograničenom odgovornošću za prijevoz, održavanje i trgovinu SIRAČ</derivirana_varijabla>
  </DomainObject.Predmet.StrankaNazivFormated>
  <DomainObject.Predmet.StrankaNazivFormatedOIB>
    <izvorni_sadrzaj>ASTRA TRANSPORTI društvo s ograničenom odgovornošću za prijevoz, održavanje i trgovinu SIRAČ, OIB 92104069861</izvorni_sadrzaj>
    <derivirana_varijabla naziv="DomainObject.Predmet.StrankaNazivFormatedOIB_1">ASTRA TRANSPORTI društvo s ograničenom odgovornošću za prijevoz, održavanje i trgovinu SIRAČ, OIB 92104069861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ASTRA TRANSPORTI društvo s ograničenom odgovornošću za prijevoz, održavanje i trgovinu SIRAČ</item>
    </izvorni_sadrzaj>
    <derivirana_varijabla naziv="DomainObject.Predmet.StrankaListFormated_1">
      <item>ASTRA TRANSPORTI društvo s ograničenom odgovornošću za prijevoz, održavanje i trgovinu SIRAČ</item>
    </derivirana_varijabla>
  </DomainObject.Predmet.StrankaListFormated>
  <DomainObject.Predmet.StrankaListFormatedOIB>
    <izvorni_sadrzaj>
      <item>ASTRA TRANSPORTI društvo s ograničenom odgovornošću za prijevoz, održavanje i trgovinu SIRAČ, OIB 92104069861</item>
    </izvorni_sadrzaj>
    <derivirana_varijabla naziv="DomainObject.Predmet.StrankaListFormatedOIB_1">
      <item>ASTRA TRANSPORTI društvo s ograničenom odgovornošću za prijevoz, održavanje i trgovinu SIRAČ, OIB 92104069861</item>
    </derivirana_varijabla>
  </DomainObject.Predmet.StrankaListFormatedOIB>
  <DomainObject.Predmet.StrankaListFormatedWithAdress>
    <izvorni_sadrzaj>
      <item>ASTRA TRANSPORTI društvo s ograničenom odgovornošću za prijevoz, održavanje i trgovinu SIRAČ, Ruđera Boškovića 50/a, 43500 Sirač</item>
    </izvorni_sadrzaj>
    <derivirana_varijabla naziv="DomainObject.Predmet.StrankaListFormatedWithAdress_1">
      <item>ASTRA TRANSPORTI društvo s ograničenom odgovornošću za prijevoz, održavanje i trgovinu SIRAČ, Ruđera Boškovića 50/a, 43500 Sirač</item>
    </derivirana_varijabla>
  </DomainObject.Predmet.StrankaListFormatedWithAdress>
  <DomainObject.Predmet.StrankaListFormatedWithAdressOIB>
    <izvorni_sadrzaj>
      <item>ASTRA TRANSPORTI društvo s ograničenom odgovornošću za prijevoz, održavanje i trgovinu SIRAČ, OIB 92104069861, Ruđera Boškovića 50/a, 43500 Sirač</item>
    </izvorni_sadrzaj>
    <derivirana_varijabla naziv="DomainObject.Predmet.StrankaListFormatedWithAdressOIB_1">
      <item>ASTRA TRANSPORTI društvo s ograničenom odgovornošću za prijevoz, održavanje i trgovinu SIRAČ, OIB 92104069861, Ruđera Boškovića 50/a, 43500 Sirač</item>
    </derivirana_varijabla>
  </DomainObject.Predmet.StrankaListFormatedWithAdressOIB>
  <DomainObject.Predmet.StrankaListNazivFormated>
    <izvorni_sadrzaj>
      <item>ASTRA TRANSPORTI društvo s ograničenom odgovornošću za prijevoz, održavanje i trgovinu SIRAČ</item>
    </izvorni_sadrzaj>
    <derivirana_varijabla naziv="DomainObject.Predmet.StrankaListNazivFormated_1">
      <item>ASTRA TRANSPORTI društvo s ograničenom odgovornošću za prijevoz, održavanje i trgovinu SIRAČ</item>
    </derivirana_varijabla>
  </DomainObject.Predmet.StrankaListNazivFormated>
  <DomainObject.Predmet.StrankaListNazivFormatedOIB>
    <izvorni_sadrzaj>
      <item>ASTRA TRANSPORTI društvo s ograničenom odgovornošću za prijevoz, održavanje i trgovinu SIRAČ, OIB 92104069861</item>
    </izvorni_sadrzaj>
    <derivirana_varijabla naziv="DomainObject.Predmet.StrankaListNazivFormatedOIB_1">
      <item>ASTRA TRANSPORTI društvo s ograničenom odgovornošću za prijevoz, održavanje i trgovinu SIRAČ, OIB 92104069861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>
  <DomainObject.Predmet.OstaliList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FormatedOIB>
  <DomainObject.Predmet.OstaliListFormatedWithAdress>
    <izvorni_sadrzaj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_1">
      <item>FINA</item>
      <item>Branko Valentić,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>
  <DomainObject.Predmet.OstaliListFormatedWithAdressOIB>
    <izvorni_sadrzaj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izvorni_sadrzaj>
    <derivirana_varijabla naziv="DomainObject.Predmet.OstaliListFormatedWithAdressOIB_1">
      <item>FINA</item>
      <item>Branko Valentić, OIB 85378232573, Ferde Rusana 100, 33000 Virovitica</item>
      <item>Odvjetničko društvo Ljubenko &amp; Partneri d.o.o., Branimirova 29, 10000 Zagreb</item>
      <item>ŽDO Bjelovaru</item>
      <item>Ministarstvo financija, Porezna uprava Daruvar</item>
      <item>oglasna ploča</item>
      <item>e-oglasnaploča</item>
    </derivirana_varijabla>
  </DomainObject.Predmet.OstaliListFormatedWithAdressOIB>
  <DomainObject.Predmet.OstaliListNazivFormated>
    <izvorni_sadrzaj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_1"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>
  <DomainObject.Predmet.OstaliListNazivFormatedOIB>
    <izvorni_sadrzaj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OstaliListNazivFormatedOIB_1">
      <item>FINA</item>
      <item>Branko Valentić, OIB 85378232573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2015.</izvorni_sadrzaj>
    <derivirana_varijabla naziv="DomainObject.Datum_1">18. rujna 2015.</derivirana_varijabla>
  </DomainObject.Datum>
  <DomainObject.PoslovniBrojDokumenta>
    <izvorni_sadrzaj>St-2/2015-67</izvorni_sadrzaj>
    <derivirana_varijabla naziv="DomainObject.PoslovniBrojDokumenta_1">St-2/2015-67</derivirana_varijabla>
  </DomainObject.PoslovniBrojDokumenta>
  <DomainObject.Predmet.StrankaIDrugi>
    <izvorni_sadrzaj>ASTRA TRANSPORTI društvo s ograničenom odgovornošću za prijevoz, održavanje i trgovinu SIRAČ</izvorni_sadrzaj>
    <derivirana_varijabla naziv="DomainObject.Predmet.StrankaIDrugi_1">ASTRA TRANSPORTI društvo s ograničenom odgovornošću za prijevoz, održavanje i trgovinu SIRAČ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ASTRA TRANSPORTI društvo s ograničenom odgovornošću za prijevoz, održavanje i trgovinu SIRAČ, OIB 92104069861, Ruđera Boškovića 50/a, 43500 Sirač</izvorni_sadrzaj>
    <derivirana_varijabla naziv="DomainObject.Predmet.StrankaIDrugiAdressOIB_1">ASTRA TRANSPORTI društvo s ograničenom odgovornošću za prijevoz, održavanje i trgovinu SIRAČ, OIB 92104069861, Ruđera Boškovića 50/a, 43500 Sirač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izvorni_sadrzaj>
    <derivirana_varijabla naziv="DomainObject.Predmet.SudioniciListNaziv_1">
      <item>ASTRA TRANSPORTI društvo s ograničenom odgovornošću za prijevoz, održavanje i trgovinu SIRAČ</item>
      <item>FINA</item>
      <item>Branko Valentić</item>
      <item>Odvjetničko društvo Ljubenko &amp; Partneri d.o.o.</item>
      <item>ŽDO Bjelovaru</item>
      <item>Ministarstvo financija, Porezna uprava Daruvar</item>
      <item>oglasna ploča</item>
      <item>e-oglasnaploča</item>
    </derivirana_varijabla>
  </DomainObject.Predmet.SudioniciListNaziv>
  <DomainObject.Predmet.SudioniciListAdressOIB>
    <izvorni_sadrzaj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izvorni_sadrzaj>
    <derivirana_varijabla naziv="DomainObject.Predmet.SudioniciListAdressOIB_1">
      <item>ASTRA TRANSPORTI društvo s ograničenom odgovornošću za prijevoz, održavanje i trgovinu SIRAČ, OIB 92104069861, Ruđera Boškovića 50/a,43500 Sirač</item>
      <item>FINA</item>
      <item>Branko Valentić, OIB 85378232573, Ferde Rusana 100,33000 Virovitica</item>
      <item>Odvjetničko društvo Ljubenko &amp; Partneri d.o.o., Branimirova 29,10000 Zagreb</item>
      <item>ŽDO Bjelovaru</item>
      <item>Ministarstvo financija, Porezna uprava Daruvar</item>
      <item>oglasna ploča</item>
      <item>e-oglasnaploča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776AC2-906F-4BA9-BB47-0E349902DE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662</properties:Words>
  <properties:Characters>3577</properties:Characters>
  <properties:Lines>94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2015-09-18T12:52:00Z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St-2/2015-67 / Odluka - Zaključak - određuje se ročište za dražbu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