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5c8a" w14:paraId="59d5c8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487C" w:rsidP="0061487C" w:rsidR="0061487C" w:rsidRPr="0061487C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>   9 St-275/2016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>REPUBLIKA HRVATSKA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>TRGOVAČKI SUD U ZADRU</w:t>
      </w:r>
    </w:p>
    <w:p w:rsidRDefault="0061487C" w:rsidP="0061487C" w:rsidR="0061487C" w:rsidRPr="0061487C">
      <w:pPr>
        <w:spacing w:after="0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>STALNA SLUŽBA U  ŠIBENIKU</w:t>
      </w:r>
    </w:p>
    <w:p w:rsidRDefault="0061487C" w:rsidP="0061487C" w:rsidR="0061487C" w:rsidRPr="0061487C">
      <w:pPr>
        <w:spacing w:after="0"/>
        <w:jc w:val="right"/>
        <w:rPr>
          <w:rFonts w:cs="Times New Roman" w:eastAsia="Calibri"/>
          <w:b/>
          <w:bCs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>U I M E  R E P U B L I K E  H R V A T S K E</w:t>
      </w:r>
    </w:p>
    <w:p w:rsidRDefault="0061487C" w:rsidP="0061487C" w:rsidR="0061487C" w:rsidRPr="0061487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61487C" w:rsidP="0061487C" w:rsidR="0061487C" w:rsidRPr="0061487C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 xml:space="preserve">R J E Š E N J E 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Trgovački sud u Zadru, Stalna služba u Šibeniku, po sucu Tereziji Goreta u stečajnom postupku nad dužnikom EURO MODUS d.o.o. iz Knina, Tomislavova 86, OIB: 07847863876, dana 14. lipnja 2018.godine</w:t>
      </w: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>r i j e š i o    j e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1.        Otvara se stečajni postupak nad dužnikom  EURO MODUS d.o.o. iz Knina, Tomislavova 86, OIB: 07847863876, dana 08. lipnja 2018. godine, kada se ovo rješenje objavljuje na mrežnoj stranici e-Oglasna ploča ovog suda.</w:t>
      </w:r>
    </w:p>
    <w:p w:rsidRDefault="0061487C" w:rsidP="0061487C" w:rsidR="0061487C" w:rsidRPr="006148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 xml:space="preserve">II.        Za stečajnog upravitelja imenuje se Ante Vukašina iz Zadra, </w:t>
      </w:r>
      <w:proofErr w:type="spellStart"/>
      <w:r w:rsidRPr="0061487C">
        <w:rPr>
          <w:rFonts w:cs="Times New Roman" w:eastAsia="Calibri"/>
          <w:lang w:eastAsia="hr-HR"/>
        </w:rPr>
        <w:t>Dr</w:t>
      </w:r>
      <w:proofErr w:type="spellEnd"/>
      <w:r w:rsidRPr="0061487C">
        <w:rPr>
          <w:rFonts w:cs="Times New Roman" w:eastAsia="Calibri"/>
          <w:lang w:eastAsia="hr-HR"/>
        </w:rPr>
        <w:t xml:space="preserve"> Franje Tuđmana 46C, OIB 65643961597.</w:t>
      </w:r>
    </w:p>
    <w:p w:rsidRDefault="0061487C" w:rsidP="0061487C" w:rsidR="0061487C" w:rsidRPr="006148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III.     Zaključuje se stečajni postupak nad dužnikom EURO MODUS d.o.o. iz Knina, Tomislavova 86, OIB: 07847863876, temeljem odredbe čl. 132. Stečajnog zakona (Narodne novine 71/15 dalje u tekstu SZ).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61487C" w:rsidP="0061487C" w:rsidR="0061487C" w:rsidRPr="006148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61487C" w:rsidP="0061487C" w:rsidR="0061487C" w:rsidRPr="0061487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61487C" w:rsidP="0061487C" w:rsidR="0061487C" w:rsidRPr="0061487C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>O b r a z l o ž e n j e</w:t>
      </w: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03. studenog 2015. godine predložio otvaranje stečajnog postupka nad dužnikom EURO MODUS d.o.o. iz Knina, Tomislavova 86, OIB: 07847863876. U prijedlogu se u bitnome navodi da temeljem čl. 444. st. 2. SZ-a podnosi prijedlog, te da na dan 29. rujna 2015.g. dužnik ima u očevidniku redoslijeda osnova za plaćanje evidentirane osnove za plaćanje u neprekinutom razdoblju od 120 dana u ukupnom iznosu od 43.342,98 kuna u koji iznos je uračunata kamata i naknada predlagatelja za provedbu ovrhe na novčanim sredstvima. </w:t>
      </w: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 xml:space="preserve">            </w:t>
      </w: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Kako je predlagatelj učinio vjerojatnim postojanje stečajnog razloga, to je rješenjem ovog suda posl.br. St-522/2015 od 12. siječnja 2016.g. pokrenut prethodni postupak radi utvrđivanja uvjeta za otvaranje stečajnog postupka i zakazano ročište  na koje su pozvani predlagatelj, FINA, dužnik, zastupnik po zakonu dužnika.</w:t>
      </w: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 xml:space="preserve">Na ročište dana 25. veljače 2016.g. je pristupio punomoćnik dužnika koji je naveo da dužnik nema imovine.   </w:t>
      </w: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St-275/2016 od 08. ožujka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St-275/2016 od 08. ožujka 2016.g., to je temeljem </w:t>
      </w:r>
      <w:proofErr w:type="spellStart"/>
      <w:r w:rsidRPr="0061487C">
        <w:rPr>
          <w:rFonts w:cs="Times New Roman" w:eastAsia="Calibri"/>
          <w:lang w:eastAsia="hr-HR"/>
        </w:rPr>
        <w:t>kogentne</w:t>
      </w:r>
      <w:proofErr w:type="spellEnd"/>
      <w:r w:rsidRPr="0061487C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jc w:val="center"/>
        <w:rPr>
          <w:rFonts w:cs="Times New Roman" w:eastAsia="Calibri"/>
          <w:bCs/>
          <w:lang w:eastAsia="hr-HR"/>
        </w:rPr>
      </w:pPr>
      <w:r w:rsidRPr="0061487C">
        <w:rPr>
          <w:rFonts w:cs="Times New Roman" w:eastAsia="Calibri"/>
          <w:bCs/>
          <w:lang w:eastAsia="hr-HR"/>
        </w:rPr>
        <w:t>U Šibeniku, 14. lipnja 2018. godine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61487C" w:rsidP="0061487C" w:rsidR="0061487C" w:rsidRPr="0061487C">
      <w:pPr>
        <w:spacing w:after="0"/>
        <w:jc w:val="center"/>
        <w:rPr>
          <w:rFonts w:cs="Times New Roman" w:eastAsia="Calibri"/>
          <w:bCs/>
          <w:lang w:eastAsia="hr-HR"/>
        </w:rPr>
      </w:pPr>
      <w:r w:rsidRPr="0061487C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61487C" w:rsidP="0061487C" w:rsidR="0061487C" w:rsidRPr="0061487C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61487C" w:rsidP="0061487C" w:rsidR="0061487C" w:rsidRPr="0061487C">
      <w:pPr>
        <w:spacing w:after="0"/>
        <w:jc w:val="center"/>
        <w:rPr>
          <w:rFonts w:cs="Times New Roman" w:eastAsia="Calibri"/>
          <w:bCs/>
          <w:lang w:eastAsia="hr-HR"/>
        </w:rPr>
      </w:pPr>
      <w:r w:rsidRPr="0061487C">
        <w:rPr>
          <w:rFonts w:cs="Times New Roman" w:eastAsia="Calibri"/>
          <w:bCs/>
          <w:lang w:eastAsia="hr-HR"/>
        </w:rPr>
        <w:lastRenderedPageBreak/>
        <w:t>                                                            Sudac: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61487C">
        <w:rPr>
          <w:rFonts w:cs="Times New Roman" w:eastAsia="Calibri"/>
          <w:bCs/>
          <w:lang w:eastAsia="hr-HR"/>
        </w:rPr>
        <w:t xml:space="preserve">Terezija Goreta </w:t>
      </w:r>
    </w:p>
    <w:p w:rsidRDefault="0061487C" w:rsidP="0061487C" w:rsidR="0061487C" w:rsidRPr="0061487C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61487C" w:rsidP="0061487C" w:rsidR="0061487C" w:rsidRPr="0061487C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61487C" w:rsidP="0061487C" w:rsidR="0061487C" w:rsidRPr="0061487C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1487C">
        <w:rPr>
          <w:rFonts w:cs="Times New Roman" w:eastAsia="Calibri"/>
          <w:b/>
          <w:bCs/>
          <w:lang w:eastAsia="hr-HR"/>
        </w:rPr>
        <w:t>POUKA O PRAVNOM LIJEKU: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DNa:</w:t>
      </w:r>
    </w:p>
    <w:p w:rsidRDefault="0061487C" w:rsidP="0061487C" w:rsidR="0061487C" w:rsidRPr="0061487C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Predlagatelju FINA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2.) Dužniku, zastupniku po zakonu dužnika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3.) ŽDO Šibenik,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4.) Sudski registar odmah i po pravomoćnosti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5.) Porezna uprava, ispostava prema sjedištu dužnika,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6.) Stečajnom upravitelju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  <w:r w:rsidRPr="0061487C">
        <w:rPr>
          <w:rFonts w:cs="Times New Roman" w:eastAsia="Calibri"/>
          <w:lang w:eastAsia="hr-HR"/>
        </w:rPr>
        <w:t>7.) Mrežna stranica e-Oglasna ploča</w:t>
      </w: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jc w:val="both"/>
        <w:rPr>
          <w:rFonts w:cs="Times New Roman" w:eastAsia="Calibri"/>
          <w:lang w:eastAsia="hr-HR"/>
        </w:rPr>
      </w:pPr>
    </w:p>
    <w:p w:rsidRDefault="0061487C" w:rsidP="0061487C" w:rsidR="0061487C" w:rsidRPr="0061487C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61487C" w:rsidP="0061487C" w:rsidR="0061487C" w:rsidRPr="0061487C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87C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816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St-275/2016-11</izvorni_sadrzaj>
    <derivirana_varijabla naziv="DomainObject.Oznaka_1">St-275/2016-11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MODUS d.o.o. za proizvodnju, zastupanje, posredovanje i usluge</izvorni_sadrzaj>
    <derivirana_varijabla naziv="DomainObject.Predmet.ProtustrankaFormated_1">  EURO MODUS d.o.o. za proizvodnju, zastupanje, posredovanje i usluge</derivirana_varijabla>
  </DomainObject.Predmet.ProtustrankaFormated>
  <DomainObject.Predmet.ProtustrankaFormatedOIB>
    <izvorni_sadrzaj>  EURO MODUS d.o.o. za proizvodnju, zastupanje, posredovanje i usluge, OIB 07847863876</izvorni_sadrzaj>
    <derivirana_varijabla naziv="DomainObject.Predmet.ProtustrankaFormatedOIB_1">  EURO MODUS d.o.o. za proizvodnju, zastupanje, posredovanje i usluge, OIB 07847863876</derivirana_varijabla>
  </DomainObject.Predmet.ProtustrankaFormatedOIB>
  <DomainObject.Predmet.ProtustrankaFormatedWithAdress>
    <izvorni_sadrzaj> EURO MODUS d.o.o. za proizvodnju, zastupanje, posredovanje i usluge, Tomislavova 86, 22300 Knin</izvorni_sadrzaj>
    <derivirana_varijabla naziv="DomainObject.Predmet.ProtustrankaFormatedWithAdress_1"> EURO MODUS d.o.o. za proizvodnju, zastupanje, posredovanje i usluge, Tomislavova 86, 22300 Knin</derivirana_varijabla>
  </DomainObject.Predmet.ProtustrankaFormatedWithAdress>
  <DomainObject.Predmet.ProtustrankaFormatedWithAdressOIB>
    <izvorni_sadrzaj> EURO MODUS d.o.o. za proizvodnju, zastupanje, posredovanje i usluge, OIB 07847863876, Tomislavova 86, 22300 Knin</izvorni_sadrzaj>
    <derivirana_varijabla naziv="DomainObject.Predmet.ProtustrankaFormatedWithAdressOIB_1"> EURO MODUS d.o.o. za proizvodnju, zastupanje, posredovanje i usluge, OIB 07847863876, Tomislavova 86, 22300 Knin</derivirana_varijabla>
  </DomainObject.Predmet.ProtustrankaFormatedWithAdressOIB>
  <DomainObject.Predmet.ProtustrankaWithAdress>
    <izvorni_sadrzaj>EURO MODUS d.o.o. za proizvodnju, zastupanje, posredovanje i usluge Tomislavova 86, 22300 Knin</izvorni_sadrzaj>
    <derivirana_varijabla naziv="DomainObject.Predmet.ProtustrankaWithAdress_1">EURO MODUS d.o.o. za proizvodnju, zastupanje, posredovanje i usluge Tomislavova 86, 22300 Knin</derivirana_varijabla>
  </DomainObject.Predmet.ProtustrankaWithAdress>
  <DomainObject.Predmet.ProtustrankaWithAdressOIB>
    <izvorni_sadrzaj>EURO MODUS d.o.o. za proizvodnju, zastupanje, posredovanje i usluge, OIB 07847863876, Tomislavova 86, 22300 Knin</izvorni_sadrzaj>
    <derivirana_varijabla naziv="DomainObject.Predmet.ProtustrankaWithAdressOIB_1">EURO MODUS d.o.o. za proizvodnju, zastupanje, posredovanje i usluge, OIB 07847863876, Tomislavova 86, 22300 Knin</derivirana_varijabla>
  </DomainObject.Predmet.ProtustrankaWithAdressOIB>
  <DomainObject.Predmet.ProtustrankaNazivFormated>
    <izvorni_sadrzaj>EURO MODUS d.o.o. za proizvodnju, zastupanje, posredovanje i usluge</izvorni_sadrzaj>
    <derivirana_varijabla naziv="DomainObject.Predmet.ProtustrankaNazivFormated_1">EURO MODUS d.o.o. za proizvodnju, zastupanje, posredovanje i usluge</derivirana_varijabla>
  </DomainObject.Predmet.ProtustrankaNazivFormated>
  <DomainObject.Predmet.ProtustrankaNazivFormatedOIB>
    <izvorni_sadrzaj>EURO MODUS d.o.o. za proizvodnju, zastupanje, posredovanje i usluge, OIB 07847863876</izvorni_sadrzaj>
    <derivirana_varijabla naziv="DomainObject.Predmet.ProtustrankaNazivFormatedOIB_1">EURO MODUS d.o.o. za proizvodnju, zastupanje, posredovanje i usluge, OIB 07847863876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MODUS d.o.o. za proizvodnju, zastupanje, posredovanje i usluge</item>
    </izvorni_sadrzaj>
    <derivirana_varijabla naziv="DomainObject.Predmet.ProtuStrankaListFormated_1">
      <item>EURO MODUS d.o.o. za proizvodnju, zastupanje, posredovanje i usluge</item>
    </derivirana_varijabla>
  </DomainObject.Predmet.ProtuStrankaListFormated>
  <DomainObject.Predmet.ProtuStrankaListFormatedOIB>
    <izvorni_sadrzaj>
      <item>EURO MODUS d.o.o. za proizvodnju, zastupanje, posredovanje i usluge, OIB 07847863876</item>
    </izvorni_sadrzaj>
    <derivirana_varijabla naziv="DomainObject.Predmet.ProtuStrankaListFormatedOIB_1">
      <item>EURO MODUS d.o.o. za proizvodnju, zastupanje, posredovanje i usluge, OIB 07847863876</item>
    </derivirana_varijabla>
  </DomainObject.Predmet.ProtuStrankaListFormatedOIB>
  <DomainObject.Predmet.ProtuStrankaListFormatedWithAdress>
    <izvorni_sadrzaj>
      <item>EURO MODUS d.o.o. za proizvodnju, zastupanje, posredovanje i usluge, Tomislavova 86, 22300 Knin</item>
    </izvorni_sadrzaj>
    <derivirana_varijabla naziv="DomainObject.Predmet.ProtuStrankaListFormatedWithAdress_1">
      <item>EURO MODUS d.o.o. za proizvodnju, zastupanje, posredovanje i usluge, Tomislavova 86, 22300 Knin</item>
    </derivirana_varijabla>
  </DomainObject.Predmet.ProtuStrankaListFormatedWithAdress>
  <DomainObject.Predmet.ProtuStrankaListFormatedWithAdressOIB>
    <izvorni_sadrzaj>
      <item>EURO MODUS d.o.o. za proizvodnju, zastupanje, posredovanje i usluge, OIB 07847863876, Tomislavova 86, 22300 Knin</item>
    </izvorni_sadrzaj>
    <derivirana_varijabla naziv="DomainObject.Predmet.ProtuStrankaListFormatedWithAdressOIB_1">
      <item>EURO MODUS d.o.o. za proizvodnju, zastupanje, posredovanje i usluge, OIB 07847863876, Tomislavova 86, 22300 Knin</item>
    </derivirana_varijabla>
  </DomainObject.Predmet.ProtuStrankaListFormatedWithAdressOIB>
  <DomainObject.Predmet.ProtuStrankaListNazivFormated>
    <izvorni_sadrzaj>
      <item>EURO MODUS d.o.o. za proizvodnju, zastupanje, posredovanje i usluge</item>
    </izvorni_sadrzaj>
    <derivirana_varijabla naziv="DomainObject.Predmet.ProtuStrankaListNazivFormated_1">
      <item>EURO MODUS d.o.o. za proizvodnju, zastupanje, posredovanje i usluge</item>
    </derivirana_varijabla>
  </DomainObject.Predmet.ProtuStrankaListNazivFormated>
  <DomainObject.Predmet.ProtuStrankaListNazivFormatedOIB>
    <izvorni_sadrzaj>
      <item>EURO MODUS d.o.o. za proizvodnju, zastupanje, posredovanje i usluge, OIB 07847863876</item>
    </izvorni_sadrzaj>
    <derivirana_varijabla naziv="DomainObject.Predmet.ProtuStrankaListNazivFormatedOIB_1">
      <item>EURO MODUS d.o.o. za proizvodnju, zastupanje, posredovanje i usluge, OIB 07847863876</item>
    </derivirana_varijabla>
  </DomainObject.Predmet.ProtuStrankaListNazivFormatedOIB>
  <DomainObject.Predmet.OstaliListFormated>
    <izvorni_sadrzaj>
      <item>Mile Cvitanović</item>
    </izvorni_sadrzaj>
    <derivirana_varijabla naziv="DomainObject.Predmet.OstaliListFormated_1">
      <item>Mile Cvitanović</item>
    </derivirana_varijabla>
  </DomainObject.Predmet.OstaliListFormated>
  <DomainObject.Predmet.OstaliListFormatedOIB>
    <izvorni_sadrzaj>
      <item>Mile Cvitanović, OIB 20179869817</item>
    </izvorni_sadrzaj>
    <derivirana_varijabla naziv="DomainObject.Predmet.OstaliListFormatedOIB_1">
      <item>Mile Cvitanović, OIB 20179869817</item>
    </derivirana_varijabla>
  </DomainObject.Predmet.OstaliListFormatedOIB>
  <DomainObject.Predmet.OstaliListFormatedWithAdress>
    <izvorni_sadrzaj>
      <item>Mile Cvitanović, 114. Brigade 9, 21000 Split</item>
    </izvorni_sadrzaj>
    <derivirana_varijabla naziv="DomainObject.Predmet.OstaliListFormatedWithAdress_1">
      <item>Mile Cvitanović, 114. Brigade 9, 21000 Split</item>
    </derivirana_varijabla>
  </DomainObject.Predmet.OstaliListFormatedWithAdress>
  <DomainObject.Predmet.OstaliListFormatedWithAdressOIB>
    <izvorni_sadrzaj>
      <item>Mile Cvitanović, OIB 20179869817, 114. Brigade 9, 21000 Split</item>
    </izvorni_sadrzaj>
    <derivirana_varijabla naziv="DomainObject.Predmet.OstaliListFormatedWithAdressOIB_1">
      <item>Mile Cvitanović, OIB 20179869817, 114. Brigade 9, 21000 Split</item>
    </derivirana_varijabla>
  </DomainObject.Predmet.OstaliListFormatedWithAdressOIB>
  <DomainObject.Predmet.OstaliListNazivFormated>
    <izvorni_sadrzaj>
      <item>Mile Cvitanović</item>
    </izvorni_sadrzaj>
    <derivirana_varijabla naziv="DomainObject.Predmet.OstaliListNazivFormated_1">
      <item>Mile Cvitanović</item>
    </derivirana_varijabla>
  </DomainObject.Predmet.OstaliListNazivFormated>
  <DomainObject.Predmet.OstaliListNazivFormatedOIB>
    <izvorni_sadrzaj>
      <item>Mile Cvitanović, OIB 20179869817</item>
    </izvorni_sadrzaj>
    <derivirana_varijabla naziv="DomainObject.Predmet.OstaliListNazivFormatedOIB_1">
      <item>Mile Cvitanović, OIB 20179869817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St-275/2016-11</izvorni_sadrzaj>
    <derivirana_varijabla naziv="DomainObject.PoslovniBrojDokumenta_1">St-275/2016-11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MODUS d.o.o. za proizvodnju, zastupanje, posredovanje i usluge</izvorni_sadrzaj>
    <derivirana_varijabla naziv="DomainObject.Predmet.ProtustrankaIDrugi_1">EURO MODUS d.o.o. za proizvodnju, zastupanje, posredovanje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MODUS d.o.o. za proizvodnju, zastupanje, posredovanje i usluge, OIB 07847863876, Tomislavova 86, 22300 Knin</izvorni_sadrzaj>
    <derivirana_varijabla naziv="DomainObject.Predmet.ProtustrankaIDrugiAdressOIB_1">EURO MODUS d.o.o. za proizvodnju, zastupanje, posredovanje i usluge, OIB 07847863876, Tomislavova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MODUS d.o.o. za proizvodnju, zastupanje, posredovanje i usluge</item>
      <item>FINA - Podružnica Šibenik</item>
      <item>Mile Cvitanović</item>
    </izvorni_sadrzaj>
    <derivirana_varijabla naziv="DomainObject.Predmet.SudioniciListNaziv_1">
      <item>EURO MODUS d.o.o. za proizvodnju, zastupanje, posredovanje i usluge</item>
      <item>FINA - Podružnica Šibenik</item>
      <item>Mile Cvitanović</item>
    </derivirana_varijabla>
  </DomainObject.Predmet.SudioniciListNaziv>
  <DomainObject.Predmet.SudioniciListAdressOIB>
    <izvorni_sadrzaj>
      <item>EURO MODUS d.o.o. za proizvodnju, zastupanje, posredovanje i usluge, OIB 07847863876, Tomislavova 86,22300 Knin</item>
      <item>FINA - Podružnica Šibenik, OIB 85821130368, Perivoj L. Marune 1,22000 Šibenik</item>
      <item>Mile Cvitanović, OIB 20179869817, 114. Brigade 9,21000 Split</item>
    </izvorni_sadrzaj>
    <derivirana_varijabla naziv="DomainObject.Predmet.SudioniciListAdressOIB_1">
      <item>EURO MODUS d.o.o. za proizvodnju, zastupanje, posredovanje i usluge, OIB 07847863876, Tomislavova 86,22300 Knin</item>
      <item>FINA - Podružnica Šibenik, OIB 85821130368, Perivoj L. Marune 1,22000 Šibenik</item>
      <item>Mile Cvitanović, OIB 20179869817, 114. Brigade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1E642-52DB-41AE-B812-D871212AF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4427</properties:Characters>
  <properties:Lines>126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2018-06-14T11:42:00Z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St-275/2016-11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