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24ebbd" w14:paraId="724ebbd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340A58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St-549/17-</w:t>
            </w:r>
            <w:r w:rsidR="00563AFE">
              <w:t>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>
        <w:rPr>
          <w:rFonts w:hAnsi="Times New Roman" w:ascii="Times New Roman"/>
          <w:sz w:val="24"/>
          <w:szCs w:val="24"/>
        </w:rPr>
        <w:t>PVC STOLARIJA JOLE j.d.o.o. , OIB: 69298495527 sa sjedištem u Stjepana Radića 180, 48350 Šemovci, dana 20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studenog</w:t>
      </w:r>
      <w:r w:rsidRPr="00340A58">
        <w:rPr>
          <w:rFonts w:hAnsi="Times New Roman" w:ascii="Times New Roman"/>
          <w:sz w:val="24"/>
          <w:szCs w:val="24"/>
        </w:rPr>
        <w:t xml:space="preserve"> 2017. Godine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Utvrđuje se da ukupni iznos evidentiranog duga dužnika PVC STOLARIJA JOLE j.d.o.o. , OIB: 69298495527 sa sjedištem u Stjepana Radića 180, iznosi 52.449,96 kn.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direktor dužnika </w:t>
      </w:r>
      <w:r>
        <w:rPr>
          <w:rFonts w:hAnsi="Times New Roman" w:ascii="Times New Roman"/>
          <w:sz w:val="24"/>
          <w:szCs w:val="24"/>
        </w:rPr>
        <w:t>Josip Horvat, OIB: 62188118616, Šemovci, Stjepana Radića 180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3.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studenog</w:t>
      </w:r>
      <w:r w:rsidRPr="00340A58">
        <w:rPr>
          <w:rFonts w:hAnsi="Times New Roman" w:ascii="Times New Roman"/>
          <w:sz w:val="24"/>
          <w:szCs w:val="24"/>
        </w:rPr>
        <w:t xml:space="preserve"> 2017. godine, predlagatelj Financijska agencija, Regionalni centar Zagreb, Podružnica Varaždin podnio je prijedlog  za otvaranje skraćenog stečajnog postupka nad dužnikom, navodeći da dužnik </w:t>
      </w:r>
      <w:r>
        <w:rPr>
          <w:rFonts w:hAnsi="Times New Roman" w:ascii="Times New Roman"/>
          <w:sz w:val="24"/>
          <w:szCs w:val="24"/>
        </w:rPr>
        <w:t>PVC STOLARIJA JOLE j.d.o.o. , OIB: 69298495527 sa sjedištem u Stjepana Radića 180, 48350 Šemovci, na dan 1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studeni</w:t>
      </w:r>
      <w:r w:rsidRPr="00340A58">
        <w:rPr>
          <w:rFonts w:hAnsi="Times New Roman" w:ascii="Times New Roman"/>
          <w:sz w:val="24"/>
          <w:szCs w:val="24"/>
        </w:rPr>
        <w:t xml:space="preserve"> 2017. u Očevidniku redoslijeda osnova za plaćanje ima evidentirane neizvršene osnove za plaćanje u ukupnom iznosu </w:t>
      </w:r>
      <w:r>
        <w:rPr>
          <w:rFonts w:hAnsi="Times New Roman" w:ascii="Times New Roman"/>
          <w:sz w:val="24"/>
          <w:szCs w:val="24"/>
        </w:rPr>
        <w:t>52.449,96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 xml:space="preserve"> 20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studenog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8C0678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67BF" w:rsidP="00501147" w:rsidR="000967BF">
      <w:pPr>
        <w:spacing w:lineRule="auto" w:line="240" w:after="0"/>
      </w:pPr>
      <w:r>
        <w:separator/>
      </w:r>
    </w:p>
  </w:endnote>
  <w:endnote w:id="0" w:type="continuationSeparator">
    <w:p w:rsidRDefault="000967BF" w:rsidP="00501147" w:rsidR="000967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67BF" w:rsidP="00501147" w:rsidR="000967BF">
      <w:pPr>
        <w:spacing w:lineRule="auto" w:line="240" w:after="0"/>
      </w:pPr>
      <w:r>
        <w:separator/>
      </w:r>
    </w:p>
  </w:footnote>
  <w:footnote w:id="0" w:type="continuationSeparator">
    <w:p w:rsidRDefault="000967BF" w:rsidP="00501147" w:rsidR="000967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C0678">
      <w:rPr>
        <w:rFonts w:hAnsi="Times New Roman" w:ascii="Times New Roman"/>
        <w:noProof/>
        <w:sz w:val="24"/>
        <w:szCs w:val="24"/>
      </w:rPr>
      <w:t>Poslovni broj: 9 St-549/17-3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C067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87C43"/>
    <w:rsid w:val="000967BF"/>
    <w:rsid w:val="00194888"/>
    <w:rsid w:val="001F6DF0"/>
    <w:rsid w:val="00237FCE"/>
    <w:rsid w:val="002971D6"/>
    <w:rsid w:val="002D2FC4"/>
    <w:rsid w:val="002E3DDB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3AFE"/>
    <w:rsid w:val="005E1D89"/>
    <w:rsid w:val="005F633B"/>
    <w:rsid w:val="00685195"/>
    <w:rsid w:val="00741600"/>
    <w:rsid w:val="00757A30"/>
    <w:rsid w:val="007802E2"/>
    <w:rsid w:val="0078776D"/>
    <w:rsid w:val="007A409A"/>
    <w:rsid w:val="008659E3"/>
    <w:rsid w:val="008A6557"/>
    <w:rsid w:val="008C0678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3D6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6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6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67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6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6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06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6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67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6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6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PVC STOLARIJA JOLE jednostavno društvo s ograničenom odgovornošću za proizvodnju, trgovinu i usluge zastupanog po punomoćniku Josip Horvat</izvorni_sadrzaj>
    <derivirana_varijabla naziv="DomainObject.Predmet.ProtustrankaFormated_1">  PVC STOLARIJA JOLE jednostavno društvo s ograničenom odgovornošću za proizvodnju, trgovinu i usluge zastupanog po punomoćniku Josip Horvat</derivirana_varijabla>
  </DomainObject.Predmet.ProtustrankaFormated>
  <DomainObject.Predmet.ProtustrankaFormatedOIB>
    <izvorni_sadrzaj>  PVC STOLARIJA JOLE jednostavno društvo s ograničenom odgovornošću za proizvodnju, trgovinu i usluge, OIB 69298495527 zastupanog po punomoćniku Josip Horvat</izvorni_sadrzaj>
    <derivirana_varijabla naziv="DomainObject.Predmet.ProtustrankaFormatedOIB_1">  PVC STOLARIJA JOLE jednostavno društvo s ograničenom odgovornošću za proizvodnju, trgovinu i usluge, OIB 69298495527 zastupanog po punomoćniku Josip Horvat</derivirana_varijabla>
  </DomainObject.Predmet.ProtustrankaFormatedOIB>
  <DomainObject.Predmet.ProtustrankaFormatedWithAdress>
    <izvorni_sadrzaj> PVC STOLARIJA JOLE jednostavno društvo s ograničenom odgovornošću za proizvodnju, trgovinu i usluge, Stjepana Radića 180, 48350 Šemovci zastupanog po punomoćniku Josip Horvat</izvorni_sadrzaj>
    <derivirana_varijabla naziv="DomainObject.Predmet.ProtustrankaFormatedWithAdress_1"> PVC STOLARIJA JOLE jednostavno društvo s ograničenom odgovornošću za proizvodnju, trgovinu i usluge, Stjepana Radića 180, 48350 Šemovci zastupanog po punomoćniku Josip Horvat</derivirana_varijabla>
  </DomainObject.Predmet.ProtustrankaFormatedWithAdress>
  <DomainObject.Predmet.ProtustrankaFormatedWithAdressOIB>
    <izvorni_sadrzaj> PVC STOLARIJA JOLE jednostavno društvo s ograničenom odgovornošću za proizvodnju, trgovinu i usluge, OIB 69298495527, Stjepana Radića 180, 48350 Šemovci zastupanog po punomoćniku Josip Horvat</izvorni_sadrzaj>
    <derivirana_varijabla naziv="DomainObject.Predmet.ProtustrankaFormatedWithAdressOIB_1"> PVC STOLARIJA JOLE jednostavno društvo s ograničenom odgovornošću za proizvodnju, trgovinu i usluge, OIB 69298495527, Stjepana Radića 180, 48350 Šemovci zastupanog po punomoćniku Josip Horvat</derivirana_varijabla>
  </DomainObject.Predmet.ProtustrankaFormatedWithAdressOIB>
  <DomainObject.Predmet.ProtustrankaWithAdress>
    <izvorni_sadrzaj>PVC STOLARIJA JOLE jednostavno društvo s ograničenom odgovornošću za proizvodnju, trgovinu i usluge Stjepana Radića 180, 48350 Šemovci</izvorni_sadrzaj>
    <derivirana_varijabla naziv="DomainObject.Predmet.ProtustrankaWithAdress_1">PVC STOLARIJA JOLE jednostavno društvo s ograničenom odgovornošću za proizvodnju, trgovinu i usluge Stjepana Radića 180, 48350 Šemovci</derivirana_varijabla>
  </DomainObject.Predmet.ProtustrankaWithAdress>
  <DomainObject.Predmet.ProtustrankaWithAdressOIB>
    <izvorni_sadrzaj>PVC STOLARIJA JOLE jednostavno društvo s ograničenom odgovornošću za proizvodnju, trgovinu i usluge, OIB 69298495527, Stjepana Radića 180, 48350 Šemovci</izvorni_sadrzaj>
    <derivirana_varijabla naziv="DomainObject.Predmet.ProtustrankaWithAdressOIB_1">PVC STOLARIJA JOLE jednostavno društvo s ograničenom odgovornošću za proizvodnju, trgovinu i usluge, OIB 69298495527, Stjepana Radića 180, 48350 Šemovci</derivirana_varijabla>
  </DomainObject.Predmet.ProtustrankaWithAdressOIB>
  <DomainObject.Predmet.ProtustrankaNazivFormated>
    <izvorni_sadrzaj>PVC STOLARIJA JOLE jednostavno društvo s ograničenom odgovornošću za proizvodnju, trgovinu i usluge</izvorni_sadrzaj>
    <derivirana_varijabla naziv="DomainObject.Predmet.ProtustrankaNazivFormated_1">PVC STOLARIJA JOLE jednostavno društvo s ograničenom odgovornošću za proizvodnju, trgovinu i usluge</derivirana_varijabla>
  </DomainObject.Predmet.ProtustrankaNazivFormated>
  <DomainObject.Predmet.ProtustrankaNazivFormatedOIB>
    <izvorni_sadrzaj>PVC STOLARIJA JOLE jednostavno društvo s ograničenom odgovornošću za proizvodnju, trgovinu i usluge, OIB 69298495527</izvorni_sadrzaj>
    <derivirana_varijabla naziv="DomainObject.Predmet.ProtustrankaNazivFormatedOIB_1">PVC STOLARIJA JOLE jednostavno društvo s ograničenom odgovornošću za proizvodnju, trgovinu i usluge, OIB 69298495527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52449.96</izvorni_sadrzaj>
    <derivirana_varijabla naziv="DomainObject.Predmet.TrenutnaVrijednost_1">52449.96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PVC STOLARIJA JOLE jednostavno društvo s ograničenom odgovornošću za proizvodnju, trgovinu i usluge zastupanog po punomoćniku Josip Horvat</item>
    </izvorni_sadrzaj>
    <derivirana_varijabla naziv="DomainObject.Predmet.ProtuStrankaListFormated_1">
      <item>PVC STOLARIJA JOLE jednostavno društvo s ograničenom odgovornošću za proizvodnju, trgovinu i usluge zastupanog po punomoćniku Josip Horvat</item>
    </derivirana_varijabla>
  </DomainObject.Predmet.ProtuStrankaListFormated>
  <DomainObject.Predmet.ProtuStrankaListFormatedOIB>
    <izvorni_sadrzaj>
      <item>PVC STOLARIJA JOLE jednostavno društvo s ograničenom odgovornošću za proizvodnju, trgovinu i usluge, OIB 69298495527 zastupanog po punomoćniku Josip Horvat</item>
    </izvorni_sadrzaj>
    <derivirana_varijabla naziv="DomainObject.Predmet.ProtuStrankaListFormatedOIB_1">
      <item>PVC STOLARIJA JOLE jednostavno društvo s ograničenom odgovornošću za proizvodnju, trgovinu i usluge, OIB 69298495527 zastupanog po punomoćniku Josip Horvat</item>
    </derivirana_varijabla>
  </DomainObject.Predmet.ProtuStrankaListFormatedOIB>
  <DomainObject.Predmet.ProtuStrankaListFormatedWithAdress>
    <izvorni_sadrzaj>
      <item>PVC STOLARIJA JOLE jednostavno društvo s ograničenom odgovornošću za proizvodnju, trgovinu i usluge, Stjepana Radića 180, 48350 Šemovci zastupanog po punomoćniku Josip Horvat</item>
    </izvorni_sadrzaj>
    <derivirana_varijabla naziv="DomainObject.Predmet.ProtuStrankaListFormatedWithAdress_1">
      <item>PVC STOLARIJA JOLE jednostavno društvo s ograničenom odgovornošću za proizvodnju, trgovinu i usluge, Stjepana Radića 180, 48350 Šemovci zastupanog po punomoćniku Josip Horvat</item>
    </derivirana_varijabla>
  </DomainObject.Predmet.ProtuStrankaListFormatedWithAdress>
  <DomainObject.Predmet.ProtuStrankaListFormatedWithAdressOIB>
    <izvorni_sadrzaj>
      <item>PVC STOLARIJA JOLE jednostavno društvo s ograničenom odgovornošću za proizvodnju, trgovinu i usluge, OIB 69298495527, Stjepana Radića 180, 48350 Šemovci zastupanog po punomoćniku Josip Horvat</item>
    </izvorni_sadrzaj>
    <derivirana_varijabla naziv="DomainObject.Predmet.ProtuStrankaListFormatedWithAdressOIB_1">
      <item>PVC STOLARIJA JOLE jednostavno društvo s ograničenom odgovornošću za proizvodnju, trgovinu i usluge, OIB 69298495527, Stjepana Radića 180, 48350 Šemovci zastupanog po punomoćniku Josip Horvat</item>
    </derivirana_varijabla>
  </DomainObject.Predmet.ProtuStrankaListFormatedWithAdressOIB>
  <DomainObject.Predmet.ProtuStrankaListNazivFormated>
    <izvorni_sadrzaj>
      <item>PVC STOLARIJA JOLE jednostavno društvo s ograničenom odgovornošću za proizvodnju, trgovinu i usluge</item>
    </izvorni_sadrzaj>
    <derivirana_varijabla naziv="DomainObject.Predmet.ProtuStrankaListNazivFormated_1">
      <item>PVC STOLARIJA JOLE jednostavno društvo s ograničenom odgovornošću za proizvodnju, trgovinu i usluge</item>
    </derivirana_varijabla>
  </DomainObject.Predmet.ProtuStrankaListNazivFormated>
  <DomainObject.Predmet.ProtuStrankaListNazivFormatedOIB>
    <izvorni_sadrzaj>
      <item>PVC STOLARIJA JOLE jednostavno društvo s ograničenom odgovornošću za proizvodnju, trgovinu i usluge, OIB 69298495527</item>
    </izvorni_sadrzaj>
    <derivirana_varijabla naziv="DomainObject.Predmet.ProtuStrankaListNazivFormatedOIB_1">
      <item>PVC STOLARIJA JOLE jednostavno društvo s ograničenom odgovornošću za proizvodnju, trgovinu i usluge, OIB 69298495527</item>
    </derivirana_varijabla>
  </DomainObject.Predmet.ProtuStrankaListNazivFormatedOIB>
  <DomainObject.Predmet.OstaliListFormated>
    <izvorni_sadrzaj>
      <item>Sudski registar</item>
      <item>Josip Horvat punomoćnik sudionika u postupku PVC STOLARIJA JOLE jednostavno društvo s ograničenom odgovornošću za proizvodnju, trgovinu i usluge</item>
    </izvorni_sadrzaj>
    <derivirana_varijabla naziv="DomainObject.Predmet.OstaliListFormated_1">
      <item>Sudski registar</item>
      <item>Josip Horvat punomoćnik sudionika u postupku PVC STOLARIJA JOLE jednostavno društvo s ograničenom odgovornošću za proizvodnju, trgovinu i usluge</item>
    </derivirana_varijabla>
  </DomainObject.Predmet.OstaliListFormated>
  <DomainObject.Predmet.OstaliListFormatedOIB>
    <izvorni_sadrzaj>
      <item>Sudski registar</item>
      <item>Josip Horvat, OIB 62188118616 punomoćnik sudionika u postupku PVC STOLARIJA JOLE jednostavno društvo s ograničenom odgovornošću za proizvodnju, trgovinu i usluge</item>
    </izvorni_sadrzaj>
    <derivirana_varijabla naziv="DomainObject.Predmet.OstaliListFormatedOIB_1">
      <item>Sudski registar</item>
      <item>Josip Horvat, OIB 62188118616 punomoćnik sudionika u postupku PVC STOLARIJA JOLE jednostavno društvo s ograničenom odgovornošću za proizvodnju, trgovinu i usluge</item>
    </derivirana_varijabla>
  </DomainObject.Predmet.OstaliListFormatedOIB>
  <DomainObject.Predmet.OstaliListFormatedWithAdress>
    <izvorni_sadrzaj>
      <item>Sudski registar</item>
      <item>Josip Horvat, Stjepana Radića 180, 48350 Šemovci punomoćnik sudionika u postupku PVC STOLARIJA JOLE jednostavno društvo s ograničenom odgovornošću za proizvodnju, trgovinu i usluge</item>
    </izvorni_sadrzaj>
    <derivirana_varijabla naziv="DomainObject.Predmet.OstaliListFormatedWithAdress_1">
      <item>Sudski registar</item>
      <item>Josip Horvat, Stjepana Radića 180, 48350 Šemovci punomoćnik sudionika u postupku PVC STOLARIJA JOLE jednostavno društvo s ograničenom odgovornošću za proizvodnju, trgovinu i usluge</item>
    </derivirana_varijabla>
  </DomainObject.Predmet.OstaliListFormatedWithAdress>
  <DomainObject.Predmet.OstaliListFormatedWithAdressOIB>
    <izvorni_sadrzaj>
      <item>Sudski registar</item>
      <item>Josip Horvat, OIB 62188118616, Stjepana Radića 180, 48350 Šemovci punomoćnik sudionika u postupku PVC STOLARIJA JOLE jednostavno društvo s ograničenom odgovornošću za proizvodnju, trgovinu i usluge</item>
    </izvorni_sadrzaj>
    <derivirana_varijabla naziv="DomainObject.Predmet.OstaliListFormatedWithAdressOIB_1">
      <item>Sudski registar</item>
      <item>Josip Horvat, OIB 62188118616, Stjepana Radića 180, 48350 Šemovci punomoćnik sudionika u postupku PVC STOLARIJA JOLE jednostavno društvo s ograničenom odgovornošću za proizvodnju, trgovinu i usluge</item>
    </derivirana_varijabla>
  </DomainObject.Predmet.OstaliListFormatedWithAdressOIB>
  <DomainObject.Predmet.OstaliListNazivFormated>
    <izvorni_sadrzaj>
      <item>Sudski registar</item>
      <item>Josip Horvat</item>
    </izvorni_sadrzaj>
    <derivirana_varijabla naziv="DomainObject.Predmet.OstaliListNazivFormated_1">
      <item>Sudski registar</item>
      <item>Josip Horvat</item>
    </derivirana_varijabla>
  </DomainObject.Predmet.OstaliListNazivFormated>
  <DomainObject.Predmet.OstaliListNazivFormatedOIB>
    <izvorni_sadrzaj>
      <item>Sudski registar</item>
      <item>Josip Horvat, OIB 62188118616</item>
    </izvorni_sadrzaj>
    <derivirana_varijabla naziv="DomainObject.Predmet.OstaliListNazivFormatedOIB_1">
      <item>Sudski registar</item>
      <item>Josip Horvat, OIB 62188118616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PVC STOLARIJA JOLE jednostavno društvo s ograničenom odgovornošću za proizvodnju, trgovinu i usluge</izvorni_sadrzaj>
    <derivirana_varijabla naziv="DomainObject.Predmet.ProtustrankaIDrugi_1">PVC STOLARIJA JOLE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PVC STOLARIJA JOLE jednostavno društvo s ograničenom odgovornošću za proizvodnju, trgovinu i usluge, OIB 69298495527, Stjepana Radića 180, 48350 Šemovci</izvorni_sadrzaj>
    <derivirana_varijabla naziv="DomainObject.Predmet.ProtustrankaIDrugiAdressOIB_1">PVC STOLARIJA JOLE jednostavno društvo s ograničenom odgovornošću za proizvodnju, trgovinu i usluge, OIB 69298495527, Stjepana Radića 180, 48350 Šemovci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PVC STOLARIJA JOLE jednostavno društvo s ograničenom odgovornošću za proizvodnju, trgovinu i usluge</item>
      <item>Sudski registar</item>
      <item>Josip Horvat</item>
    </izvorni_sadrzaj>
    <derivirana_varijabla naziv="DomainObject.Predmet.SudioniciListNaziv_1">
      <item>Financijska agencija</item>
      <item>PVC STOLARIJA JOLE jednostavno društvo s ograničenom odgovornošću za proizvodnju, trgovinu i usluge</item>
      <item>Sudski registar</item>
      <item>Josip Horvat</item>
    </derivirana_varijabla>
  </DomainObject.Predmet.SudioniciListNaziv>
  <DomainObject.Predmet.SudioniciListAdressOIB>
    <izvorni_sadrzaj>
      <item>Financijska agencija, OIB 85821130368, Ulica grada Vukovara 70,10000 Zagreb</item>
      <item>PVC STOLARIJA JOLE jednostavno društvo s ograničenom odgovornošću za proizvodnju, trgovinu i usluge, OIB 69298495527, Stjepana Radića 180,48350 Šemovci</item>
      <item>Sudski registar</item>
      <item>Josip Horvat, OIB 62188118616, Stjepana Radića 180,48350 Šemovci</item>
    </izvorni_sadrzaj>
    <derivirana_varijabla naziv="DomainObject.Predmet.SudioniciListAdressOIB_1">
      <item>Financijska agencija, OIB 85821130368, Ulica grada Vukovara 70,10000 Zagreb</item>
      <item>PVC STOLARIJA JOLE jednostavno društvo s ograničenom odgovornošću za proizvodnju, trgovinu i usluge, OIB 69298495527, Stjepana Radića 180,48350 Šemovci</item>
      <item>Sudski registar</item>
      <item>Josip Horvat, OIB 62188118616, Stjepana Radića 180,48350 Šemovci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69298495527</item>
      <item>, OIB null</item>
      <item>, OIB 62188118616</item>
    </izvorni_sadrzaj>
    <derivirana_varijabla naziv="DomainObject.Predmet.SudioniciListNazivOIB_1">
      <item>, OIB 85821130368</item>
      <item>, OIB 69298495527</item>
      <item>, OIB null</item>
      <item>, OIB 62188118616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81A0E7-9385-448A-93D9-6F78795C8B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2581</properties:Characters>
  <properties:Lines>76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2017-11-20T08:08:00Z</dcterms:created>
  <dc:creator>Mirjana Mlinarić</dc:creator>
  <cp:lastModifiedBy>Marko Makaj</cp:lastModifiedBy>
  <cp:lastPrinted>2017-11-20T08:05:00Z</cp:lastPrinted>
  <dcterms:modified xmlns:xsi="http://www.w3.org/2001/XMLSchema-instance" xsi:type="dcterms:W3CDTF">2017-11-20T08:12:00Z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