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c00e" w14:paraId="341c00e" w:rsidRDefault="00284E54" w:rsidP="00284E54" w:rsidR="00284E5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602</w:t>
      </w:r>
      <w:r>
        <w:rPr>
          <w:szCs w:val="24"/>
        </w:rPr>
        <w:t>/2015-5</w:t>
      </w:r>
    </w:p>
    <w:p w:rsidRDefault="00284E54" w:rsidP="00284E54" w:rsidR="00284E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84E54" w:rsidP="00284E54" w:rsidR="00284E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84E54" w:rsidP="00284E54" w:rsidR="00284E5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84E54" w:rsidP="00284E54" w:rsidR="00284E5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WISTON-WIZER </w:t>
      </w:r>
      <w:proofErr w:type="spellStart"/>
      <w:r>
        <w:t>export</w:t>
      </w:r>
      <w:proofErr w:type="spellEnd"/>
      <w:r>
        <w:t>-import d.o.o., OIB: 84130029134 sa sjedištem u Čakovečka 14, Prelog 40323</w:t>
      </w:r>
      <w:r>
        <w:t>, dana 28. siječnja 2016. godine</w:t>
      </w:r>
    </w:p>
    <w:p w:rsidRDefault="00284E54" w:rsidP="00284E54" w:rsidR="00284E54">
      <w:pPr>
        <w:jc w:val="both"/>
      </w:pPr>
    </w:p>
    <w:p w:rsidRDefault="00284E54" w:rsidP="00284E54" w:rsidR="00284E5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WISTON-WIZER </w:t>
      </w:r>
      <w:proofErr w:type="spellStart"/>
      <w:r>
        <w:t>export</w:t>
      </w:r>
      <w:proofErr w:type="spellEnd"/>
      <w:r>
        <w:t>-import d.o.o., OIB: 84130029134 sa sjedištem u Čakovečka 14, Prelog 40323</w:t>
      </w:r>
      <w:r>
        <w:rPr>
          <w:szCs w:val="24"/>
        </w:rPr>
        <w:t>, s danom 28. siječnja 2016. u 14,00 sati.</w:t>
      </w:r>
    </w:p>
    <w:p w:rsidRDefault="00284E54" w:rsidP="00284E54" w:rsidR="00284E54">
      <w:pPr>
        <w:jc w:val="both"/>
        <w:rPr>
          <w:szCs w:val="24"/>
        </w:rPr>
      </w:pPr>
    </w:p>
    <w:p w:rsidRDefault="00284E54" w:rsidP="00284E54" w:rsidR="00284E5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WISTON-WIZER </w:t>
      </w:r>
      <w:proofErr w:type="spellStart"/>
      <w:r>
        <w:t>export</w:t>
      </w:r>
      <w:proofErr w:type="spellEnd"/>
      <w:r>
        <w:t>-import d.o.o., OIB: 84130029134 sa sjedištem u Čakovečka 14, Prelog 40323.</w:t>
      </w:r>
    </w:p>
    <w:p w:rsidRDefault="00284E54" w:rsidP="00284E54" w:rsidR="00284E54">
      <w:pPr>
        <w:jc w:val="both"/>
      </w:pPr>
    </w:p>
    <w:p w:rsidRDefault="00284E54" w:rsidP="00284E54" w:rsidR="00284E54">
      <w:pPr>
        <w:jc w:val="both"/>
      </w:pPr>
      <w:r>
        <w:tab/>
        <w:t xml:space="preserve">III Za stečajnog upravitelja imenuje se </w:t>
      </w:r>
      <w:r>
        <w:t xml:space="preserve">Berislav Maksimović, OIB: 57300759557, </w:t>
      </w:r>
      <w:proofErr w:type="spellStart"/>
      <w:r>
        <w:t>Hrašćica</w:t>
      </w:r>
      <w:proofErr w:type="spellEnd"/>
      <w:r>
        <w:t>, B. Radića 1, Varaždin.</w:t>
      </w:r>
    </w:p>
    <w:p w:rsidRDefault="00284E54" w:rsidP="00284E54" w:rsidR="00284E54">
      <w:pPr>
        <w:jc w:val="both"/>
        <w:rPr>
          <w:color w:val="FF0000"/>
        </w:rPr>
      </w:pP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84E54" w:rsidP="00284E54" w:rsidR="00284E54">
      <w:pPr>
        <w:jc w:val="both"/>
        <w:rPr>
          <w:szCs w:val="24"/>
        </w:rPr>
      </w:pP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WISTON-WIZER </w:t>
      </w:r>
      <w:proofErr w:type="spellStart"/>
      <w:r>
        <w:t>export</w:t>
      </w:r>
      <w:proofErr w:type="spellEnd"/>
      <w:r>
        <w:t>-import d.o.o., OIB: 84130029134 sa sjedištem u Čakovečka 14, Prelog 40323</w:t>
      </w:r>
      <w:r>
        <w:rPr>
          <w:szCs w:val="24"/>
        </w:rPr>
        <w:t>, bit će brisan iz sudskog registra.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jc w:val="center"/>
        <w:rPr>
          <w:szCs w:val="24"/>
        </w:rPr>
      </w:pPr>
      <w:r>
        <w:rPr>
          <w:szCs w:val="24"/>
        </w:rPr>
        <w:t>U Varaždinu, 28. siječnja 2016.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 xml:space="preserve">     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84E54" w:rsidP="00284E54" w:rsidR="00284E5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84E54" w:rsidP="00284E54" w:rsidR="00284E5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  <w:r>
        <w:rPr>
          <w:szCs w:val="24"/>
        </w:rPr>
        <w:t>DNA:</w:t>
      </w:r>
    </w:p>
    <w:p w:rsidRDefault="00284E54" w:rsidP="00284E54" w:rsidR="00284E5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84E54" w:rsidP="00284E54" w:rsidR="00284E5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84E54" w:rsidP="00284E54" w:rsidR="00284E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WISTON-WIZER </w:t>
      </w:r>
      <w:proofErr w:type="spellStart"/>
      <w:r>
        <w:t>export</w:t>
      </w:r>
      <w:proofErr w:type="spellEnd"/>
      <w:r>
        <w:t>-import d.o.o., OIB: 84130029134 sa sjedištem u Čakovečka 14, Prelog 40323</w:t>
      </w:r>
    </w:p>
    <w:p w:rsidRDefault="00284E54" w:rsidP="00284E54" w:rsidR="00284E5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>Vjeran Skok, Prelog, Ivana Meštrovića 5</w:t>
      </w:r>
    </w:p>
    <w:p w:rsidRDefault="00284E54" w:rsidP="00284E54" w:rsidR="00284E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84E54" w:rsidP="00284E54" w:rsidR="00284E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284E54" w:rsidP="00284E54" w:rsidR="00284E5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Berislav Maksimović, </w:t>
      </w:r>
      <w:proofErr w:type="spellStart"/>
      <w:r>
        <w:t>Hrašćica</w:t>
      </w:r>
      <w:proofErr w:type="spellEnd"/>
      <w:r>
        <w:t>, Varaždin, B. Radića 1</w:t>
      </w:r>
    </w:p>
    <w:p w:rsidRDefault="00284E54" w:rsidP="00284E54" w:rsidR="00284E5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>
      <w:pPr>
        <w:rPr>
          <w:szCs w:val="24"/>
        </w:rPr>
      </w:pPr>
    </w:p>
    <w:p w:rsidRDefault="00284E54" w:rsidP="00284E54" w:rsidR="00284E54"/>
    <w:p w:rsidRDefault="00284E54" w:rsidP="00284E54" w:rsidR="00284E54"/>
    <w:p w:rsidRDefault="00DA0242" w:rsidP="00284E54" w:rsidR="00DA0242" w:rsidRPr="00284E54"/>
    <w:sectPr w:rsidSect="00EB0D4C" w:rsidR="00DA0242" w:rsidRPr="00284E5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E54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84E5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84E5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St-602/2015-5</izvorni_sadrzaj>
    <derivirana_varijabla naziv="DomainObject.Oznaka_1">St-602/2015-5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St-602/2015</izvorni_sadrzaj>
    <derivirana_varijabla naziv="DomainObject.Predmet.OznakaBroj_1">St-602/2015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WISTON-VIZER, društvo s ograničenom odgovornošću za proizvodnju, promet, vanjsku trgovinu, transport, ugostiteljstvo i turiz</izvorni_sadrzaj>
    <derivirana_varijabla naziv="DomainObject.Predmet.ProtustrankaFormated_1">  WISTON-VIZER, društvo s ograničenom odgovornošću za proizvodnju, promet, vanjsku trgovinu, transport, ugostiteljstvo i turiz</derivirana_varijabla>
  </DomainObject.Predmet.ProtustrankaFormated>
  <DomainObject.Predmet.ProtustrankaFormatedOIB>
    <izvorni_sadrzaj>  WISTON-VIZER, društvo s ograničenom odgovornošću za proizvodnju, promet, vanjsku trgovinu, transport, ugostiteljstvo i turiz, OIB 84130029134</izvorni_sadrzaj>
    <derivirana_varijabla naziv="DomainObject.Predmet.ProtustrankaFormatedOIB_1">  WISTON-VIZER, društvo s ograničenom odgovornošću za proizvodnju, promet, vanjsku trgovinu, transport, ugostiteljstvo i turiz, OIB 84130029134</derivirana_varijabla>
  </DomainObject.Predmet.ProtustrankaFormatedOIB>
  <DomainObject.Predmet.ProtustrankaFormatedWithAdress>
    <izvorni_sadrzaj> WISTON-VIZER, društvo s ograničenom odgovornošću za proizvodnju, promet, vanjsku trgovinu, transport, ugostiteljstvo i turiz, Čakovečka 14, 40323 Prelog</izvorni_sadrzaj>
    <derivirana_varijabla naziv="DomainObject.Predmet.ProtustrankaFormatedWithAdress_1"> WISTON-VIZER, društvo s ograničenom odgovornošću za proizvodnju, promet, vanjsku trgovinu, transport, ugostiteljstvo i turiz, Čakovečka 14, 40323 Prelog</derivirana_varijabla>
  </DomainObject.Predmet.ProtustrankaFormatedWithAdress>
  <DomainObject.Predmet.ProtustrankaFormatedWithAdressOIB>
    <izvorni_sadrzaj> WISTON-VIZER, društvo s ograničenom odgovornošću za proizvodnju, promet, vanjsku trgovinu, transport, ugostiteljstvo i turiz, OIB 84130029134, Čakovečka 14, 40323 Prelog</izvorni_sadrzaj>
    <derivirana_varijabla naziv="DomainObject.Predmet.ProtustrankaFormatedWithAdressOIB_1"> WISTON-VIZER, društvo s ograničenom odgovornošću za proizvodnju, promet, vanjsku trgovinu, transport, ugostiteljstvo i turiz, OIB 84130029134, Čakovečka 14, 40323 Prelog</derivirana_varijabla>
  </DomainObject.Predmet.ProtustrankaFormatedWithAdressOIB>
  <DomainObject.Predmet.ProtustrankaWithAdress>
    <izvorni_sadrzaj>WISTON-VIZER, društvo s ograničenom odgovornošću za proizvodnju, promet, vanjsku trgovinu, transport, ugostiteljstvo i turiz Čakovečka 14, 40323 Prelog</izvorni_sadrzaj>
    <derivirana_varijabla naziv="DomainObject.Predmet.ProtustrankaWithAdress_1">WISTON-VIZER, društvo s ograničenom odgovornošću za proizvodnju, promet, vanjsku trgovinu, transport, ugostiteljstvo i turiz Čakovečka 14, 40323 Prelog</derivirana_varijabla>
  </DomainObject.Predmet.ProtustrankaWithAdress>
  <DomainObject.Predmet.ProtustrankaWithAdressOIB>
    <izvorni_sadrzaj>WISTON-VIZER, društvo s ograničenom odgovornošću za proizvodnju, promet, vanjsku trgovinu, transport, ugostiteljstvo i turiz, OIB 84130029134, Čakovečka 14, 40323 Prelog</izvorni_sadrzaj>
    <derivirana_varijabla naziv="DomainObject.Predmet.ProtustrankaWithAdressOIB_1">WISTON-VIZER, društvo s ograničenom odgovornošću za proizvodnju, promet, vanjsku trgovinu, transport, ugostiteljstvo i turiz, OIB 84130029134, Čakovečka 14, 40323 Prelog</derivirana_varijabla>
  </DomainObject.Predmet.ProtustrankaWithAdressOIB>
  <DomainObject.Predmet.ProtustrankaNazivFormated>
    <izvorni_sadrzaj>WISTON-VIZER, društvo s ograničenom odgovornošću za proizvodnju, promet, vanjsku trgovinu, transport, ugostiteljstvo i turiz</izvorni_sadrzaj>
    <derivirana_varijabla naziv="DomainObject.Predmet.ProtustrankaNazivFormated_1">WISTON-VIZER, društvo s ograničenom odgovornošću za proizvodnju, promet, vanjsku trgovinu, transport, ugostiteljstvo i turiz</derivirana_varijabla>
  </DomainObject.Predmet.ProtustrankaNazivFormated>
  <DomainObject.Predmet.ProtustrankaNazivFormatedOIB>
    <izvorni_sadrzaj>WISTON-VIZER, društvo s ograničenom odgovornošću za proizvodnju, promet, vanjsku trgovinu, transport, ugostiteljstvo i turiz, OIB 84130029134</izvorni_sadrzaj>
    <derivirana_varijabla naziv="DomainObject.Predmet.ProtustrankaNazivFormatedOIB_1">WISTON-VIZER, društvo s ograničenom odgovornošću za proizvodnju, promet, vanjsku trgovinu, transport, ugostiteljstvo i turiz, OIB 84130029134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181155.45</izvorni_sadrzaj>
    <derivirana_varijabla naziv="DomainObject.Predmet.TrenutnaVrijednost_1">181155.45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WISTON-VIZER, društvo s ograničenom odgovornošću za proizvodnju, promet, vanjsku trgovinu, transport, ugostiteljstvo i turiz</item>
    </izvorni_sadrzaj>
    <derivirana_varijabla naziv="DomainObject.Predmet.ProtuStrankaListFormated_1">
      <item>WISTON-VIZER, društvo s ograničenom odgovornošću za proizvodnju, promet, vanjsku trgovinu, transport, ugostiteljstvo i turiz</item>
    </derivirana_varijabla>
  </DomainObject.Predmet.ProtuStrankaListFormated>
  <DomainObject.Predmet.ProtuStrankaListFormatedOIB>
    <izvorni_sadrzaj>
      <item>WISTON-VIZER, društvo s ograničenom odgovornošću za proizvodnju, promet, vanjsku trgovinu, transport, ugostiteljstvo i turiz, OIB 84130029134</item>
    </izvorni_sadrzaj>
    <derivirana_varijabla naziv="DomainObject.Predmet.ProtuStrankaListFormatedOIB_1">
      <item>WISTON-VIZER, društvo s ograničenom odgovornošću za proizvodnju, promet, vanjsku trgovinu, transport, ugostiteljstvo i turiz, OIB 84130029134</item>
    </derivirana_varijabla>
  </DomainObject.Predmet.ProtuStrankaListFormatedOIB>
  <DomainObject.Predmet.ProtuStrankaListFormatedWithAdress>
    <izvorni_sadrzaj>
      <item>WISTON-VIZER, društvo s ograničenom odgovornošću za proizvodnju, promet, vanjsku trgovinu, transport, ugostiteljstvo i turiz, Čakovečka 14, 40323 Prelog</item>
    </izvorni_sadrzaj>
    <derivirana_varijabla naziv="DomainObject.Predmet.ProtuStrankaListFormatedWithAdress_1">
      <item>WISTON-VIZER, društvo s ograničenom odgovornošću za proizvodnju, promet, vanjsku trgovinu, transport, ugostiteljstvo i turiz, Čakovečka 14, 40323 Prelog</item>
    </derivirana_varijabla>
  </DomainObject.Predmet.ProtuStrankaListFormatedWithAdress>
  <DomainObject.Predmet.ProtuStrankaListFormatedWithAdressOIB>
    <izvorni_sadrzaj>
      <item>WISTON-VIZER, društvo s ograničenom odgovornošću za proizvodnju, promet, vanjsku trgovinu, transport, ugostiteljstvo i turiz, OIB 84130029134, Čakovečka 14, 40323 Prelog</item>
    </izvorni_sadrzaj>
    <derivirana_varijabla naziv="DomainObject.Predmet.ProtuStrankaListFormatedWithAdressOIB_1">
      <item>WISTON-VIZER, društvo s ograničenom odgovornošću za proizvodnju, promet, vanjsku trgovinu, transport, ugostiteljstvo i turiz, OIB 84130029134, Čakovečka 14, 40323 Prelog</item>
    </derivirana_varijabla>
  </DomainObject.Predmet.ProtuStrankaListFormatedWithAdressOIB>
  <DomainObject.Predmet.ProtuStrankaListNazivFormated>
    <izvorni_sadrzaj>
      <item>WISTON-VIZER, društvo s ograničenom odgovornošću za proizvodnju, promet, vanjsku trgovinu, transport, ugostiteljstvo i turiz</item>
    </izvorni_sadrzaj>
    <derivirana_varijabla naziv="DomainObject.Predmet.ProtuStrankaListNazivFormated_1">
      <item>WISTON-VIZER, društvo s ograničenom odgovornošću za proizvodnju, promet, vanjsku trgovinu, transport, ugostiteljstvo i turiz</item>
    </derivirana_varijabla>
  </DomainObject.Predmet.ProtuStrankaListNazivFormated>
  <DomainObject.Predmet.ProtuStrankaListNazivFormatedOIB>
    <izvorni_sadrzaj>
      <item>WISTON-VIZER, društvo s ograničenom odgovornošću za proizvodnju, promet, vanjsku trgovinu, transport, ugostiteljstvo i turiz, OIB 84130029134</item>
    </izvorni_sadrzaj>
    <derivirana_varijabla naziv="DomainObject.Predmet.ProtuStrankaListNazivFormatedOIB_1">
      <item>WISTON-VIZER, društvo s ograničenom odgovornošću za proizvodnju, promet, vanjsku trgovinu, transport, ugostiteljstvo i turiz, OIB 84130029134</item>
    </derivirana_varijabla>
  </DomainObject.Predmet.ProtuStrankaListNazivFormatedOIB>
  <DomainObject.Predmet.OstaliListFormated>
    <izvorni_sadrzaj>
      <item>E-oglasna ploča</item>
      <item>Sudski registar, Trgovački sud u Varaždinu</item>
      <item>Vjeran Skok</item>
    </izvorni_sadrzaj>
    <derivirana_varijabla naziv="DomainObject.Predmet.OstaliListFormated_1">
      <item>E-oglasna ploča</item>
      <item>Sudski registar, Trgovački sud u Varaždinu</item>
      <item>Vjeran Skok</item>
    </derivirana_varijabla>
  </DomainObject.Predmet.OstaliListFormated>
  <DomainObject.Predmet.OstaliListFormatedOIB>
    <izvorni_sadrzaj>
      <item>E-oglasna ploča</item>
      <item>Sudski registar, Trgovački sud u Varaždinu</item>
      <item>Vjeran Skok, OIB 02481063817</item>
    </izvorni_sadrzaj>
    <derivirana_varijabla naziv="DomainObject.Predmet.OstaliListFormatedOIB_1">
      <item>E-oglasna ploča</item>
      <item>Sudski registar, Trgovački sud u Varaždinu</item>
      <item>Vjeran Skok, OIB 02481063817</item>
    </derivirana_varijabla>
  </DomainObject.Predmet.OstaliListFormatedOIB>
  <DomainObject.Predmet.OstaliListFormatedWithAdress>
    <izvorni_sadrzaj>
      <item>E-oglasna ploča</item>
      <item>Sudski registar, Trgovački sud u Varaždinu</item>
      <item>Vjeran Skok, Čakovečka 14, 40323 Prelog</item>
    </izvorni_sadrzaj>
    <derivirana_varijabla naziv="DomainObject.Predmet.OstaliListFormatedWithAdress_1">
      <item>E-oglasna ploča</item>
      <item>Sudski registar, Trgovački sud u Varaždinu</item>
      <item>Vjeran Skok, Čakovečka 14, 40323 Prelog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Vjeran Skok, OIB 02481063817, Čakovečka 14, 40323 Prelog</item>
    </izvorni_sadrzaj>
    <derivirana_varijabla naziv="DomainObject.Predmet.OstaliListFormatedWithAdressOIB_1">
      <item>E-oglasna ploča</item>
      <item>Sudski registar, Trgovački sud u Varaždinu</item>
      <item>Vjeran Skok, OIB 02481063817, Čakovečka 14, 40323 Prelog</item>
    </derivirana_varijabla>
  </DomainObject.Predmet.OstaliListFormatedWithAdressOIB>
  <DomainObject.Predmet.OstaliListNazivFormated>
    <izvorni_sadrzaj>
      <item>E-oglasna ploča</item>
      <item>Sudski registar, Trgovački sud u Varaždinu</item>
      <item>Vjeran Skok</item>
    </izvorni_sadrzaj>
    <derivirana_varijabla naziv="DomainObject.Predmet.OstaliListNazivFormated_1">
      <item>E-oglasna ploča</item>
      <item>Sudski registar, Trgovački sud u Varaždinu</item>
      <item>Vjeran Skok</item>
    </derivirana_varijabla>
  </DomainObject.Predmet.OstaliListNazivFormated>
  <DomainObject.Predmet.OstaliListNazivFormatedOIB>
    <izvorni_sadrzaj>
      <item>E-oglasna ploča</item>
      <item>Sudski registar, Trgovački sud u Varaždinu</item>
      <item>Vjeran Skok, OIB 02481063817</item>
    </izvorni_sadrzaj>
    <derivirana_varijabla naziv="DomainObject.Predmet.OstaliListNazivFormatedOIB_1">
      <item>E-oglasna ploča</item>
      <item>Sudski registar, Trgovački sud u Varaždinu</item>
      <item>Vjeran Skok, OIB 02481063817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St-602/2015-5</izvorni_sadrzaj>
    <derivirana_varijabla naziv="DomainObject.PoslovniBrojDokumenta_1">St-602/2015-5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WISTON-VIZER, društvo s ograničenom odgovornošću za proizvodnju, promet, vanjsku trgovinu, transport, ugostiteljstvo i turiz</izvorni_sadrzaj>
    <derivirana_varijabla naziv="DomainObject.Predmet.ProtustrankaIDrugi_1">WISTON-VIZER, društvo s ograničenom odgovornošću za proizvodnju, promet, vanjsku trgovinu, transport, ugostiteljstvo i turiz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WISTON-VIZER, društvo s ograničenom odgovornošću za proizvodnju, promet, vanjsku trgovinu, transport, ugostiteljstvo i turiz, OIB 84130029134, Čakovečka 14, 40323 Prelog</izvorni_sadrzaj>
    <derivirana_varijabla naziv="DomainObject.Predmet.ProtustrankaIDrugiAdressOIB_1">WISTON-VIZER, društvo s ograničenom odgovornošću za proizvodnju, promet, vanjsku trgovinu, transport, ugostiteljstvo i turiz, OIB 84130029134, Čakovečka 14,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WISTON-VIZER, društvo s ograničenom odgovornošću za proizvodnju, promet, vanjsku trgovinu, transport, ugostiteljstvo i turiz</item>
      <item>E-oglasna ploča</item>
      <item>Sudski registar, Trgovački sud u Varaždinu</item>
      <item>Vjeran Skok</item>
    </izvorni_sadrzaj>
    <derivirana_varijabla naziv="DomainObject.Predmet.SudioniciListNaziv_1">
      <item>Financijska agencija</item>
      <item>WISTON-VIZER, društvo s ograničenom odgovornošću za proizvodnju, promet, vanjsku trgovinu, transport, ugostiteljstvo i turiz</item>
      <item>E-oglasna ploča</item>
      <item>Sudski registar, Trgovački sud u Varaždinu</item>
      <item>Vjeran Skok</item>
    </derivirana_varijabla>
  </DomainObject.Predmet.SudioniciListNaziv>
  <DomainObject.Predmet.SudioniciListAdressOIB>
    <izvorni_sadrzaj>
      <item>Financijska agencija, OIB 85821130368, A. Cesarca 2,42000 Varaždin</item>
      <item>WISTON-VIZER, društvo s ograničenom odgovornošću za proizvodnju, promet, vanjsku trgovinu, transport, ugostiteljstvo i turiz, OIB 84130029134, Čakovečka 14,40323 Prelog</item>
      <item>E-oglasna ploča</item>
      <item>Sudski registar, Trgovački sud u Varaždinu</item>
      <item>Vjeran Skok, OIB 02481063817, Čakovečka 14,40323 Prelog</item>
    </izvorni_sadrzaj>
    <derivirana_varijabla naziv="DomainObject.Predmet.SudioniciListAdressOIB_1">
      <item>Financijska agencija, OIB 85821130368, A. Cesarca 2,42000 Varaždin</item>
      <item>WISTON-VIZER, društvo s ograničenom odgovornošću za proizvodnju, promet, vanjsku trgovinu, transport, ugostiteljstvo i turiz, OIB 84130029134, Čakovečka 14,40323 Prelog</item>
      <item>E-oglasna ploča</item>
      <item>Sudski registar, Trgovački sud u Varaždinu</item>
      <item>Vjeran Skok, OIB 02481063817, Čakovečka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C03E6-624E-4A8F-9284-0DE8BB419D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2885</properties:Characters>
  <properties:Lines>88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2016-01-28T08:10:00Z</cp:lastPrinted>
  <dcterms:modified xmlns:xsi="http://www.w3.org/2001/XMLSchema-instance" xsi:type="dcterms:W3CDTF">2016-01-28T08:14:00Z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