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1567" w14:paraId="6b3156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B97087">
        <w:t>821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97087">
        <w:t>OLJA j.d.o.o., Srb, Zadarska ulica 26, OIB: 58563658318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7289A">
        <w:t xml:space="preserve">01.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B97087">
        <w:t>OLJA j.d.o.o., Srb, Zadarska ulica 26, OIB: 58563658318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81273">
        <w:t>11</w:t>
      </w:r>
      <w:r w:rsidR="00A70A5D">
        <w:t>,</w:t>
      </w:r>
      <w:r w:rsidR="00B97087">
        <w:t>25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D81273">
        <w:t>11</w:t>
      </w:r>
      <w:r w:rsidR="00F92198">
        <w:t>,</w:t>
      </w:r>
      <w:r w:rsidR="00B97087">
        <w:t>27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DB3383" w:rsidR="00CC3921">
      <w:pPr>
        <w:jc w:val="center"/>
      </w:pPr>
      <w:r>
        <w:t>Dr. Franje Tuđmana 35.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97087">
        <w:t>OLJA j.d.o.o., Srb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B6054">
        <w:t>01. rujna</w:t>
      </w:r>
      <w:r w:rsidR="00D247DF">
        <w:t xml:space="preserve"> 2016</w:t>
      </w:r>
      <w:r w:rsidR="00245588" w:rsidRPr="006A6907">
        <w:t xml:space="preserve">. u Očevidniku redoslijeda osnova za plaćanje ima evidentirane neizvršene osnove za plaćanje u neprekinutom razdoblju od </w:t>
      </w:r>
      <w:r w:rsidR="00B97087">
        <w:t>154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B97087">
        <w:t>24.460,06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AB6054">
        <w:t xml:space="preserve">ima </w:t>
      </w:r>
      <w:r w:rsidR="00B97087">
        <w:t xml:space="preserve">dva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 xml:space="preserve">01.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97087">
        <w:t>OLJA j.d.o.o., Srb</w:t>
      </w:r>
      <w:r w:rsidR="00B97087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B97087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OLIVERA CIGANOVIĆ, Srb, Zadarska ulica 26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FE4" w:rsidP="00AA1AD1" w:rsidR="00682FE4">
      <w:r>
        <w:separator/>
      </w:r>
    </w:p>
  </w:endnote>
  <w:endnote w:id="0" w:type="continuationSeparator">
    <w:p w:rsidRDefault="00682FE4" w:rsidP="00AA1AD1" w:rsidR="00682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FE4" w:rsidP="00AA1AD1" w:rsidR="00682FE4">
      <w:r>
        <w:separator/>
      </w:r>
    </w:p>
  </w:footnote>
  <w:footnote w:id="0" w:type="continuationSeparator">
    <w:p w:rsidRDefault="00682FE4" w:rsidP="00AA1AD1" w:rsidR="00682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FE4" w:rsidP="003C6ABB" w:rsidR="00682FE4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DC3C9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B97087">
      <w:t>821</w:t>
    </w:r>
    <w:r>
      <w:t>/16-4</w:t>
    </w:r>
  </w:p>
  <w:p w:rsidRDefault="00682FE4" w:rsidR="00682FE4">
    <w:pPr>
      <w:pStyle w:val="Zaglavlje"/>
      <w:jc w:val="center"/>
    </w:pPr>
  </w:p>
  <w:p w:rsidRDefault="00682FE4" w:rsidR="00682F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2FE4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6054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97087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C0A04"/>
    <w:rsid w:val="00DC3C9D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C3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C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C3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C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OLJA j.d.o.o. za trgovinu i usluge</izvorni_sadrzaj>
    <derivirana_varijabla naziv="DomainObject.Predmet.ProtustrankaFormated_1">  OLJA j.d.o.o. za trgovinu i usluge</derivirana_varijabla>
  </DomainObject.Predmet.ProtustrankaFormated>
  <DomainObject.Predmet.ProtustrankaFormatedOIB>
    <izvorni_sadrzaj>  OLJA j.d.o.o. za trgovinu i usluge, OIB 58563658318</izvorni_sadrzaj>
    <derivirana_varijabla naziv="DomainObject.Predmet.ProtustrankaFormatedOIB_1">  OLJA j.d.o.o. za trgovinu i usluge, OIB 58563658318</derivirana_varijabla>
  </DomainObject.Predmet.ProtustrankaFormatedOIB>
  <DomainObject.Predmet.ProtustrankaFormatedWithAdress>
    <izvorni_sadrzaj> OLJA j.d.o.o. za trgovinu i usluge, Zadarska ulica 26, 23445 Srb</izvorni_sadrzaj>
    <derivirana_varijabla naziv="DomainObject.Predmet.ProtustrankaFormatedWithAdress_1"> OLJA j.d.o.o. za trgovinu i usluge, Zadarska ulica 26, 23445 Srb</derivirana_varijabla>
  </DomainObject.Predmet.ProtustrankaFormatedWithAdress>
  <DomainObject.Predmet.ProtustrankaFormatedWithAdressOIB>
    <izvorni_sadrzaj> OLJA j.d.o.o. za trgovinu i usluge, OIB 58563658318, Zadarska ulica 26, 23445 Srb</izvorni_sadrzaj>
    <derivirana_varijabla naziv="DomainObject.Predmet.ProtustrankaFormatedWithAdressOIB_1"> OLJA j.d.o.o. za trgovinu i usluge, OIB 58563658318, Zadarska ulica 26, 23445 Srb</derivirana_varijabla>
  </DomainObject.Predmet.ProtustrankaFormatedWithAdressOIB>
  <DomainObject.Predmet.ProtustrankaWithAdress>
    <izvorni_sadrzaj>OLJA j.d.o.o. za trgovinu i usluge Zadarska ulica 26, 23445 Srb</izvorni_sadrzaj>
    <derivirana_varijabla naziv="DomainObject.Predmet.ProtustrankaWithAdress_1">OLJA j.d.o.o. za trgovinu i usluge Zadarska ulica 26, 23445 Srb</derivirana_varijabla>
  </DomainObject.Predmet.ProtustrankaWithAdress>
  <DomainObject.Predmet.ProtustrankaWithAdressOIB>
    <izvorni_sadrzaj>OLJA j.d.o.o. za trgovinu i usluge, OIB 58563658318, Zadarska ulica 26, 23445 Srb</izvorni_sadrzaj>
    <derivirana_varijabla naziv="DomainObject.Predmet.ProtustrankaWithAdressOIB_1">OLJA j.d.o.o. za trgovinu i usluge, OIB 58563658318, Zadarska ulica 26, 23445 Srb</derivirana_varijabla>
  </DomainObject.Predmet.ProtustrankaWithAdressOIB>
  <DomainObject.Predmet.ProtustrankaNazivFormated>
    <izvorni_sadrzaj>OLJA j.d.o.o. za trgovinu i usluge</izvorni_sadrzaj>
    <derivirana_varijabla naziv="DomainObject.Predmet.ProtustrankaNazivFormated_1">OLJA j.d.o.o. za trgovinu i usluge</derivirana_varijabla>
  </DomainObject.Predmet.ProtustrankaNazivFormated>
  <DomainObject.Predmet.ProtustrankaNazivFormatedOIB>
    <izvorni_sadrzaj>OLJA j.d.o.o. za trgovinu i usluge, OIB 58563658318</izvorni_sadrzaj>
    <derivirana_varijabla naziv="DomainObject.Predmet.ProtustrankaNazivFormatedOIB_1">OLJA j.d.o.o. za trgovinu i usluge, OIB 58563658318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24460.06</izvorni_sadrzaj>
    <derivirana_varijabla naziv="DomainObject.Predmet.TrenutnaVrijednost_1">24460.06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OLJA j.d.o.o. za trgovinu i usluge</item>
    </izvorni_sadrzaj>
    <derivirana_varijabla naziv="DomainObject.Predmet.ProtuStrankaListFormated_1">
      <item>OLJA j.d.o.o. za trgovinu i usluge</item>
    </derivirana_varijabla>
  </DomainObject.Predmet.ProtuStrankaListFormated>
  <DomainObject.Predmet.ProtuStrankaListFormatedOIB>
    <izvorni_sadrzaj>
      <item>OLJA j.d.o.o. za trgovinu i usluge, OIB 58563658318</item>
    </izvorni_sadrzaj>
    <derivirana_varijabla naziv="DomainObject.Predmet.ProtuStrankaListFormatedOIB_1">
      <item>OLJA j.d.o.o. za trgovinu i usluge, OIB 58563658318</item>
    </derivirana_varijabla>
  </DomainObject.Predmet.ProtuStrankaListFormatedOIB>
  <DomainObject.Predmet.ProtuStrankaListFormatedWithAdress>
    <izvorni_sadrzaj>
      <item>OLJA j.d.o.o. za trgovinu i usluge, Zadarska ulica 26, 23445 Srb</item>
    </izvorni_sadrzaj>
    <derivirana_varijabla naziv="DomainObject.Predmet.ProtuStrankaListFormatedWithAdress_1">
      <item>OLJA j.d.o.o. za trgovinu i usluge, Zadarska ulica 26, 23445 Srb</item>
    </derivirana_varijabla>
  </DomainObject.Predmet.ProtuStrankaListFormatedWithAdress>
  <DomainObject.Predmet.ProtuStrankaListFormatedWithAdressOIB>
    <izvorni_sadrzaj>
      <item>OLJA j.d.o.o. za trgovinu i usluge, OIB 58563658318, Zadarska ulica 26, 23445 Srb</item>
    </izvorni_sadrzaj>
    <derivirana_varijabla naziv="DomainObject.Predmet.ProtuStrankaListFormatedWithAdressOIB_1">
      <item>OLJA j.d.o.o. za trgovinu i usluge, OIB 58563658318, Zadarska ulica 26, 23445 Srb</item>
    </derivirana_varijabla>
  </DomainObject.Predmet.ProtuStrankaListFormatedWithAdressOIB>
  <DomainObject.Predmet.ProtuStrankaListNazivFormated>
    <izvorni_sadrzaj>
      <item>OLJA j.d.o.o. za trgovinu i usluge</item>
    </izvorni_sadrzaj>
    <derivirana_varijabla naziv="DomainObject.Predmet.ProtuStrankaListNazivFormated_1">
      <item>OLJA j.d.o.o. za trgovinu i usluge</item>
    </derivirana_varijabla>
  </DomainObject.Predmet.ProtuStrankaListNazivFormated>
  <DomainObject.Predmet.ProtuStrankaListNazivFormatedOIB>
    <izvorni_sadrzaj>
      <item>OLJA j.d.o.o. za trgovinu i usluge, OIB 58563658318</item>
    </izvorni_sadrzaj>
    <derivirana_varijabla naziv="DomainObject.Predmet.ProtuStrankaListNazivFormatedOIB_1">
      <item>OLJA j.d.o.o. za trgovinu i usluge, OIB 58563658318</item>
    </derivirana_varijabla>
  </DomainObject.Predmet.ProtuStrankaListNazivFormatedOIB>
  <DomainObject.Predmet.OstaliListFormated>
    <izvorni_sadrzaj>
      <item>Olivera Ciganović</item>
    </izvorni_sadrzaj>
    <derivirana_varijabla naziv="DomainObject.Predmet.OstaliListFormated_1">
      <item>Olivera Ciganović</item>
    </derivirana_varijabla>
  </DomainObject.Predmet.OstaliListFormated>
  <DomainObject.Predmet.OstaliListFormatedOIB>
    <izvorni_sadrzaj>
      <item>Olivera Ciganović, OIB 44470300905</item>
    </izvorni_sadrzaj>
    <derivirana_varijabla naziv="DomainObject.Predmet.OstaliListFormatedOIB_1">
      <item>Olivera Ciganović, OIB 44470300905</item>
    </derivirana_varijabla>
  </DomainObject.Predmet.OstaliListFormatedOIB>
  <DomainObject.Predmet.OstaliListFormatedWithAdress>
    <izvorni_sadrzaj>
      <item>Olivera Ciganović, Zadarska Ulica 26, 23445 Srb</item>
    </izvorni_sadrzaj>
    <derivirana_varijabla naziv="DomainObject.Predmet.OstaliListFormatedWithAdress_1">
      <item>Olivera Ciganović, Zadarska Ulica 26, 23445 Srb</item>
    </derivirana_varijabla>
  </DomainObject.Predmet.OstaliListFormatedWithAdress>
  <DomainObject.Predmet.OstaliListFormatedWithAdressOIB>
    <izvorni_sadrzaj>
      <item>Olivera Ciganović, OIB 44470300905, Zadarska Ulica 26, 23445 Srb</item>
    </izvorni_sadrzaj>
    <derivirana_varijabla naziv="DomainObject.Predmet.OstaliListFormatedWithAdressOIB_1">
      <item>Olivera Ciganović, OIB 44470300905, Zadarska Ulica 26, 23445 Srb</item>
    </derivirana_varijabla>
  </DomainObject.Predmet.OstaliListFormatedWithAdressOIB>
  <DomainObject.Predmet.OstaliListNazivFormated>
    <izvorni_sadrzaj>
      <item>Olivera Ciganović</item>
    </izvorni_sadrzaj>
    <derivirana_varijabla naziv="DomainObject.Predmet.OstaliListNazivFormated_1">
      <item>Olivera Ciganović</item>
    </derivirana_varijabla>
  </DomainObject.Predmet.OstaliListNazivFormated>
  <DomainObject.Predmet.OstaliListNazivFormatedOIB>
    <izvorni_sadrzaj>
      <item>Olivera Ciganović, OIB 44470300905</item>
    </izvorni_sadrzaj>
    <derivirana_varijabla naziv="DomainObject.Predmet.OstaliListNazivFormatedOIB_1">
      <item>Olivera Ciganović, OIB 44470300905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OLJA j.d.o.o. za trgovinu i usluge</izvorni_sadrzaj>
    <derivirana_varijabla naziv="DomainObject.Predmet.ProtustrankaIDrugi_1">OLJA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OLJA j.d.o.o. za trgovinu i usluge, OIB 58563658318, Zadarska ulica 26, 23445 Srb</izvorni_sadrzaj>
    <derivirana_varijabla naziv="DomainObject.Predmet.ProtustrankaIDrugiAdressOIB_1">OLJA j.d.o.o. za trgovinu i usluge, OIB 58563658318, Zadarska ulica 26, 23445 Srb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OLJA j.d.o.o. za trgovinu i usluge</item>
      <item>Olivera Ciganović</item>
    </izvorni_sadrzaj>
    <derivirana_varijabla naziv="DomainObject.Predmet.SudioniciListNaziv_1">
      <item>Financijska agencija</item>
      <item>OLJA j.d.o.o. za trgovinu i usluge</item>
      <item>Olivera Ciganović</item>
    </derivirana_varijabla>
  </DomainObject.Predmet.SudioniciListNaziv>
  <DomainObject.Predmet.SudioniciListAdressOIB>
    <izvorni_sadrzaj>
      <item>Financijska agencija, OIB 85821130368, Ivana Danila 4,23000 Zadar</item>
      <item>OLJA j.d.o.o. za trgovinu i usluge, OIB 58563658318, Zadarska ulica 26,23445 Srb</item>
      <item>Olivera Ciganović, OIB 44470300905, Zadarska Ulica 26,23445 Srb</item>
    </izvorni_sadrzaj>
    <derivirana_varijabla naziv="DomainObject.Predmet.SudioniciListAdressOIB_1">
      <item>Financijska agencija, OIB 85821130368, Ivana Danila 4,23000 Zadar</item>
      <item>OLJA j.d.o.o. za trgovinu i usluge, OIB 58563658318, Zadarska ulica 26,23445 Srb</item>
      <item>Olivera Ciganović, OIB 44470300905, Zadarska Ulica 26,23445 Srb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58563658318</item>
      <item>, OIB 44470300905</item>
    </izvorni_sadrzaj>
    <derivirana_varijabla naziv="DomainObject.Predmet.SudioniciListNazivOIB_1">
      <item>, OIB 85821130368</item>
      <item>, OIB 58563658318</item>
      <item>, OIB 44470300905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5A236-A20A-46D9-AE37-2079B776E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1830</properties:Characters>
  <properties:Lines>77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2016-05-31T12:56:00Z</dcterms:created>
  <dc:creator>Administrator</dc:creator>
  <cp:lastModifiedBy>wsadmin</cp:lastModifiedBy>
  <cp:lastPrinted>2016-05-30T08:26:00Z</cp:lastPrinted>
  <dcterms:modified xmlns:xsi="http://www.w3.org/2001/XMLSchema-instance" xsi:type="dcterms:W3CDTF">2016-06-01T13:20:00Z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