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54a4" w14:paraId="90954a4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3E526A" w:rsidRPr="003E526A">
        <w:t>131</w:t>
      </w:r>
      <w:r w:rsidR="00A40C39" w:rsidRPr="003E526A">
        <w:t>/15-</w:t>
      </w:r>
      <w:r w:rsidR="00D148B8">
        <w:t>66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FD7930" w:rsidP="003E526A" w:rsidR="00FD7930" w:rsidRPr="003E526A"/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3E526A" w:rsidRPr="003E526A">
        <w:t>VESTER d.o.o. za trgovinu i ugostiteljstvo "u stečaju", Osijek, I. Gundulića 28, OIB: 85748756041, MBS: 030080486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D148B8" w:rsidP="003E526A" w:rsidR="00C54378" w:rsidRPr="003E526A">
      <w:pPr>
        <w:jc w:val="both"/>
        <w:rPr>
          <w:iCs/>
        </w:rPr>
      </w:pPr>
      <w:r>
        <w:rPr>
          <w:iCs/>
        </w:rPr>
        <w:t>drugu</w:t>
      </w:r>
      <w:r w:rsidR="004E5766" w:rsidRPr="003E526A">
        <w:rPr>
          <w:iCs/>
        </w:rPr>
        <w:t xml:space="preserve"> </w:t>
      </w:r>
      <w:r w:rsidR="00C54378" w:rsidRPr="003E526A">
        <w:rPr>
          <w:iCs/>
        </w:rPr>
        <w:t xml:space="preserve">sjednicu obora vjerovnika za dan </w:t>
      </w:r>
      <w:r>
        <w:rPr>
          <w:b/>
          <w:bCs/>
          <w:iCs/>
        </w:rPr>
        <w:t>22. studeni</w:t>
      </w:r>
      <w:r w:rsidR="003E526A" w:rsidRPr="003E526A">
        <w:rPr>
          <w:b/>
          <w:bCs/>
          <w:iCs/>
        </w:rPr>
        <w:t xml:space="preserve"> 2017.</w:t>
      </w:r>
      <w:r w:rsidR="003437CB" w:rsidRPr="003E526A">
        <w:rPr>
          <w:b/>
          <w:bCs/>
          <w:iCs/>
        </w:rPr>
        <w:t xml:space="preserve"> g.</w:t>
      </w:r>
      <w:r w:rsidR="00E01CCE" w:rsidRPr="003E526A">
        <w:rPr>
          <w:b/>
          <w:bCs/>
          <w:iCs/>
        </w:rPr>
        <w:t xml:space="preserve"> u </w:t>
      </w:r>
      <w:r>
        <w:rPr>
          <w:b/>
          <w:bCs/>
          <w:iCs/>
        </w:rPr>
        <w:t>10,30</w:t>
      </w:r>
      <w:r w:rsidR="00C54378" w:rsidRPr="003E526A">
        <w:rPr>
          <w:b/>
          <w:bCs/>
          <w:iCs/>
        </w:rPr>
        <w:t xml:space="preserve">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>
        <w:rPr>
          <w:iCs/>
        </w:rPr>
        <w:t>36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240B13" w:rsidP="00240B13" w:rsidR="003C6267" w:rsidRPr="003E526A">
      <w:pPr>
        <w:jc w:val="both"/>
        <w:rPr>
          <w:iCs/>
        </w:rPr>
      </w:pPr>
      <w:r>
        <w:rPr>
          <w:iCs/>
        </w:rPr>
        <w:t>PBZ d.d. Zagreb, Radnička cesta 51, Zagreb</w:t>
      </w:r>
    </w:p>
    <w:p w:rsidRDefault="003C6267" w:rsidP="003E526A" w:rsidR="003C6267">
      <w:pPr>
        <w:jc w:val="both"/>
      </w:pPr>
      <w:r w:rsidRPr="003E526A">
        <w:t xml:space="preserve">RH MF Porezna uprava </w:t>
      </w:r>
      <w:r w:rsidR="00240B13">
        <w:t>Osijek (Inge Rauš)</w:t>
      </w:r>
    </w:p>
    <w:p w:rsidRDefault="00240B13" w:rsidP="003E526A" w:rsidR="00240B13" w:rsidRPr="003E526A">
      <w:pPr>
        <w:jc w:val="both"/>
        <w:rPr>
          <w:iCs/>
        </w:rPr>
      </w:pPr>
      <w:r>
        <w:t>Grad Osijek, Kuhačeva 9</w:t>
      </w:r>
    </w:p>
    <w:p w:rsidRDefault="003C6267" w:rsidP="003E526A" w:rsidR="003C6267" w:rsidRPr="003E526A">
      <w:pPr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3E526A">
        <w:rPr>
          <w:iCs/>
        </w:rPr>
        <w:t>i</w:t>
      </w:r>
      <w:r w:rsidR="004E5766" w:rsidRPr="003E526A">
        <w:rPr>
          <w:iCs/>
        </w:rPr>
        <w:t xml:space="preserve"> upravitelj</w:t>
      </w:r>
      <w:r w:rsidR="003E526A">
        <w:rPr>
          <w:iCs/>
        </w:rPr>
        <w:t xml:space="preserve"> Danko </w:t>
      </w:r>
      <w:proofErr w:type="spellStart"/>
      <w:r w:rsidR="003E526A">
        <w:rPr>
          <w:iCs/>
        </w:rPr>
        <w:t>Šinka</w:t>
      </w:r>
      <w:proofErr w:type="spellEnd"/>
      <w:r w:rsidR="00A40C39" w:rsidRPr="003E526A">
        <w:rPr>
          <w:iCs/>
        </w:rPr>
        <w:t>.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83F70" w:rsidP="003E526A" w:rsidR="003E526A">
      <w:pPr>
        <w:numPr>
          <w:ilvl w:val="0"/>
          <w:numId w:val="11"/>
        </w:numPr>
      </w:pPr>
      <w:r w:rsidRPr="003E526A">
        <w:t xml:space="preserve">Izvješće stečajnog upravitelja </w:t>
      </w:r>
    </w:p>
    <w:p w:rsidRDefault="003E526A" w:rsidP="003E526A" w:rsidR="003E526A">
      <w:pPr>
        <w:numPr>
          <w:ilvl w:val="0"/>
          <w:numId w:val="11"/>
        </w:numPr>
      </w:pPr>
      <w:r>
        <w:t>Suglasnost na Nalaz i mišljenje o procjeni opreme i invent</w:t>
      </w:r>
      <w:r w:rsidR="00D148B8">
        <w:t>a</w:t>
      </w:r>
      <w:r>
        <w:t xml:space="preserve">ra od stalnog sudskog vještaka </w:t>
      </w:r>
      <w:r w:rsidR="00D148B8">
        <w:t xml:space="preserve">Bernarde </w:t>
      </w:r>
      <w:proofErr w:type="spellStart"/>
      <w:r w:rsidR="00D148B8">
        <w:t>Hunjadi</w:t>
      </w:r>
      <w:proofErr w:type="spellEnd"/>
      <w:r w:rsidR="00D148B8">
        <w:t>, lipanj 2017. g.</w:t>
      </w:r>
    </w:p>
    <w:p w:rsidRDefault="00D148B8" w:rsidP="003E526A" w:rsidR="003E526A">
      <w:pPr>
        <w:numPr>
          <w:ilvl w:val="0"/>
          <w:numId w:val="11"/>
        </w:numPr>
      </w:pPr>
      <w:r>
        <w:t>Odluka o načinu unovčenja imovine stečajnog dužnika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3E526A" w:rsidR="00C54378" w:rsidRPr="003E526A">
      <w:r w:rsidRPr="003E526A">
        <w:t xml:space="preserve">Pozivaju se stečajni upravitelj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D148B8">
        <w:rPr>
          <w:bCs/>
          <w:iCs/>
        </w:rPr>
        <w:t>3. listopada</w:t>
      </w:r>
      <w:r w:rsidR="003E526A">
        <w:rPr>
          <w:bCs/>
          <w:iCs/>
        </w:rPr>
        <w:t xml:space="preserve"> 2017</w:t>
      </w:r>
      <w:r w:rsidR="003437CB" w:rsidRPr="003E526A">
        <w:rPr>
          <w:bCs/>
          <w:iCs/>
        </w:rPr>
        <w:t>. g.</w:t>
      </w:r>
    </w:p>
    <w:p w:rsidRDefault="0043391B" w:rsidP="003E526A" w:rsidR="0043391B" w:rsidRPr="003E526A">
      <w:pPr>
        <w:jc w:val="center"/>
      </w:pP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C54378" w:rsidP="003E526A" w:rsidR="004E5766" w:rsidRPr="003E526A">
      <w:r w:rsidRPr="003E526A">
        <w:tab/>
      </w:r>
    </w:p>
    <w:p w:rsidRDefault="003E526A" w:rsidP="003E526A" w:rsidR="00A40C39">
      <w:pPr>
        <w:rPr>
          <w:iCs/>
        </w:rPr>
      </w:pPr>
      <w:r>
        <w:rPr>
          <w:iCs/>
        </w:rPr>
        <w:t>DNA: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 xml:space="preserve">st. uprav. Danko </w:t>
      </w:r>
      <w:proofErr w:type="spellStart"/>
      <w:r>
        <w:rPr>
          <w:iCs/>
        </w:rPr>
        <w:t>Šinka</w:t>
      </w:r>
      <w:proofErr w:type="spellEnd"/>
      <w:r>
        <w:rPr>
          <w:iCs/>
        </w:rPr>
        <w:t>, Osijek, Trg slobode 8</w:t>
      </w:r>
    </w:p>
    <w:p w:rsidRDefault="00240B13" w:rsidP="00240B13" w:rsidR="00240B13" w:rsidRPr="00240B13">
      <w:pPr>
        <w:pStyle w:val="Odlomakpopisa"/>
        <w:numPr>
          <w:ilvl w:val="0"/>
          <w:numId w:val="13"/>
        </w:numPr>
        <w:jc w:val="both"/>
        <w:rPr>
          <w:iCs/>
        </w:rPr>
      </w:pPr>
      <w:r w:rsidRPr="00240B13">
        <w:rPr>
          <w:iCs/>
        </w:rPr>
        <w:t>PBZ d.d. Zagreb, Radnička cesta 51, Zagreb</w:t>
      </w:r>
    </w:p>
    <w:p w:rsidRDefault="00240B13" w:rsidP="00240B13" w:rsidR="00240B13">
      <w:pPr>
        <w:pStyle w:val="Odlomakpopisa"/>
        <w:numPr>
          <w:ilvl w:val="0"/>
          <w:numId w:val="13"/>
        </w:numPr>
        <w:jc w:val="both"/>
      </w:pPr>
      <w:r w:rsidRPr="003E526A">
        <w:t xml:space="preserve">RH MF Porezna uprava </w:t>
      </w:r>
      <w:r>
        <w:t>Osijek (Inge Rauš)</w:t>
      </w:r>
    </w:p>
    <w:p w:rsidRDefault="00240B13" w:rsidP="00240B13" w:rsidR="00240B13" w:rsidRPr="00240B13">
      <w:pPr>
        <w:pStyle w:val="Odlomakpopisa"/>
        <w:numPr>
          <w:ilvl w:val="0"/>
          <w:numId w:val="13"/>
        </w:numPr>
        <w:jc w:val="both"/>
        <w:rPr>
          <w:iCs/>
        </w:rPr>
      </w:pPr>
      <w:r>
        <w:t>Grad Osijek, Kuhačeva 9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e-</w:t>
      </w:r>
      <w:proofErr w:type="spellStart"/>
      <w:r>
        <w:rPr>
          <w:iCs/>
        </w:rPr>
        <w:t>ogl</w:t>
      </w:r>
      <w:proofErr w:type="spellEnd"/>
      <w:r>
        <w:rPr>
          <w:iCs/>
        </w:rPr>
        <w:t>. pl.</w:t>
      </w:r>
    </w:p>
    <w:p w:rsidRDefault="003E526A" w:rsidP="003E526A" w:rsidR="003E526A" w:rsidRPr="003E526A">
      <w:pPr>
        <w:numPr>
          <w:ilvl w:val="0"/>
          <w:numId w:val="13"/>
        </w:numPr>
        <w:rPr>
          <w:iCs/>
        </w:rPr>
      </w:pPr>
      <w:r>
        <w:rPr>
          <w:iCs/>
        </w:rPr>
        <w:t>R-</w:t>
      </w:r>
      <w:r w:rsidR="00D148B8">
        <w:rPr>
          <w:iCs/>
        </w:rPr>
        <w:t>22.11.</w:t>
      </w:r>
    </w:p>
    <w:p w:rsidRDefault="00A40C39" w:rsidP="003E526A" w:rsidR="00A40C39" w:rsidRPr="003E526A">
      <w:pPr>
        <w:rPr>
          <w:i/>
          <w:iCs/>
        </w:rPr>
      </w:pPr>
    </w:p>
    <w:p w:rsidRDefault="00A40C39" w:rsidP="003E526A" w:rsidR="00A40C39" w:rsidRPr="003E526A">
      <w:pPr>
        <w:rPr>
          <w:i/>
          <w:iCs/>
        </w:rPr>
      </w:pPr>
    </w:p>
    <w:p w:rsidRDefault="001A1ABE" w:rsidP="003E526A" w:rsidR="001A1ABE" w:rsidRPr="003E526A">
      <w:bookmarkStart w:name="_GoBack" w:id="0"/>
      <w:bookmarkEnd w:id="0"/>
    </w:p>
    <w:p w:rsidRDefault="004E5766" w:rsidP="003E526A" w:rsidR="004E5766" w:rsidRPr="003E526A"/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7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11"/>
  </w:num>
  <w:num w:numId="10">
    <w:abstractNumId w:val="5"/>
  </w:num>
  <w:num w:numId="11">
    <w:abstractNumId w:val="9"/>
  </w:num>
  <w:num w:numId="12">
    <w:abstractNumId w:val="1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107D3D"/>
    <w:rsid w:val="00172516"/>
    <w:rsid w:val="001A1ABE"/>
    <w:rsid w:val="00240B13"/>
    <w:rsid w:val="002B336D"/>
    <w:rsid w:val="002B4F3F"/>
    <w:rsid w:val="003437CB"/>
    <w:rsid w:val="00363826"/>
    <w:rsid w:val="00383F70"/>
    <w:rsid w:val="00392428"/>
    <w:rsid w:val="003C6267"/>
    <w:rsid w:val="003E526A"/>
    <w:rsid w:val="003F388A"/>
    <w:rsid w:val="0043391B"/>
    <w:rsid w:val="004B4EBB"/>
    <w:rsid w:val="004E5766"/>
    <w:rsid w:val="00684041"/>
    <w:rsid w:val="006C19A4"/>
    <w:rsid w:val="0073237D"/>
    <w:rsid w:val="007B28A2"/>
    <w:rsid w:val="00945A0C"/>
    <w:rsid w:val="009A623F"/>
    <w:rsid w:val="00A30721"/>
    <w:rsid w:val="00A40C39"/>
    <w:rsid w:val="00C54378"/>
    <w:rsid w:val="00CA3EAE"/>
    <w:rsid w:val="00CD7885"/>
    <w:rsid w:val="00D148B8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8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3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8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3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65857-C950-4CE8-B030-343AF5B2F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1062</properties:Characters>
  <properties:Lines>52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2017-01-11T07:00:00Z</dcterms:created>
  <dc:creator>novi 3</dc:creator>
  <cp:lastModifiedBy>Danijela Sekulić</cp:lastModifiedBy>
  <cp:lastPrinted>2017-10-03T10:09:00Z</cp:lastPrinted>
  <dcterms:modified xmlns:xsi="http://www.w3.org/2001/XMLSchema-instance" xsi:type="dcterms:W3CDTF">2017-10-03T10:11:00Z</dcterms:modified>
  <cp:revision>5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