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ef2b" w14:paraId="909ef2b" w:rsidRDefault="00D65194" w:rsidP="00910611" w:rsidR="00D6519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194" w:rsidP="00910611" w:rsidR="00D65194">
      <w:r>
        <w:rPr>
          <w:rFonts w:eastAsia="MS Mincho"/>
        </w:rPr>
        <w:t>REPUBLIKA HRVATSKA</w:t>
      </w:r>
    </w:p>
    <w:p w:rsidRDefault="00D65194" w:rsidP="00910611" w:rsidR="00D65194">
      <w:r>
        <w:rPr>
          <w:rFonts w:eastAsia="MS Mincho"/>
        </w:rPr>
        <w:t>TRGOVAČKI SUD U RIJECI</w:t>
      </w:r>
    </w:p>
    <w:p w:rsidRDefault="00D65194" w:rsidR="00D6519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65194" w:rsidP="00043379" w:rsidR="00D65194">
      <w:pPr>
        <w:jc w:val="center"/>
        <w:rPr>
          <w:rFonts w:hAnsi="Times New Roman" w:ascii="Times New Roman"/>
          <w:b w:val="false"/>
        </w:rPr>
      </w:pPr>
    </w:p>
    <w:p w:rsidRDefault="00043379" w:rsidP="00043379" w:rsidR="00043379" w:rsidRPr="00803DAF">
      <w:pPr>
        <w:jc w:val="center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R E P U B L I K A    H R V A T S K A</w:t>
      </w:r>
    </w:p>
    <w:p w:rsidRDefault="00043379" w:rsidP="00043379" w:rsidR="00043379" w:rsidRPr="00803DAF">
      <w:pPr>
        <w:jc w:val="center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R J E Š E N J E</w:t>
      </w:r>
    </w:p>
    <w:p w:rsidRDefault="0011183B" w:rsidP="00DA5409" w:rsidR="0011183B" w:rsidRPr="00803DAF">
      <w:pPr>
        <w:jc w:val="both"/>
        <w:rPr>
          <w:rFonts w:hAnsi="Times New Roman" w:ascii="Times New Roman"/>
          <w:b w:val="false"/>
        </w:rPr>
      </w:pPr>
    </w:p>
    <w:p w:rsidRDefault="00043379" w:rsidP="00043379" w:rsidR="00043379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ab/>
      </w:r>
      <w:r w:rsidRPr="00803DAF">
        <w:rPr>
          <w:rFonts w:hAnsi="Times New Roman" w:ascii="Times New Roman"/>
          <w:b w:val="false"/>
        </w:rPr>
        <w:tab/>
        <w:t xml:space="preserve">Trgovački sud u Rijeci, po sucu Veri Jelenović, u postupku radi sklapanja predstečajne nagodbe, odlučujući o prijedlogu predlagatelja dužnika Slavko Hudorović, vlasnik obrta "SLAVUJ ISKOPI I PRIJEVOZ", Omišalj, Pušća 13, OIB: 27118340666, dana 26. svibnja 2017. godine </w:t>
      </w:r>
    </w:p>
    <w:p w:rsidRDefault="009C3D6C" w:rsidP="00DA5409" w:rsidR="009C3D6C" w:rsidRPr="00803DAF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803DAF">
      <w:pPr>
        <w:jc w:val="center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803DAF">
      <w:pPr>
        <w:jc w:val="both"/>
        <w:rPr>
          <w:rFonts w:hAnsi="Times New Roman" w:ascii="Times New Roman"/>
          <w:b w:val="false"/>
        </w:rPr>
      </w:pPr>
    </w:p>
    <w:p w:rsidRDefault="00DA5409" w:rsidP="00075808" w:rsidR="00075808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 xml:space="preserve"> </w:t>
      </w:r>
      <w:r w:rsidRPr="00803DAF">
        <w:rPr>
          <w:rFonts w:hAnsi="Times New Roman" w:ascii="Times New Roman"/>
          <w:b w:val="false"/>
        </w:rPr>
        <w:tab/>
        <w:t xml:space="preserve">Ispravlja se </w:t>
      </w:r>
      <w:r w:rsidR="0089133A" w:rsidRPr="00803DAF">
        <w:rPr>
          <w:rFonts w:hAnsi="Times New Roman" w:ascii="Times New Roman"/>
          <w:b w:val="false"/>
        </w:rPr>
        <w:t>zapisnik s</w:t>
      </w:r>
      <w:r w:rsidR="005C0E66" w:rsidRPr="00803DAF">
        <w:rPr>
          <w:rFonts w:hAnsi="Times New Roman" w:ascii="Times New Roman"/>
          <w:b w:val="false"/>
        </w:rPr>
        <w:t>a</w:t>
      </w:r>
      <w:r w:rsidR="0089133A" w:rsidRPr="00803DAF">
        <w:rPr>
          <w:rFonts w:hAnsi="Times New Roman" w:ascii="Times New Roman"/>
          <w:b w:val="false"/>
        </w:rPr>
        <w:t xml:space="preserve"> ročišta </w:t>
      </w:r>
      <w:r w:rsidR="005C0E66" w:rsidRPr="00803DAF">
        <w:rPr>
          <w:rFonts w:hAnsi="Times New Roman" w:ascii="Times New Roman"/>
          <w:b w:val="false"/>
        </w:rPr>
        <w:t xml:space="preserve">za sklapanje predstečajne nagodbe </w:t>
      </w:r>
      <w:r w:rsidR="0089133A" w:rsidRPr="00803DAF">
        <w:rPr>
          <w:rFonts w:hAnsi="Times New Roman" w:ascii="Times New Roman"/>
          <w:b w:val="false"/>
        </w:rPr>
        <w:t xml:space="preserve">održanog dana </w:t>
      </w:r>
      <w:r w:rsidR="00043379" w:rsidRPr="00803DAF">
        <w:rPr>
          <w:rFonts w:hAnsi="Times New Roman" w:ascii="Times New Roman"/>
          <w:b w:val="false"/>
        </w:rPr>
        <w:t>11. studenoga 2015</w:t>
      </w:r>
      <w:r w:rsidR="0089133A" w:rsidRPr="00803DAF">
        <w:rPr>
          <w:rFonts w:hAnsi="Times New Roman" w:ascii="Times New Roman"/>
          <w:b w:val="false"/>
        </w:rPr>
        <w:t xml:space="preserve">. godine u ovome sudu u </w:t>
      </w:r>
      <w:r w:rsidR="005C0E66" w:rsidRPr="00803DAF">
        <w:rPr>
          <w:rFonts w:hAnsi="Times New Roman" w:ascii="Times New Roman"/>
          <w:b w:val="false"/>
        </w:rPr>
        <w:t xml:space="preserve">predmetu sklapanja predstečajne nagodbe nad dužnikom </w:t>
      </w:r>
      <w:r w:rsidR="00043379" w:rsidRPr="00803DAF">
        <w:rPr>
          <w:rFonts w:hAnsi="Times New Roman" w:ascii="Times New Roman"/>
          <w:b w:val="false"/>
        </w:rPr>
        <w:t>Slavko Hudorović, vlasnik obrta "SLAVUJ ISKOPI I PRIJEVOZ", Omišalj, Pušća 13, OIB: 27118340666</w:t>
      </w:r>
      <w:r w:rsidR="0089133A" w:rsidRPr="00803DAF">
        <w:rPr>
          <w:rStyle w:val="tabletextfield"/>
          <w:rFonts w:hAnsi="Times New Roman" w:ascii="Times New Roman"/>
          <w:b w:val="false"/>
        </w:rPr>
        <w:t xml:space="preserve"> posl. br. </w:t>
      </w:r>
      <w:r w:rsidR="00043379" w:rsidRPr="00803DAF">
        <w:rPr>
          <w:rStyle w:val="tabletextfield"/>
          <w:rFonts w:hAnsi="Times New Roman" w:ascii="Times New Roman"/>
          <w:b w:val="false"/>
        </w:rPr>
        <w:t xml:space="preserve">14. </w:t>
      </w:r>
      <w:r w:rsidR="0089133A" w:rsidRPr="00803DAF">
        <w:rPr>
          <w:rStyle w:val="tabletextfield"/>
          <w:rFonts w:hAnsi="Times New Roman" w:ascii="Times New Roman"/>
          <w:b w:val="false"/>
        </w:rPr>
        <w:t>St</w:t>
      </w:r>
      <w:r w:rsidR="005C0E66" w:rsidRPr="00803DAF">
        <w:rPr>
          <w:rStyle w:val="tabletextfield"/>
          <w:rFonts w:hAnsi="Times New Roman" w:ascii="Times New Roman"/>
          <w:b w:val="false"/>
        </w:rPr>
        <w:t>pn</w:t>
      </w:r>
      <w:r w:rsidR="0089133A" w:rsidRPr="00803DAF">
        <w:rPr>
          <w:rStyle w:val="tabletextfield"/>
          <w:rFonts w:hAnsi="Times New Roman" w:ascii="Times New Roman"/>
          <w:b w:val="false"/>
        </w:rPr>
        <w:t>-</w:t>
      </w:r>
      <w:r w:rsidR="00043379" w:rsidRPr="00803DAF">
        <w:rPr>
          <w:rStyle w:val="tabletextfield"/>
          <w:rFonts w:hAnsi="Times New Roman" w:ascii="Times New Roman"/>
          <w:b w:val="false"/>
        </w:rPr>
        <w:t>154/2014</w:t>
      </w:r>
      <w:r w:rsidR="0089133A" w:rsidRPr="00803DAF">
        <w:rPr>
          <w:rStyle w:val="tabletextfield"/>
          <w:rFonts w:hAnsi="Times New Roman" w:ascii="Times New Roman"/>
          <w:b w:val="false"/>
        </w:rPr>
        <w:t xml:space="preserve"> s početkom u </w:t>
      </w:r>
      <w:r w:rsidR="00043379" w:rsidRPr="00803DAF">
        <w:rPr>
          <w:rStyle w:val="tabletextfield"/>
          <w:rFonts w:hAnsi="Times New Roman" w:ascii="Times New Roman"/>
          <w:b w:val="false"/>
        </w:rPr>
        <w:t>9,00</w:t>
      </w:r>
      <w:r w:rsidR="0089133A" w:rsidRPr="00803DAF">
        <w:rPr>
          <w:rStyle w:val="tabletextfield"/>
          <w:rFonts w:hAnsi="Times New Roman" w:ascii="Times New Roman"/>
          <w:b w:val="false"/>
        </w:rPr>
        <w:t xml:space="preserve"> sati i to na stranici </w:t>
      </w:r>
      <w:r w:rsidR="00043379" w:rsidRPr="00803DAF">
        <w:rPr>
          <w:rStyle w:val="tabletextfield"/>
          <w:rFonts w:hAnsi="Times New Roman" w:ascii="Times New Roman"/>
          <w:b w:val="false"/>
        </w:rPr>
        <w:t>27,</w:t>
      </w:r>
      <w:r w:rsidR="005C0E66" w:rsidRPr="00803DAF">
        <w:rPr>
          <w:rFonts w:hAnsi="Times New Roman" w:ascii="Times New Roman"/>
          <w:b w:val="false"/>
        </w:rPr>
        <w:t xml:space="preserve"> redak </w:t>
      </w:r>
      <w:r w:rsidR="00043379" w:rsidRPr="00803DAF">
        <w:rPr>
          <w:rFonts w:hAnsi="Times New Roman" w:ascii="Times New Roman"/>
          <w:b w:val="false"/>
        </w:rPr>
        <w:t>četrdeseti</w:t>
      </w:r>
      <w:r w:rsidR="0089133A" w:rsidRPr="00803DAF">
        <w:rPr>
          <w:rFonts w:hAnsi="Times New Roman" w:ascii="Times New Roman"/>
          <w:b w:val="false"/>
        </w:rPr>
        <w:t xml:space="preserve"> tako da umjesto</w:t>
      </w:r>
      <w:r w:rsidR="00075808" w:rsidRPr="00803DAF">
        <w:rPr>
          <w:rFonts w:hAnsi="Times New Roman" w:ascii="Times New Roman"/>
          <w:b w:val="false"/>
        </w:rPr>
        <w:t>:</w:t>
      </w:r>
    </w:p>
    <w:p w:rsidRDefault="00DA5409" w:rsidP="00DA5409" w:rsidR="00075808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 xml:space="preserve"> „</w:t>
      </w:r>
      <w:r w:rsidR="00043379" w:rsidRPr="00803DAF">
        <w:rPr>
          <w:rFonts w:hAnsi="Times New Roman" w:ascii="Times New Roman"/>
          <w:b w:val="false"/>
        </w:rPr>
        <w:t>D. D. SERVIS d.o.o., Sisačka cesta III, Zagreb, OIB: 95325472047</w:t>
      </w:r>
      <w:r w:rsidRPr="00803DAF">
        <w:rPr>
          <w:rFonts w:hAnsi="Times New Roman" w:ascii="Times New Roman"/>
          <w:b w:val="false"/>
        </w:rPr>
        <w:t xml:space="preserve">“ </w:t>
      </w:r>
      <w:r w:rsidR="00075808" w:rsidRPr="00803DAF">
        <w:rPr>
          <w:rFonts w:hAnsi="Times New Roman" w:ascii="Times New Roman"/>
          <w:b w:val="false"/>
        </w:rPr>
        <w:t xml:space="preserve"> </w:t>
      </w:r>
    </w:p>
    <w:p w:rsidRDefault="00DA5409" w:rsidP="00DA5409" w:rsidR="00075808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treba pisati</w:t>
      </w:r>
    </w:p>
    <w:p w:rsidRDefault="00DA5409" w:rsidP="00DA5409" w:rsidR="00DA5409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„</w:t>
      </w:r>
      <w:r w:rsidR="00043379" w:rsidRPr="00803DAF">
        <w:rPr>
          <w:rFonts w:hAnsi="Times New Roman" w:ascii="Times New Roman"/>
          <w:b w:val="false"/>
        </w:rPr>
        <w:t xml:space="preserve">DDServis d.o.o., Sisačka cesta, III odvojak 7, Zagreb, OIB: 95325472047 </w:t>
      </w:r>
      <w:r w:rsidR="003A1FCC" w:rsidRPr="00803DAF">
        <w:rPr>
          <w:rFonts w:hAnsi="Times New Roman" w:ascii="Times New Roman"/>
          <w:b w:val="false"/>
        </w:rPr>
        <w:t>“</w:t>
      </w:r>
      <w:r w:rsidRPr="00803DAF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803DA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03DAF">
      <w:pPr>
        <w:jc w:val="center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ab/>
        <w:t xml:space="preserve">U ovosudnom je </w:t>
      </w:r>
      <w:r w:rsidR="00075808" w:rsidRPr="00803DAF">
        <w:rPr>
          <w:rFonts w:hAnsi="Times New Roman" w:ascii="Times New Roman"/>
          <w:b w:val="false"/>
        </w:rPr>
        <w:t>zapisniku</w:t>
      </w:r>
      <w:r w:rsidRPr="00803DAF">
        <w:rPr>
          <w:rFonts w:hAnsi="Times New Roman" w:ascii="Times New Roman"/>
          <w:b w:val="false"/>
        </w:rPr>
        <w:t xml:space="preserve"> </w:t>
      </w:r>
      <w:r w:rsidR="005C0E66" w:rsidRPr="00803DAF">
        <w:rPr>
          <w:rFonts w:hAnsi="Times New Roman" w:ascii="Times New Roman"/>
          <w:b w:val="false"/>
        </w:rPr>
        <w:t xml:space="preserve">sa ročišta za sklapanje predstečajne nagodbe održanog dana </w:t>
      </w:r>
      <w:r w:rsidR="00803DAF" w:rsidRPr="00803DAF">
        <w:rPr>
          <w:rFonts w:hAnsi="Times New Roman" w:ascii="Times New Roman"/>
          <w:b w:val="false"/>
        </w:rPr>
        <w:t>11. studenoga 2015. godine</w:t>
      </w:r>
      <w:r w:rsidR="005C0E66" w:rsidRPr="00803DAF">
        <w:rPr>
          <w:rFonts w:hAnsi="Times New Roman" w:ascii="Times New Roman"/>
          <w:b w:val="false"/>
        </w:rPr>
        <w:t xml:space="preserve"> u ovome sudu u predmetu sklapanja predstečajne nagodbe nad dužnikom </w:t>
      </w:r>
      <w:r w:rsidR="00803DAF" w:rsidRPr="00803DAF">
        <w:rPr>
          <w:rFonts w:hAnsi="Times New Roman" w:ascii="Times New Roman"/>
          <w:b w:val="false"/>
        </w:rPr>
        <w:t>Slavko Hudorović, vlasnik obrta "SLAVUJ ISKOPI I PRIJEVOZ", Omišalj, Pušća 13, OIB: 27118340666</w:t>
      </w:r>
      <w:r w:rsidR="00803DAF" w:rsidRPr="00803DAF">
        <w:rPr>
          <w:rStyle w:val="tabletextfield"/>
          <w:rFonts w:hAnsi="Times New Roman" w:ascii="Times New Roman"/>
          <w:b w:val="false"/>
        </w:rPr>
        <w:t xml:space="preserve"> </w:t>
      </w:r>
      <w:r w:rsidR="005C0E66" w:rsidRPr="00803DAF">
        <w:rPr>
          <w:rStyle w:val="tabletextfield"/>
          <w:rFonts w:hAnsi="Times New Roman" w:ascii="Times New Roman"/>
          <w:b w:val="false"/>
        </w:rPr>
        <w:t xml:space="preserve">posl. br. </w:t>
      </w:r>
      <w:r w:rsidR="00803DAF" w:rsidRPr="00803DAF">
        <w:rPr>
          <w:rStyle w:val="tabletextfield"/>
          <w:rFonts w:hAnsi="Times New Roman" w:ascii="Times New Roman"/>
          <w:b w:val="false"/>
        </w:rPr>
        <w:t>14. Stpn-154/2014 s početkom u 9,00 sati</w:t>
      </w:r>
      <w:r w:rsidR="00075808" w:rsidRPr="00803DAF">
        <w:rPr>
          <w:rStyle w:val="tabletextfield"/>
          <w:rFonts w:hAnsi="Times New Roman" w:ascii="Times New Roman"/>
          <w:b w:val="false"/>
        </w:rPr>
        <w:t xml:space="preserve"> i to </w:t>
      </w:r>
      <w:r w:rsidR="00803DAF" w:rsidRPr="00803DAF">
        <w:rPr>
          <w:rStyle w:val="tabletextfield"/>
          <w:rFonts w:hAnsi="Times New Roman" w:ascii="Times New Roman"/>
          <w:b w:val="false"/>
        </w:rPr>
        <w:t>na stranici 27,</w:t>
      </w:r>
      <w:r w:rsidR="00803DAF" w:rsidRPr="00803DAF">
        <w:rPr>
          <w:rFonts w:hAnsi="Times New Roman" w:ascii="Times New Roman"/>
          <w:b w:val="false"/>
        </w:rPr>
        <w:t xml:space="preserve"> redak četrdeseti </w:t>
      </w:r>
      <w:r w:rsidRPr="00803DAF">
        <w:rPr>
          <w:rFonts w:hAnsi="Times New Roman" w:ascii="Times New Roman"/>
          <w:b w:val="false"/>
        </w:rPr>
        <w:t>došlo do očite pogreške u pisanju</w:t>
      </w:r>
      <w:r w:rsidR="00075808" w:rsidRPr="00803DAF">
        <w:rPr>
          <w:rFonts w:hAnsi="Times New Roman" w:ascii="Times New Roman"/>
          <w:b w:val="false"/>
        </w:rPr>
        <w:t xml:space="preserve"> </w:t>
      </w:r>
      <w:r w:rsidR="00803DAF" w:rsidRPr="00803DAF">
        <w:rPr>
          <w:rFonts w:hAnsi="Times New Roman" w:ascii="Times New Roman"/>
          <w:b w:val="false"/>
        </w:rPr>
        <w:t>slova</w:t>
      </w:r>
      <w:r w:rsidR="00075808" w:rsidRPr="00803DAF">
        <w:rPr>
          <w:rFonts w:hAnsi="Times New Roman" w:ascii="Times New Roman"/>
          <w:b w:val="false"/>
        </w:rPr>
        <w:t>.</w:t>
      </w:r>
      <w:r w:rsidR="00417195" w:rsidRPr="00803DAF">
        <w:rPr>
          <w:rFonts w:hAnsi="Times New Roman" w:ascii="Times New Roman"/>
          <w:b w:val="false"/>
        </w:rPr>
        <w:t xml:space="preserve"> </w:t>
      </w:r>
      <w:r w:rsidR="009C3D6C" w:rsidRPr="00803DAF">
        <w:rPr>
          <w:rFonts w:hAnsi="Times New Roman" w:ascii="Times New Roman"/>
          <w:b w:val="false"/>
        </w:rPr>
        <w:t xml:space="preserve">Stoga je po </w:t>
      </w:r>
      <w:r w:rsidR="00417195" w:rsidRPr="00803DAF">
        <w:rPr>
          <w:rFonts w:hAnsi="Times New Roman" w:ascii="Times New Roman"/>
          <w:b w:val="false"/>
        </w:rPr>
        <w:t>službenoj dužnosti</w:t>
      </w:r>
      <w:r w:rsidRPr="00803DAF">
        <w:rPr>
          <w:rFonts w:hAnsi="Times New Roman" w:ascii="Times New Roman"/>
          <w:b w:val="false"/>
        </w:rPr>
        <w:t xml:space="preserve">, a na temelju </w:t>
      </w:r>
      <w:r w:rsidR="00803DAF" w:rsidRPr="00803DAF">
        <w:rPr>
          <w:rFonts w:hAnsi="Times New Roman" w:ascii="Times New Roman"/>
          <w:b w:val="false"/>
        </w:rPr>
        <w:t>po službenoj dužnosti, a na temelju čl.342. st.1. i 2. Zakona o parničnom postupku (dalje: ZPP, objavljen u NN 53/91, 91/92, 112/99, 88/01, 117/03, 88/05, 2/07-Odluka USRH, 84/08, 96/08, 123/08, 57/11, 148/11, 25/13, 89/14)  i čl.347. ZPP-a u svezi sa člankom 66. stavak 14. Zakona o financijskom poslovanju i predstečajnoj nagodbi (objavljen u NN 108/12, 144/12), valjalo donijeti ovo rješenje</w:t>
      </w:r>
      <w:r w:rsidRPr="00803DAF">
        <w:rPr>
          <w:rFonts w:hAnsi="Times New Roman" w:ascii="Times New Roman"/>
          <w:b w:val="false"/>
        </w:rPr>
        <w:t xml:space="preserve">.  </w:t>
      </w:r>
    </w:p>
    <w:p w:rsidRDefault="00DA5409" w:rsidP="00DA5409" w:rsidR="00DA5409" w:rsidRPr="00803DAF">
      <w:pPr>
        <w:jc w:val="center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 xml:space="preserve">U Rijeci </w:t>
      </w:r>
      <w:r w:rsidR="00803DAF" w:rsidRPr="00803DAF">
        <w:rPr>
          <w:rFonts w:hAnsi="Times New Roman" w:ascii="Times New Roman"/>
          <w:b w:val="false"/>
        </w:rPr>
        <w:t>26. svibnja 2017</w:t>
      </w:r>
      <w:r w:rsidRPr="00803DAF">
        <w:rPr>
          <w:rFonts w:hAnsi="Times New Roman" w:ascii="Times New Roman"/>
          <w:b w:val="false"/>
        </w:rPr>
        <w:t>.</w:t>
      </w:r>
      <w:r w:rsidR="00803DAF" w:rsidRPr="00803DAF">
        <w:rPr>
          <w:rFonts w:hAnsi="Times New Roman" w:ascii="Times New Roman"/>
          <w:b w:val="false"/>
        </w:rPr>
        <w:t xml:space="preserve"> godine</w:t>
      </w:r>
    </w:p>
    <w:p w:rsidRDefault="00DA5409" w:rsidP="00DA5409" w:rsidR="00DA5409" w:rsidRPr="00803DAF">
      <w:pPr>
        <w:jc w:val="center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11183B" w:rsidP="00DA5409" w:rsidR="00DA5409" w:rsidRPr="00803DA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</w:t>
      </w:r>
      <w:r w:rsidR="00DA5409" w:rsidRPr="00803DAF">
        <w:rPr>
          <w:rFonts w:hAnsi="Times New Roman" w:ascii="Times New Roman"/>
          <w:b w:val="false"/>
        </w:rPr>
        <w:t xml:space="preserve">                                                                                            Vera Jelenović</w:t>
      </w:r>
    </w:p>
    <w:p w:rsidRDefault="00DA5409" w:rsidP="00DA5409" w:rsidR="00DA5409" w:rsidRPr="00803DAF">
      <w:pPr>
        <w:jc w:val="both"/>
        <w:rPr>
          <w:rFonts w:hAnsi="Times New Roman" w:ascii="Times New Roman"/>
          <w:b w:val="false"/>
        </w:rPr>
      </w:pPr>
    </w:p>
    <w:p w:rsidRDefault="00417195" w:rsidP="00417195" w:rsidR="00417195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UPUTA O PRAVNOM LIJEKU:</w:t>
      </w:r>
    </w:p>
    <w:p w:rsidRDefault="00417195" w:rsidP="00417195" w:rsidR="00417195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 xml:space="preserve">Protiv ovog rješenja dopuštena je žalba u roku od 8 dana. Žalba se podnosi ovome sudu u </w:t>
      </w:r>
      <w:r w:rsidR="00803DAF" w:rsidRPr="00803DAF">
        <w:rPr>
          <w:rFonts w:hAnsi="Times New Roman" w:ascii="Times New Roman"/>
          <w:b w:val="false"/>
        </w:rPr>
        <w:t>tri primjerka</w:t>
      </w:r>
      <w:r w:rsidRPr="00803DAF">
        <w:rPr>
          <w:rFonts w:hAnsi="Times New Roman" w:ascii="Times New Roman"/>
          <w:b w:val="false"/>
        </w:rPr>
        <w:t xml:space="preserve">, a o istoj odlučuje Visoki trgovački sud  Republike Hrvatske.             </w:t>
      </w:r>
    </w:p>
    <w:p w:rsidRDefault="007349FD" w:rsidP="00DA5409" w:rsidR="007349FD" w:rsidRPr="00803DA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803DAF">
      <w:pPr>
        <w:jc w:val="both"/>
        <w:rPr>
          <w:rFonts w:hAnsi="Times New Roman" w:ascii="Times New Roman"/>
          <w:b w:val="false"/>
        </w:rPr>
      </w:pPr>
    </w:p>
    <w:p w:rsidRDefault="00417195" w:rsidP="007349FD" w:rsidR="007349FD" w:rsidRPr="00803DAF">
      <w:pPr>
        <w:ind w:left="360"/>
        <w:rPr>
          <w:rFonts w:hAnsi="Times New Roman" w:ascii="Times New Roman"/>
          <w:b w:val="false"/>
        </w:rPr>
      </w:pPr>
      <w:bookmarkStart w:name="OLE_LINK1" w:id="1"/>
      <w:bookmarkStart w:name="OLE_LINK2" w:id="2"/>
      <w:r w:rsidRPr="00803DAF">
        <w:rPr>
          <w:rFonts w:hAnsi="Times New Roman" w:ascii="Times New Roman"/>
          <w:b w:val="false"/>
        </w:rPr>
        <w:t xml:space="preserve">- </w:t>
      </w:r>
      <w:r w:rsidR="00803DAF" w:rsidRPr="00803DAF">
        <w:rPr>
          <w:rFonts w:hAnsi="Times New Roman" w:ascii="Times New Roman"/>
          <w:b w:val="false"/>
        </w:rPr>
        <w:t>dužnik</w:t>
      </w:r>
    </w:p>
    <w:p w:rsidRDefault="00803DAF" w:rsidP="007349FD" w:rsidR="00803DAF" w:rsidRPr="00803DAF">
      <w:pPr>
        <w:ind w:left="360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- odv. Ranka Rukljač</w:t>
      </w:r>
    </w:p>
    <w:p w:rsidRDefault="00803DAF" w:rsidP="007349FD" w:rsidR="00803DAF" w:rsidRPr="00803DAF">
      <w:pPr>
        <w:ind w:left="360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- Fina uz rj. o ispravku rješenja o odobravanju predstečajne nagodbe</w:t>
      </w:r>
    </w:p>
    <w:p w:rsidRDefault="00803DAF" w:rsidP="007349FD" w:rsidR="00803DAF" w:rsidRPr="00803DAF">
      <w:pPr>
        <w:ind w:left="360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- Obrtni registar</w:t>
      </w:r>
    </w:p>
    <w:p w:rsidRDefault="00803DAF" w:rsidP="007349FD" w:rsidR="00803DAF" w:rsidRPr="00803DAF">
      <w:pPr>
        <w:ind w:left="360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>- e-Oglasna ploča</w:t>
      </w:r>
    </w:p>
    <w:bookmarkEnd w:id="1"/>
    <w:bookmarkEnd w:id="2"/>
    <w:p w:rsidRDefault="00DA5409" w:rsidP="00DA5409" w:rsidR="00DA5409" w:rsidRPr="00803DA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 xml:space="preserve">U Rijeci dana </w:t>
      </w:r>
      <w:r w:rsidR="00803DAF" w:rsidRPr="00803DAF">
        <w:rPr>
          <w:rFonts w:hAnsi="Times New Roman" w:ascii="Times New Roman"/>
          <w:b w:val="false"/>
        </w:rPr>
        <w:t>26. svibnja 2017</w:t>
      </w:r>
      <w:r w:rsidRPr="00803DAF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803DA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03DA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90087B" w:rsidR="00F74D93" w:rsidRPr="00803DAF">
      <w:pPr>
        <w:jc w:val="both"/>
        <w:rPr>
          <w:rFonts w:hAnsi="Times New Roman" w:ascii="Times New Roman"/>
          <w:b w:val="false"/>
        </w:rPr>
      </w:pPr>
      <w:r w:rsidRPr="00803DAF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803DAF">
        <w:rPr>
          <w:rFonts w:hAnsi="Times New Roman" w:ascii="Times New Roman"/>
          <w:b w:val="false"/>
        </w:rPr>
        <w:t xml:space="preserve">     </w:t>
      </w:r>
      <w:r w:rsidRPr="00803DAF">
        <w:rPr>
          <w:rFonts w:hAnsi="Times New Roman" w:ascii="Times New Roman"/>
          <w:b w:val="false"/>
        </w:rPr>
        <w:t xml:space="preserve"> Vera Jelenović </w:t>
      </w:r>
    </w:p>
    <w:sectPr w:rsidR="00F74D93" w:rsidRPr="00803DAF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D5B" w:rsidR="00B10D5B">
      <w:r>
        <w:separator/>
      </w:r>
    </w:p>
  </w:endnote>
  <w:endnote w:id="0" w:type="continuationSeparator">
    <w:p w:rsidRDefault="00B10D5B" w:rsidR="00B10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D6C" w:rsidP="0003275A" w:rsidR="009C3D6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3D6C" w:rsidR="009C3D6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D6C" w:rsidP="0003275A" w:rsidR="009C3D6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19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C3D6C" w:rsidR="009C3D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D5B" w:rsidR="00B10D5B">
      <w:r>
        <w:separator/>
      </w:r>
    </w:p>
  </w:footnote>
  <w:footnote w:id="0" w:type="continuationSeparator">
    <w:p w:rsidRDefault="00B10D5B" w:rsidR="00B10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195" w:rsidP="0011183B" w:rsidR="00417195" w:rsidRPr="00803DAF">
    <w:pPr>
      <w:jc w:val="right"/>
      <w:rPr>
        <w:rFonts w:hAnsi="Times New Roman" w:ascii="Times New Roman"/>
        <w:b w:val="false"/>
      </w:rPr>
    </w:pPr>
    <w:r w:rsidRPr="00803DAF">
      <w:rPr>
        <w:rFonts w:hAnsi="Times New Roman" w:ascii="Times New Roman"/>
        <w:b w:val="false"/>
      </w:rPr>
      <w:t xml:space="preserve">                                                                                        Posl.br. 14 Stpn-</w:t>
    </w:r>
    <w:r w:rsidR="00803DAF">
      <w:rPr>
        <w:rFonts w:hAnsi="Times New Roman" w:ascii="Times New Roman"/>
        <w:b w:val="false"/>
      </w:rPr>
      <w:t>154/2014</w:t>
    </w:r>
    <w:r w:rsidR="0011183B">
      <w:rPr>
        <w:rFonts w:hAnsi="Times New Roman" w:ascii="Times New Roman"/>
        <w:b w:val="false"/>
      </w:rPr>
      <w:t>-25</w:t>
    </w:r>
  </w:p>
  <w:p w:rsidRDefault="00417195" w:rsidP="0011183B" w:rsidR="00417195" w:rsidRPr="00803DAF">
    <w:pPr>
      <w:pStyle w:val="Zaglavlje"/>
      <w:jc w:val="right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371A9"/>
    <w:rsid w:val="00043379"/>
    <w:rsid w:val="00075808"/>
    <w:rsid w:val="0011183B"/>
    <w:rsid w:val="00120ECA"/>
    <w:rsid w:val="001534EB"/>
    <w:rsid w:val="0038054A"/>
    <w:rsid w:val="003A1FCC"/>
    <w:rsid w:val="003C5956"/>
    <w:rsid w:val="00417195"/>
    <w:rsid w:val="004C3CC1"/>
    <w:rsid w:val="00554E0B"/>
    <w:rsid w:val="00586726"/>
    <w:rsid w:val="005C0E66"/>
    <w:rsid w:val="006032F6"/>
    <w:rsid w:val="00606084"/>
    <w:rsid w:val="007349FD"/>
    <w:rsid w:val="00803DAF"/>
    <w:rsid w:val="0089133A"/>
    <w:rsid w:val="0090087B"/>
    <w:rsid w:val="009C3D6C"/>
    <w:rsid w:val="00A574A6"/>
    <w:rsid w:val="00B10D5B"/>
    <w:rsid w:val="00C01D72"/>
    <w:rsid w:val="00C07EE5"/>
    <w:rsid w:val="00C844CB"/>
    <w:rsid w:val="00CC14A6"/>
    <w:rsid w:val="00D36B12"/>
    <w:rsid w:val="00D65194"/>
    <w:rsid w:val="00D717A3"/>
    <w:rsid w:val="00DA5409"/>
    <w:rsid w:val="00DC43A6"/>
    <w:rsid w:val="00F64755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rsid w:val="004171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5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651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519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rsid w:val="004171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5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651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519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07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zapisnika</izvorni_sadrzaj>
    <derivirana_varijabla naziv="DomainObject.Primjedba_1">ispravak zapisnika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1. veljače 2016.</izvorni_sadrzaj>
    <derivirana_varijabla naziv="DomainObject.Predmet.DatumArhiviranja_1">1. veljače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2015.</izvorni_sadrzaj>
    <derivirana_varijabla naziv="DomainObject.Predmet.DatumRjesavanja_1">12. studenog 2015.</derivirana_varijabla>
  </DomainObject.Predmet.DatumRjesavanja>
  <DomainObject.Predmet.DatumRokaCuvanja>
    <izvorni_sadrzaj>3. prosinca 2025.</izvorni_sadrzaj>
    <derivirana_varijabla naziv="DomainObject.Predmet.DatumRokaCuvanja_1">3. prosinca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siječnja 2016.</izvorni_sadrzaj>
    <derivirana_varijabla naziv="DomainObject.Predmet.DatumZatvaranja_1">29. siječnja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hr.ibm.icms.common.model.sluzbeneosobe.Referada@7950795[id=6477, dbStatus=null, naziv=Referada 14, oznaka=null, sudac=null] &lt;-hr.ibm.icms.common.model.sluzbeneosobe.Referada@7950795[status dodjele: =false]</izvorni_sadrzaj>
    <derivirana_varijabla naziv="DomainObject.Predmet.MjestoCuvanja_1">hr.ibm.icms.common.model.sluzbeneosobe.Referada@7950795[id=6477, dbStatus=null, naziv=Referada 14, oznaka=null, sudac=null] &lt;-hr.ibm.icms.common.model.sluzbeneosobe.Referada@7950795[status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Stpn-154/2014</izvorni_sadrzaj>
    <derivirana_varijabla naziv="DomainObject.Predmet.OznakaBroj_1">Stpn-154/2014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SLAVKO HUDOROVIĆ  Omišalj</izvorni_sadrzaj>
    <derivirana_varijabla naziv="DomainObject.Predmet.StrankaFormated_1">  SLAVKO HUDOROVIĆ  Omišalj</derivirana_varijabla>
  </DomainObject.Predmet.StrankaFormated>
  <DomainObject.Predmet.StrankaFormatedOIB>
    <izvorni_sadrzaj>  SLAVKO HUDOROVIĆ  Omišalj, OIB 27118340666</izvorni_sadrzaj>
    <derivirana_varijabla naziv="DomainObject.Predmet.StrankaFormatedOIB_1">  SLAVKO HUDOROVIĆ  Omišalj, OIB 27118340666</derivirana_varijabla>
  </DomainObject.Predmet.StrankaFormatedOIB>
  <DomainObject.Predmet.StrankaFormatedWithAdress>
    <izvorni_sadrzaj> SLAVKO HUDOROVIĆ  Omišalj, Pušća 13, 51513 Omišalj</izvorni_sadrzaj>
    <derivirana_varijabla naziv="DomainObject.Predmet.StrankaFormatedWithAdress_1"> SLAVKO HUDOROVIĆ  Omišalj, Pušća 13, 51513 Omišalj</derivirana_varijabla>
  </DomainObject.Predmet.StrankaFormatedWithAdress>
  <DomainObject.Predmet.StrankaFormatedWithAdressOIB>
    <izvorni_sadrzaj> SLAVKO HUDOROVIĆ  Omišalj, OIB 27118340666, Pušća 13, 51513 Omišalj</izvorni_sadrzaj>
    <derivirana_varijabla naziv="DomainObject.Predmet.StrankaFormatedWithAdressOIB_1"> SLAVKO HUDOROVIĆ  Omišalj, OIB 27118340666, Pušća 13, 51513 Omišalj</derivirana_varijabla>
  </DomainObject.Predmet.StrankaFormatedWithAdressOIB>
  <DomainObject.Predmet.StrankaWithAdress>
    <izvorni_sadrzaj>SLAVKO HUDOROVIĆ  Omišalj Pušća 13,51513 Omišalj</izvorni_sadrzaj>
    <derivirana_varijabla naziv="DomainObject.Predmet.StrankaWithAdress_1">SLAVKO HUDOROVIĆ  Omišalj Pušća 13,51513 Omišalj</derivirana_varijabla>
  </DomainObject.Predmet.StrankaWithAdress>
  <DomainObject.Predmet.StrankaWithAdressOIB>
    <izvorni_sadrzaj>SLAVKO HUDOROVIĆ  Omišalj, OIB 27118340666, Pušća 13,51513 Omišalj</izvorni_sadrzaj>
    <derivirana_varijabla naziv="DomainObject.Predmet.StrankaWithAdressOIB_1">SLAVKO HUDOROVIĆ  Omišalj, OIB 27118340666, Pušća 13,51513 Omišalj</derivirana_varijabla>
  </DomainObject.Predmet.StrankaWithAdressOIB>
  <DomainObject.Predmet.StrankaNazivFormated>
    <izvorni_sadrzaj>SLAVKO HUDOROVIĆ  Omišalj</izvorni_sadrzaj>
    <derivirana_varijabla naziv="DomainObject.Predmet.StrankaNazivFormated_1">SLAVKO HUDOROVIĆ  Omišalj</derivirana_varijabla>
  </DomainObject.Predmet.StrankaNazivFormated>
  <DomainObject.Predmet.StrankaNazivFormatedOIB>
    <izvorni_sadrzaj>SLAVKO HUDOROVIĆ  Omišalj, OIB 27118340666</izvorni_sadrzaj>
    <derivirana_varijabla naziv="DomainObject.Predmet.StrankaNazivFormatedOIB_1">SLAVKO HUDOROVIĆ  Omišalj, OIB 27118340666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SLAVKO HUDOROVIĆ  Omišalj</item>
    </izvorni_sadrzaj>
    <derivirana_varijabla naziv="DomainObject.Predmet.StrankaListFormated_1">
      <item>SLAVKO HUDOROVIĆ  Omišalj</item>
    </derivirana_varijabla>
  </DomainObject.Predmet.StrankaListFormated>
  <DomainObject.Predmet.StrankaListFormatedOIB>
    <izvorni_sadrzaj>
      <item>SLAVKO HUDOROVIĆ  Omišalj, OIB 27118340666</item>
    </izvorni_sadrzaj>
    <derivirana_varijabla naziv="DomainObject.Predmet.StrankaListFormatedOIB_1">
      <item>SLAVKO HUDOROVIĆ  Omišalj, OIB 27118340666</item>
    </derivirana_varijabla>
  </DomainObject.Predmet.StrankaListFormatedOIB>
  <DomainObject.Predmet.StrankaListFormatedWithAdress>
    <izvorni_sadrzaj>
      <item>SLAVKO HUDOROVIĆ  Omišalj, Pušća 13, 51513 Omišalj</item>
    </izvorni_sadrzaj>
    <derivirana_varijabla naziv="DomainObject.Predmet.StrankaListFormatedWithAdress_1">
      <item>SLAVKO HUDOROVIĆ  Omišalj, Pušća 13, 51513 Omišalj</item>
    </derivirana_varijabla>
  </DomainObject.Predmet.StrankaListFormatedWithAdress>
  <DomainObject.Predmet.StrankaListFormatedWithAdressOIB>
    <izvorni_sadrzaj>
      <item>SLAVKO HUDOROVIĆ  Omišalj, OIB 27118340666, Pušća 13, 51513 Omišalj</item>
    </izvorni_sadrzaj>
    <derivirana_varijabla naziv="DomainObject.Predmet.StrankaListFormatedWithAdressOIB_1">
      <item>SLAVKO HUDOROVIĆ  Omišalj, OIB 27118340666, Pušća 13, 51513 Omišalj</item>
    </derivirana_varijabla>
  </DomainObject.Predmet.StrankaListFormatedWithAdressOIB>
  <DomainObject.Predmet.StrankaListNazivFormated>
    <izvorni_sadrzaj>
      <item>SLAVKO HUDOROVIĆ  Omišalj</item>
    </izvorni_sadrzaj>
    <derivirana_varijabla naziv="DomainObject.Predmet.StrankaListNazivFormated_1">
      <item>SLAVKO HUDOROVIĆ  Omišalj</item>
    </derivirana_varijabla>
  </DomainObject.Predmet.StrankaListNazivFormated>
  <DomainObject.Predmet.StrankaListNazivFormatedOIB>
    <izvorni_sadrzaj>
      <item>SLAVKO HUDOROVIĆ  Omišalj, OIB 27118340666</item>
    </izvorni_sadrzaj>
    <derivirana_varijabla naziv="DomainObject.Predmet.StrankaListNazivFormatedOIB_1">
      <item>SLAVKO HUDOROVIĆ  Omišalj, OIB 27118340666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SLAVKO HUDOROVIĆ  Omišalj</izvorni_sadrzaj>
    <derivirana_varijabla naziv="DomainObject.Predmet.StrankaIDrugi_1">SLAVKO HUDOROVIĆ  Omišalj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SLAVKO HUDOROVIĆ  Omišalj, OIB 27118340666, Pušća 13, 51513 Omišalj</izvorni_sadrzaj>
    <derivirana_varijabla naziv="DomainObject.Predmet.StrankaIDrugiAdressOIB_1">SLAVKO HUDOROVIĆ  Omišalj, OIB 27118340666, Pušća 13, 51513 Omišalj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2015.</izvorni_sadrzaj>
    <derivirana_varijabla naziv="DomainObject.Predmet.OdlukaRjesenje.DatumDonosenjaOdluke_1">11. studenog 2015.</derivirana_varijabla>
  </DomainObject.Predmet.OdlukaRjesenje.DatumDonosenjaOdluke>
  <DomainObject.Predmet.OdlukaRjesenje.DatumPravomocnosti>
    <izvorni_sadrzaj>3. prosinca 2015.</izvorni_sadrzaj>
    <derivirana_varijabla naziv="DomainObject.Predmet.OdlukaRjesenje.DatumPravomocnosti_1">3. prosinca 2015.</derivirana_varijabla>
  </DomainObject.Predmet.OdlukaRjesenje.DatumPravomocnosti>
  <DomainObject.Predmet.OdlukaRjesenje.Oznaka>
    <izvorni_sadrzaj>Stpn-154/2014-15</izvorni_sadrzaj>
    <derivirana_varijabla naziv="DomainObject.Predmet.OdlukaRjesenje.Oznaka_1">Stpn-154/2014-15</derivirana_varijabla>
  </DomainObject.Predmet.OdlukaRjesenje.Oznaka>
  <DomainObject.Predmet.SudioniciListNaziv>
    <izvorni_sadrzaj>
      <item>SLAVKO HUDOROVIĆ  Omišalj</item>
    </izvorni_sadrzaj>
    <derivirana_varijabla naziv="DomainObject.Predmet.SudioniciListNaziv_1">
      <item>SLAVKO HUDOROVIĆ  Omišalj</item>
    </derivirana_varijabla>
  </DomainObject.Predmet.SudioniciListNaziv>
  <DomainObject.Predmet.SudioniciListAdressOIB>
    <izvorni_sadrzaj>
      <item>SLAVKO HUDOROVIĆ  Omišalj, OIB 27118340666, Pušća 13,51513 Omišalj</item>
    </izvorni_sadrzaj>
    <derivirana_varijabla naziv="DomainObject.Predmet.SudioniciListAdressOIB_1">
      <item>SLAVKO HUDOROVIĆ  Omišalj, OIB 27118340666, Pušća 13,51513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27118340666</item>
    </izvorni_sadrzaj>
    <derivirana_varijabla naziv="DomainObject.Predmet.SudioniciListNazivOIB_1">
      <item>, OIB 27118340666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B946A-A759-430B-9F03-50806E324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1863</properties:Characters>
  <properties:Lines>57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2017-05-26T09:23:00Z</dcterms:created>
  <dc:creator>vjelenovic</dc:creator>
  <cp:lastModifiedBy>Danijela Fumić</cp:lastModifiedBy>
  <cp:lastPrinted>2017-05-26T09:24:00Z</cp:lastPrinted>
  <dcterms:modified xmlns:xsi="http://www.w3.org/2001/XMLSchema-instance" xsi:type="dcterms:W3CDTF">2017-05-26T09:24:00Z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