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74c" w14:paraId="d5fc74c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 w:rsidR="008A4975">
        <w:rPr>
          <w:b w:val="false"/>
        </w:rPr>
        <w:t xml:space="preserve">. </w:t>
      </w:r>
      <w:proofErr w:type="spellStart"/>
      <w:r w:rsidR="008A4975">
        <w:rPr>
          <w:b w:val="false"/>
        </w:rPr>
        <w:t>Sp</w:t>
      </w:r>
      <w:proofErr w:type="spellEnd"/>
      <w:r w:rsidR="008A4975">
        <w:rPr>
          <w:b w:val="false"/>
        </w:rPr>
        <w:t>-</w:t>
      </w:r>
      <w:r w:rsidR="00CC5C4C">
        <w:rPr>
          <w:b w:val="false"/>
        </w:rPr>
        <w:t>20</w:t>
      </w:r>
      <w:r w:rsidR="005C4813">
        <w:rPr>
          <w:b w:val="false"/>
        </w:rPr>
        <w:t>/2017-2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CC5C4C">
        <w:t xml:space="preserve">PERE KARDUMA, OIB: 37766501744,  iz </w:t>
      </w:r>
      <w:proofErr w:type="spellStart"/>
      <w:r w:rsidR="00CC5C4C">
        <w:t>Bizovca</w:t>
      </w:r>
      <w:proofErr w:type="spellEnd"/>
      <w:r w:rsidR="00CC5C4C">
        <w:t xml:space="preserve">, I. </w:t>
      </w:r>
      <w:proofErr w:type="spellStart"/>
      <w:r w:rsidR="00CC5C4C">
        <w:t>Pavlića</w:t>
      </w:r>
      <w:proofErr w:type="spellEnd"/>
      <w:r w:rsidR="00CC5C4C">
        <w:t xml:space="preserve"> 5,</w:t>
      </w:r>
      <w:r w:rsidR="00F272FC">
        <w:t xml:space="preserve">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CC5C4C">
        <w:t>30. kolovoza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CC5C4C">
        <w:t>Pero Kardum</w:t>
      </w:r>
      <w:r>
        <w:t xml:space="preserve">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CC5C4C">
        <w:t>el HR 05, uz poziv na broj 370-20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 xml:space="preserve">plaćanja: predujam za troškove stečaja potrošača u predmetu  </w:t>
      </w:r>
      <w:proofErr w:type="spellStart"/>
      <w:r w:rsidR="0048363B">
        <w:t>Sp</w:t>
      </w:r>
      <w:proofErr w:type="spellEnd"/>
      <w:r w:rsidR="0048363B">
        <w:t>-</w:t>
      </w:r>
      <w:r w:rsidR="009B22DB">
        <w:t>20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9B22DB">
        <w:t>30. kolovoza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</w:t>
      </w:r>
      <w:r w:rsidR="009B22DB">
        <w:t xml:space="preserve">         </w:t>
      </w:r>
      <w:r w:rsidRPr="00C92328">
        <w:t>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</w:t>
      </w:r>
      <w:r w:rsidR="009B22DB">
        <w:t xml:space="preserve">            </w:t>
      </w:r>
      <w:r w:rsidRPr="00C92328">
        <w:t>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</w:r>
      <w:r w:rsidR="009B22DB">
        <w:rPr>
          <w:bCs/>
        </w:rPr>
        <w:t xml:space="preserve">           </w:t>
      </w:r>
      <w:r w:rsidR="00BE079F">
        <w:rPr>
          <w:bCs/>
        </w:rPr>
        <w:t xml:space="preserve">Za točnost </w:t>
      </w:r>
      <w:proofErr w:type="spellStart"/>
      <w:r w:rsidR="00BE079F">
        <w:rPr>
          <w:bCs/>
        </w:rPr>
        <w:t>otpravka</w:t>
      </w:r>
      <w:proofErr w:type="spellEnd"/>
      <w:r w:rsidR="00BE079F">
        <w:rPr>
          <w:bCs/>
        </w:rPr>
        <w:t xml:space="preserve">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1044B">
        <w:rPr>
          <w:bCs/>
        </w:rPr>
        <w:t xml:space="preserve">  </w:t>
      </w:r>
      <w:r>
        <w:rPr>
          <w:bCs/>
        </w:rPr>
        <w:tab/>
      </w:r>
      <w:r w:rsidR="009B22DB">
        <w:rPr>
          <w:bCs/>
        </w:rPr>
        <w:t xml:space="preserve">         </w:t>
      </w:r>
      <w:r>
        <w:rPr>
          <w:bCs/>
        </w:rPr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6B4B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9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6B4B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1044B"/>
    <w:rsid w:val="00040DE9"/>
    <w:rsid w:val="000941E4"/>
    <w:rsid w:val="000B1A33"/>
    <w:rsid w:val="000B3FFB"/>
    <w:rsid w:val="000E1C44"/>
    <w:rsid w:val="000E7D35"/>
    <w:rsid w:val="002272D5"/>
    <w:rsid w:val="00291DA3"/>
    <w:rsid w:val="002B06BB"/>
    <w:rsid w:val="00353F2C"/>
    <w:rsid w:val="00466542"/>
    <w:rsid w:val="0048363B"/>
    <w:rsid w:val="004A56F1"/>
    <w:rsid w:val="004C1E1B"/>
    <w:rsid w:val="005616AB"/>
    <w:rsid w:val="005C4813"/>
    <w:rsid w:val="00622D58"/>
    <w:rsid w:val="00634033"/>
    <w:rsid w:val="0067212D"/>
    <w:rsid w:val="00684823"/>
    <w:rsid w:val="006A3DE7"/>
    <w:rsid w:val="006C3A7A"/>
    <w:rsid w:val="00701EA7"/>
    <w:rsid w:val="00873331"/>
    <w:rsid w:val="00877E28"/>
    <w:rsid w:val="008A4975"/>
    <w:rsid w:val="008E6B4B"/>
    <w:rsid w:val="008F1FA1"/>
    <w:rsid w:val="00914FC3"/>
    <w:rsid w:val="009809E5"/>
    <w:rsid w:val="00987EDB"/>
    <w:rsid w:val="009B22DB"/>
    <w:rsid w:val="00B03A81"/>
    <w:rsid w:val="00B87C0F"/>
    <w:rsid w:val="00BB7D5B"/>
    <w:rsid w:val="00BE079F"/>
    <w:rsid w:val="00C254EE"/>
    <w:rsid w:val="00C745D9"/>
    <w:rsid w:val="00C94556"/>
    <w:rsid w:val="00C973BF"/>
    <w:rsid w:val="00CA08B4"/>
    <w:rsid w:val="00CC5C4C"/>
    <w:rsid w:val="00CD024A"/>
    <w:rsid w:val="00DD21CD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Kardum</izvorni_sadrzaj>
    <derivirana_varijabla naziv="DomainObject.Predmet.StrankaFormated_1">  Pero Kardum</derivirana_varijabla>
  </DomainObject.Predmet.StrankaFormated>
  <DomainObject.Predmet.StrankaFormatedOIB>
    <izvorni_sadrzaj>  Pero Kardum, OIB 37766501744</izvorni_sadrzaj>
    <derivirana_varijabla naziv="DomainObject.Predmet.StrankaFormatedOIB_1">  Pero Kardum, OIB 37766501744</derivirana_varijabla>
  </DomainObject.Predmet.StrankaFormatedOIB>
  <DomainObject.Predmet.StrankaFormatedWithAdress>
    <izvorni_sadrzaj> Pero Kardum, Ive Pavlića 5, 31222 Bizovac</izvorni_sadrzaj>
    <derivirana_varijabla naziv="DomainObject.Predmet.StrankaFormatedWithAdress_1"> Pero Kardum, Ive Pavlića 5, 31222 Bizovac</derivirana_varijabla>
  </DomainObject.Predmet.StrankaFormatedWithAdress>
  <DomainObject.Predmet.StrankaFormatedWithAdressOIB>
    <izvorni_sadrzaj> Pero Kardum, OIB 37766501744, Ive Pavlića 5, 31222 Bizovac</izvorni_sadrzaj>
    <derivirana_varijabla naziv="DomainObject.Predmet.StrankaFormatedWithAdressOIB_1"> Pero Kardum, OIB 37766501744, Ive Pavlića 5, 31222 Bizovac</derivirana_varijabla>
  </DomainObject.Predmet.StrankaFormatedWithAdressOIB>
  <DomainObject.Predmet.StrankaWithAdress>
    <izvorni_sadrzaj>Pero Kardum Ive Pavlića 5,31222 Bizovac</izvorni_sadrzaj>
    <derivirana_varijabla naziv="DomainObject.Predmet.StrankaWithAdress_1">Pero Kardum Ive Pavlića 5,31222 Bizovac</derivirana_varijabla>
  </DomainObject.Predmet.StrankaWithAdress>
  <DomainObject.Predmet.StrankaWithAdressOIB>
    <izvorni_sadrzaj>Pero Kardum, OIB 37766501744, Ive Pavlića 5,31222 Bizovac</izvorni_sadrzaj>
    <derivirana_varijabla naziv="DomainObject.Predmet.StrankaWithAdressOIB_1">Pero Kardum, OIB 37766501744, Ive Pavlića 5,31222 Bizovac</derivirana_varijabla>
  </DomainObject.Predmet.StrankaWithAdressOIB>
  <DomainObject.Predmet.StrankaNazivFormated>
    <izvorni_sadrzaj>Pero Kardum</izvorni_sadrzaj>
    <derivirana_varijabla naziv="DomainObject.Predmet.StrankaNazivFormated_1">Pero Kardum</derivirana_varijabla>
  </DomainObject.Predmet.StrankaNazivFormated>
  <DomainObject.Predmet.StrankaNazivFormatedOIB>
    <izvorni_sadrzaj>Pero Kardum, OIB 37766501744</izvorni_sadrzaj>
    <derivirana_varijabla naziv="DomainObject.Predmet.StrankaNazivFormatedOIB_1">Pero Kardum, OIB 37766501744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Pero Kardum</item>
    </izvorni_sadrzaj>
    <derivirana_varijabla naziv="DomainObject.Predmet.StrankaListFormated_1">
      <item>Pero Kardum</item>
    </derivirana_varijabla>
  </DomainObject.Predmet.StrankaListFormated>
  <DomainObject.Predmet.StrankaListFormatedOIB>
    <izvorni_sadrzaj>
      <item>Pero Kardum, OIB 37766501744</item>
    </izvorni_sadrzaj>
    <derivirana_varijabla naziv="DomainObject.Predmet.StrankaListFormatedOIB_1">
      <item>Pero Kardum, OIB 37766501744</item>
    </derivirana_varijabla>
  </DomainObject.Predmet.StrankaListFormatedOIB>
  <DomainObject.Predmet.StrankaListFormatedWithAdress>
    <izvorni_sadrzaj>
      <item>Pero Kardum, Ive Pavlića 5, 31222 Bizovac</item>
    </izvorni_sadrzaj>
    <derivirana_varijabla naziv="DomainObject.Predmet.StrankaListFormatedWithAdress_1">
      <item>Pero Kardum, Ive Pavlića 5, 31222 Bizovac</item>
    </derivirana_varijabla>
  </DomainObject.Predmet.StrankaListFormatedWithAdress>
  <DomainObject.Predmet.StrankaListFormatedWithAdressOIB>
    <izvorni_sadrzaj>
      <item>Pero Kardum, OIB 37766501744, Ive Pavlića 5, 31222 Bizovac</item>
    </izvorni_sadrzaj>
    <derivirana_varijabla naziv="DomainObject.Predmet.StrankaListFormatedWithAdressOIB_1">
      <item>Pero Kardum, OIB 37766501744, Ive Pavlića 5, 31222 Bizovac</item>
    </derivirana_varijabla>
  </DomainObject.Predmet.StrankaListFormatedWithAdressOIB>
  <DomainObject.Predmet.StrankaListNazivFormated>
    <izvorni_sadrzaj>
      <item>Pero Kardum</item>
    </izvorni_sadrzaj>
    <derivirana_varijabla naziv="DomainObject.Predmet.StrankaListNazivFormated_1">
      <item>Pero Kardum</item>
    </derivirana_varijabla>
  </DomainObject.Predmet.StrankaListNazivFormated>
  <DomainObject.Predmet.StrankaListNazivFormatedOIB>
    <izvorni_sadrzaj>
      <item>Pero Kardum, OIB 37766501744</item>
    </izvorni_sadrzaj>
    <derivirana_varijabla naziv="DomainObject.Predmet.StrankaListNazivFormatedOIB_1">
      <item>Pero Kardum, OIB 37766501744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Pero Kardum</izvorni_sadrzaj>
    <derivirana_varijabla naziv="DomainObject.Predmet.StrankaIDrugi_1">Pero Kardum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Kardum, OIB 37766501744, Ive Pavlića 5, 31222 Bizovac</izvorni_sadrzaj>
    <derivirana_varijabla naziv="DomainObject.Predmet.StrankaIDrugiAdressOIB_1">Pero Kardum, OIB 37766501744, Ive Pavlića 5,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Kardum</item>
    </izvorni_sadrzaj>
    <derivirana_varijabla naziv="DomainObject.Predmet.SudioniciListNaziv_1">
      <item>Pero Kardum</item>
    </derivirana_varijabla>
  </DomainObject.Predmet.SudioniciListNaziv>
  <DomainObject.Predmet.SudioniciListAdressOIB>
    <izvorni_sadrzaj>
      <item>Pero Kardum, OIB 37766501744, Ive Pavlića 5,31222 Bizovac</item>
    </izvorni_sadrzaj>
    <derivirana_varijabla naziv="DomainObject.Predmet.SudioniciListAdressOIB_1">
      <item>Pero Kardum, OIB 37766501744, Ive Pavlića 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37766501744</item>
    </izvorni_sadrzaj>
    <derivirana_varijabla naziv="DomainObject.Predmet.SudioniciListNazivOIB_1">
      <item>, OIB 37766501744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1395</properties:Characters>
  <properties:Lines>49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2017-07-06T09:22:00Z</cp:lastPrinted>
  <dcterms:modified xmlns:xsi="http://www.w3.org/2001/XMLSchema-instance" xsi:type="dcterms:W3CDTF">2017-08-30T10:23:00Z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