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209e" w14:paraId="a98209e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6000C">
        <w:rPr>
          <w:rFonts w:hAnsi="Times New Roman" w:ascii="Times New Roman"/>
          <w:szCs w:val="24"/>
        </w:rPr>
        <w:t>3615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66000C" w:rsidRPr="00B65B42">
        <w:rPr>
          <w:rFonts w:hAnsi="Times New Roman" w:ascii="Times New Roman"/>
          <w:szCs w:val="24"/>
        </w:rPr>
        <w:t>STRAŠČEK d.o.o.</w:t>
      </w:r>
      <w:r w:rsidR="0066000C">
        <w:rPr>
          <w:rFonts w:hAnsi="Times New Roman" w:ascii="Times New Roman"/>
          <w:szCs w:val="24"/>
        </w:rPr>
        <w:t>, Zagreb (Grad Zagreb),</w:t>
      </w:r>
      <w:r w:rsidR="0066000C" w:rsidRPr="004D3A78">
        <w:rPr>
          <w:rFonts w:hAnsi="Times New Roman" w:ascii="Times New Roman"/>
          <w:szCs w:val="24"/>
        </w:rPr>
        <w:t xml:space="preserve"> </w:t>
      </w:r>
      <w:r w:rsidR="0066000C">
        <w:rPr>
          <w:rFonts w:hAnsi="Times New Roman" w:ascii="Times New Roman"/>
          <w:szCs w:val="24"/>
        </w:rPr>
        <w:t xml:space="preserve">Petra Zrinskog 20, </w:t>
      </w:r>
      <w:r w:rsidR="0066000C" w:rsidRPr="004D3A78">
        <w:rPr>
          <w:rFonts w:hAnsi="Times New Roman" w:ascii="Times New Roman"/>
          <w:szCs w:val="24"/>
        </w:rPr>
        <w:t>OIB:</w:t>
      </w:r>
      <w:r w:rsidR="0066000C">
        <w:rPr>
          <w:rFonts w:hAnsi="Times New Roman" w:ascii="Times New Roman"/>
          <w:szCs w:val="24"/>
        </w:rPr>
        <w:t xml:space="preserve"> </w:t>
      </w:r>
      <w:r w:rsidR="0066000C" w:rsidRPr="00B65B42">
        <w:rPr>
          <w:rFonts w:hAnsi="Times New Roman" w:ascii="Times New Roman"/>
          <w:szCs w:val="24"/>
        </w:rPr>
        <w:t>30734148220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66000C" w:rsidRPr="00B65B42">
        <w:rPr>
          <w:rFonts w:hAnsi="Times New Roman" w:ascii="Times New Roman"/>
          <w:szCs w:val="24"/>
        </w:rPr>
        <w:t>STRAŠČEK d.o.o.</w:t>
      </w:r>
      <w:r w:rsidR="0066000C">
        <w:rPr>
          <w:rFonts w:hAnsi="Times New Roman" w:ascii="Times New Roman"/>
          <w:szCs w:val="24"/>
        </w:rPr>
        <w:t>, Zagreb (Grad Zagreb),</w:t>
      </w:r>
      <w:r w:rsidR="0066000C" w:rsidRPr="004D3A78">
        <w:rPr>
          <w:rFonts w:hAnsi="Times New Roman" w:ascii="Times New Roman"/>
          <w:szCs w:val="24"/>
        </w:rPr>
        <w:t xml:space="preserve"> </w:t>
      </w:r>
      <w:r w:rsidR="0066000C">
        <w:rPr>
          <w:rFonts w:hAnsi="Times New Roman" w:ascii="Times New Roman"/>
          <w:szCs w:val="24"/>
        </w:rPr>
        <w:t xml:space="preserve">Petra Zrinskog 20, </w:t>
      </w:r>
      <w:r w:rsidR="0066000C" w:rsidRPr="004D3A78">
        <w:rPr>
          <w:rFonts w:hAnsi="Times New Roman" w:ascii="Times New Roman"/>
          <w:szCs w:val="24"/>
        </w:rPr>
        <w:t>OIB:</w:t>
      </w:r>
      <w:r w:rsidR="0066000C">
        <w:rPr>
          <w:rFonts w:hAnsi="Times New Roman" w:ascii="Times New Roman"/>
          <w:szCs w:val="24"/>
        </w:rPr>
        <w:t xml:space="preserve"> </w:t>
      </w:r>
      <w:r w:rsidR="0066000C" w:rsidRPr="00B65B42">
        <w:rPr>
          <w:rFonts w:hAnsi="Times New Roman" w:ascii="Times New Roman"/>
          <w:szCs w:val="24"/>
        </w:rPr>
        <w:t>30734148220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B217B1">
        <w:rPr>
          <w:rFonts w:hAnsi="Times New Roman" w:ascii="Times New Roman"/>
        </w:rPr>
        <w:t>449.850,76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4E26C4" w:rsidR="004E26C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26C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44577"/>
    <w:rsid w:val="00A460CA"/>
    <w:rsid w:val="00A611F4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D4F5E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2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6C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6C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6C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6C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2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6C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6C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6C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6C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3615</izvorni_sadrzaj>
    <derivirana_varijabla naziv="DomainObject.Predmet.Broj_1">3615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St-3615/2015</izvorni_sadrzaj>
    <derivirana_varijabla naziv="DomainObject.Predmet.OznakaBroj_1">St-3615/2015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STRAŠČEK d.o.o. zastupanog po punomoćniku Dario Strašćek; Kristijan Strašček</izvorni_sadrzaj>
    <derivirana_varijabla naziv="DomainObject.Predmet.ProtustrankaFormated_1">  STRAŠČEK d.o.o. zastupanog po punomoćniku Dario Strašćek; Kristijan Strašček</derivirana_varijabla>
  </DomainObject.Predmet.ProtustrankaFormated>
  <DomainObject.Predmet.ProtustrankaFormatedOIB>
    <izvorni_sadrzaj>  STRAŠČEK d.o.o., OIB 30734148220 zastupanog po punomoćniku Dario Strašćek; Kristijan Strašček</izvorni_sadrzaj>
    <derivirana_varijabla naziv="DomainObject.Predmet.ProtustrankaFormatedOIB_1">  STRAŠČEK d.o.o., OIB 30734148220 zastupanog po punomoćniku Dario Strašćek; Kristijan Strašček</derivirana_varijabla>
  </DomainObject.Predmet.ProtustrankaFormatedOIB>
  <DomainObject.Predmet.ProtustrankaFormatedWithAdress>
    <izvorni_sadrzaj> STRAŠČEK d.o.o., Petra Zrinskog 20, 10000 Zagreb zastupanog po punomoćniku Dario Strašćek; Kristijan Strašček</izvorni_sadrzaj>
    <derivirana_varijabla naziv="DomainObject.Predmet.ProtustrankaFormatedWithAdress_1"> STRAŠČEK d.o.o., Petra Zrinskog 20, 10000 Zagreb zastupanog po punomoćniku Dario Strašćek; Kristijan Strašček</derivirana_varijabla>
  </DomainObject.Predmet.ProtustrankaFormatedWithAdress>
  <DomainObject.Predmet.ProtustrankaFormatedWithAdressOIB>
    <izvorni_sadrzaj> STRAŠČEK d.o.o., OIB 30734148220, Petra Zrinskog 20, 10000 Zagreb zastupanog po punomoćniku Dario Strašćek; Kristijan Strašček</izvorni_sadrzaj>
    <derivirana_varijabla naziv="DomainObject.Predmet.ProtustrankaFormatedWithAdressOIB_1"> STRAŠČEK d.o.o., OIB 30734148220, Petra Zrinskog 20, 10000 Zagreb zastupanog po punomoćniku Dario Strašćek; Kristijan Strašček</derivirana_varijabla>
  </DomainObject.Predmet.ProtustrankaFormatedWithAdressOIB>
  <DomainObject.Predmet.ProtustrankaWithAdress>
    <izvorni_sadrzaj>STRAŠČEK d.o.o. Petra Zrinskog 20, 10000 Zagreb</izvorni_sadrzaj>
    <derivirana_varijabla naziv="DomainObject.Predmet.ProtustrankaWithAdress_1">STRAŠČEK d.o.o. Petra Zrinskog 20, 10000 Zagreb</derivirana_varijabla>
  </DomainObject.Predmet.ProtustrankaWithAdress>
  <DomainObject.Predmet.ProtustrankaWithAdressOIB>
    <izvorni_sadrzaj>STRAŠČEK d.o.o., OIB 30734148220, Petra Zrinskog 20, 10000 Zagreb</izvorni_sadrzaj>
    <derivirana_varijabla naziv="DomainObject.Predmet.ProtustrankaWithAdressOIB_1">STRAŠČEK d.o.o., OIB 30734148220, Petra Zrinskog 20, 10000 Zagreb</derivirana_varijabla>
  </DomainObject.Predmet.ProtustrankaWithAdressOIB>
  <DomainObject.Predmet.ProtustrankaNazivFormated>
    <izvorni_sadrzaj>STRAŠČEK d.o.o.</izvorni_sadrzaj>
    <derivirana_varijabla naziv="DomainObject.Predmet.ProtustrankaNazivFormated_1">STRAŠČEK d.o.o.</derivirana_varijabla>
  </DomainObject.Predmet.ProtustrankaNazivFormated>
  <DomainObject.Predmet.ProtustrankaNazivFormatedOIB>
    <izvorni_sadrzaj>STRAŠČEK d.o.o., OIB 30734148220</izvorni_sadrzaj>
    <derivirana_varijabla naziv="DomainObject.Predmet.ProtustrankaNazivFormatedOIB_1">STRAŠČEK d.o.o., OIB 30734148220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STRAŠČEK d.o.o. zastupanog po punomoćniku Dario Strašćek; Kristijan Strašček</item>
    </izvorni_sadrzaj>
    <derivirana_varijabla naziv="DomainObject.Predmet.ProtuStrankaListFormated_1">
      <item>STRAŠČEK d.o.o. zastupanog po punomoćniku Dario Strašćek; Kristijan Strašček</item>
    </derivirana_varijabla>
  </DomainObject.Predmet.ProtuStrankaListFormated>
  <DomainObject.Predmet.ProtuStrankaListFormatedOIB>
    <izvorni_sadrzaj>
      <item>STRAŠČEK d.o.o., OIB 30734148220 zastupanog po punomoćniku Dario Strašćek; Kristijan Strašček</item>
    </izvorni_sadrzaj>
    <derivirana_varijabla naziv="DomainObject.Predmet.ProtuStrankaListFormatedOIB_1">
      <item>STRAŠČEK d.o.o., OIB 30734148220 zastupanog po punomoćniku Dario Strašćek; Kristijan Strašček</item>
    </derivirana_varijabla>
  </DomainObject.Predmet.ProtuStrankaListFormatedOIB>
  <DomainObject.Predmet.ProtuStrankaListFormatedWithAdress>
    <izvorni_sadrzaj>
      <item>STRAŠČEK d.o.o., Petra Zrinskog 20, 10000 Zagreb zastupanog po punomoćniku Dario Strašćek; Kristijan Strašček</item>
    </izvorni_sadrzaj>
    <derivirana_varijabla naziv="DomainObject.Predmet.ProtuStrankaListFormatedWithAdress_1">
      <item>STRAŠČEK d.o.o., Petra Zrinskog 20, 10000 Zagreb zastupanog po punomoćniku Dario Strašćek; Kristijan Strašček</item>
    </derivirana_varijabla>
  </DomainObject.Predmet.ProtuStrankaListFormatedWithAdress>
  <DomainObject.Predmet.ProtuStrankaListFormatedWithAdressOIB>
    <izvorni_sadrzaj>
      <item>STRAŠČEK d.o.o., OIB 30734148220, Petra Zrinskog 20, 10000 Zagreb zastupanog po punomoćniku Dario Strašćek; Kristijan Strašček</item>
    </izvorni_sadrzaj>
    <derivirana_varijabla naziv="DomainObject.Predmet.ProtuStrankaListFormatedWithAdressOIB_1">
      <item>STRAŠČEK d.o.o., OIB 30734148220, Petra Zrinskog 20, 10000 Zagreb zastupanog po punomoćniku Dario Strašćek; Kristijan Strašček</item>
    </derivirana_varijabla>
  </DomainObject.Predmet.ProtuStrankaListFormatedWithAdressOIB>
  <DomainObject.Predmet.ProtuStrankaListNazivFormated>
    <izvorni_sadrzaj>
      <item>STRAŠČEK d.o.o.</item>
    </izvorni_sadrzaj>
    <derivirana_varijabla naziv="DomainObject.Predmet.ProtuStrankaListNazivFormated_1">
      <item>STRAŠČEK d.o.o.</item>
    </derivirana_varijabla>
  </DomainObject.Predmet.ProtuStrankaListNazivFormated>
  <DomainObject.Predmet.ProtuStrankaListNazivFormatedOIB>
    <izvorni_sadrzaj>
      <item>STRAŠČEK d.o.o., OIB 30734148220</item>
    </izvorni_sadrzaj>
    <derivirana_varijabla naziv="DomainObject.Predmet.ProtuStrankaListNazivFormatedOIB_1">
      <item>STRAŠČEK d.o.o., OIB 30734148220</item>
    </derivirana_varijabla>
  </DomainObject.Predmet.ProtuStrankaListNazivFormatedOIB>
  <DomainObject.Predmet.OstaliListFormated>
    <izvorni_sadrzaj>
      <item>Dario Strašćek punomoćnik sudionika u postupku STRAŠČEK d.o.o.</item>
      <item>Kristijan Strašček punomoćnik sudionika u postupku STRAŠČEK d.o.o.</item>
    </izvorni_sadrzaj>
    <derivirana_varijabla naziv="DomainObject.Predmet.OstaliListFormated_1">
      <item>Dario Strašćek punomoćnik sudionika u postupku STRAŠČEK d.o.o.</item>
      <item>Kristijan Strašček punomoćnik sudionika u postupku STRAŠČEK d.o.o.</item>
    </derivirana_varijabla>
  </DomainObject.Predmet.OstaliListFormated>
  <DomainObject.Predmet.OstaliListFormatedOIB>
    <izvorni_sadrzaj>
      <item>Dario Strašćek, OIB 92558385269 punomoćnik sudionika u postupku STRAŠČEK d.o.o.</item>
      <item>Kristijan Strašček, OIB 95434339863 punomoćnik sudionika u postupku STRAŠČEK d.o.o.</item>
    </izvorni_sadrzaj>
    <derivirana_varijabla naziv="DomainObject.Predmet.OstaliListFormatedOIB_1">
      <item>Dario Strašćek, OIB 92558385269 punomoćnik sudionika u postupku STRAŠČEK d.o.o.</item>
      <item>Kristijan Strašček, OIB 95434339863 punomoćnik sudionika u postupku STRAŠČEK d.o.o.</item>
    </derivirana_varijabla>
  </DomainObject.Predmet.OstaliListFormatedOIB>
  <DomainObject.Predmet.OstaliListFormatedWithAdress>
    <izvorni_sadrzaj>
      <item>Dario Strašćek, Petra Zrinskog 20, 10000 Zagreb punomoćnik sudionika u postupku STRAŠČEK d.o.o.</item>
      <item>Kristijan Strašček, Petra Zrinskog 20, 10000 Zagreb punomoćnik sudionika u postupku STRAŠČEK d.o.o.</item>
    </izvorni_sadrzaj>
    <derivirana_varijabla naziv="DomainObject.Predmet.OstaliListFormatedWithAdress_1">
      <item>Dario Strašćek, Petra Zrinskog 20, 10000 Zagreb punomoćnik sudionika u postupku STRAŠČEK d.o.o.</item>
      <item>Kristijan Strašček, Petra Zrinskog 20, 10000 Zagreb punomoćnik sudionika u postupku STRAŠČEK d.o.o.</item>
    </derivirana_varijabla>
  </DomainObject.Predmet.OstaliListFormatedWithAdress>
  <DomainObject.Predmet.OstaliListFormatedWithAdressOIB>
    <izvorni_sadrzaj>
      <item>Dario Strašćek, OIB 92558385269, Petra Zrinskog 20, 10000 Zagreb punomoćnik sudionika u postupku STRAŠČEK d.o.o.</item>
      <item>Kristijan Strašček, OIB 95434339863, Petra Zrinskog 20, 10000 Zagreb punomoćnik sudionika u postupku STRAŠČEK d.o.o.</item>
    </izvorni_sadrzaj>
    <derivirana_varijabla naziv="DomainObject.Predmet.OstaliListFormatedWithAdressOIB_1">
      <item>Dario Strašćek, OIB 92558385269, Petra Zrinskog 20, 10000 Zagreb punomoćnik sudionika u postupku STRAŠČEK d.o.o.</item>
      <item>Kristijan Strašček, OIB 95434339863, Petra Zrinskog 20, 10000 Zagreb punomoćnik sudionika u postupku STRAŠČEK d.o.o.</item>
    </derivirana_varijabla>
  </DomainObject.Predmet.OstaliListFormatedWithAdressOIB>
  <DomainObject.Predmet.OstaliListNazivFormated>
    <izvorni_sadrzaj>
      <item>Dario Strašćek</item>
      <item>Kristijan Strašček</item>
    </izvorni_sadrzaj>
    <derivirana_varijabla naziv="DomainObject.Predmet.OstaliListNazivFormated_1">
      <item>Dario Strašćek</item>
      <item>Kristijan Strašček</item>
    </derivirana_varijabla>
  </DomainObject.Predmet.OstaliListNazivFormated>
  <DomainObject.Predmet.OstaliListNazivFormatedOIB>
    <izvorni_sadrzaj>
      <item>Dario Strašćek, OIB 92558385269</item>
      <item>Kristijan Strašček, OIB 95434339863</item>
    </izvorni_sadrzaj>
    <derivirana_varijabla naziv="DomainObject.Predmet.OstaliListNazivFormatedOIB_1">
      <item>Dario Strašćek, OIB 92558385269</item>
      <item>Kristijan Strašček, OIB 95434339863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STRAŠČEK d.o.o.</izvorni_sadrzaj>
    <derivirana_varijabla naziv="DomainObject.Predmet.ProtustrankaIDrugi_1">STRAŠČEK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STRAŠČEK d.o.o., OIB 30734148220, Petra Zrinskog 20, 10000 Zagreb</izvorni_sadrzaj>
    <derivirana_varijabla naziv="DomainObject.Predmet.ProtustrankaIDrugiAdressOIB_1">STRAŠČEK d.o.o., OIB 30734148220, Petra Zrinskog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STRAŠČEK d.o.o.</item>
      <item>FINA Regionalni centar Zagreb</item>
      <item>Dario Strašćek</item>
      <item>Kristijan Strašček</item>
    </izvorni_sadrzaj>
    <derivirana_varijabla naziv="DomainObject.Predmet.SudioniciListNaziv_1">
      <item>STRAŠČEK d.o.o.</item>
      <item>FINA Regionalni centar Zagreb</item>
      <item>Dario Strašćek</item>
      <item>Kristijan Strašček</item>
    </derivirana_varijabla>
  </DomainObject.Predmet.SudioniciListNaziv>
  <DomainObject.Predmet.SudioniciListAdressOIB>
    <izvorni_sadrzaj>
      <item>STRAŠČEK d.o.o., OIB 30734148220, Petra Zrinskog 20,10000 Zagreb</item>
      <item>FINA Regionalni centar Zagreb, OIB 85821130368, Trg svibanjskih žrtava 1995. 1,10000 Zagreb</item>
      <item>Dario Strašćek, OIB 92558385269, Petra Zrinskog 20,10000 Zagreb</item>
      <item>Kristijan Strašček, OIB 95434339863, Petra Zrinskog 20,10000 Zagreb</item>
    </izvorni_sadrzaj>
    <derivirana_varijabla naziv="DomainObject.Predmet.SudioniciListAdressOIB_1">
      <item>STRAŠČEK d.o.o., OIB 30734148220, Petra Zrinskog 20,10000 Zagreb</item>
      <item>FINA Regionalni centar Zagreb, OIB 85821130368, Trg svibanjskih žrtava 1995. 1,10000 Zagreb</item>
      <item>Dario Strašćek, OIB 92558385269, Petra Zrinskog 20,10000 Zagreb</item>
      <item>Kristijan Strašček, OIB 95434339863, Petra Zrinskog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30734148220</item>
      <item>, OIB 85821130368</item>
      <item>, OIB 92558385269</item>
      <item>, OIB 95434339863</item>
    </izvorni_sadrzaj>
    <derivirana_varijabla naziv="DomainObject.Predmet.SudioniciListNazivOIB_1">
      <item>, OIB 30734148220</item>
      <item>, OIB 85821130368</item>
      <item>, OIB 92558385269</item>
      <item>, OIB 95434339863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1649</properties:Characters>
  <properties:Lines>46</properties:Lines>
  <properties:Paragraphs>23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2016-01-05T08:58:00Z</cp:lastPrinted>
  <dcterms:modified xmlns:xsi="http://www.w3.org/2001/XMLSchema-instance" xsi:type="dcterms:W3CDTF">2016-01-05T09:13:00Z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