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2377" w14:paraId="a692377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FD4E64">
        <w:t>177</w:t>
      </w:r>
      <w:r w:rsidR="00F978A7">
        <w:t>3</w:t>
      </w:r>
      <w:r w:rsidR="00335F93">
        <w:t>/1</w:t>
      </w:r>
      <w:r w:rsidR="00FD4E64">
        <w:t>6</w:t>
      </w:r>
      <w:r w:rsidR="00335F93">
        <w:t>-</w:t>
      </w:r>
      <w:r w:rsidR="00DD2579">
        <w:t>1</w:t>
      </w:r>
      <w:r w:rsidR="00FD4E64">
        <w:t>8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7B563B" w:rsidP="00514F01" w:rsidR="00514F01">
      <w:pPr>
        <w:jc w:val="both"/>
      </w:pPr>
      <w:r>
        <w:tab/>
      </w:r>
      <w:r w:rsidR="007264C3" w:rsidRPr="007264C3">
        <w:t xml:space="preserve">Trgovački sud u Osijeku, po sucu mr. sc. Tihomiru Kovačeviću, kao stečajnom sucu, povodom prijedloga Financijske agencije, Regionalni centar Osijek, Podružnica Osijek, L. Jagera 3, OIB 85821130368 za otvaranje stečajnog postupka nad dužnikom </w:t>
      </w:r>
      <w:r w:rsidR="00FD4E64" w:rsidRPr="00FD4E64">
        <w:t>MLIN-PEKARA d.o.o. za proizvodnju, trgovinu i usluge, Otok, Braće Radića 23, MBS 030120243, OIB 59817787408</w:t>
      </w:r>
      <w:r w:rsidR="00514F01" w:rsidRPr="0041082E">
        <w:t xml:space="preserve">, dana </w:t>
      </w:r>
      <w:r w:rsidR="002321E0">
        <w:t>4</w:t>
      </w:r>
      <w:r w:rsidR="00514F01" w:rsidRPr="0041082E">
        <w:t xml:space="preserve">. </w:t>
      </w:r>
      <w:r w:rsidR="002321E0">
        <w:t>travnj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514F01" w:rsidP="002321E0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2321E0" w:rsidRPr="002321E0">
        <w:t>MLIN-PEKARA d.o.o. za proizvodnju, trgovinu i usluge, Otok, Braće Radića 23, MBS 030120243, OIB 59817787408</w:t>
      </w:r>
      <w:r>
        <w:t>, da u roku od 15 dana uplate na sudski depozit ovoga suda broj HR3123900011300000200 s pozivom na broj HR05 272-</w:t>
      </w:r>
      <w:r w:rsidR="002321E0">
        <w:t>177</w:t>
      </w:r>
      <w:r w:rsidR="00786941">
        <w:t>3</w:t>
      </w:r>
      <w:r>
        <w:t>-1</w:t>
      </w:r>
      <w:r w:rsidR="002321E0">
        <w:t>6</w:t>
      </w:r>
      <w:r>
        <w:t xml:space="preserve"> kod Hrvatske poštanske banke iznos od </w:t>
      </w:r>
      <w:r w:rsidR="007C0303">
        <w:rPr>
          <w:color w:val="000000"/>
        </w:rPr>
        <w:t>3</w:t>
      </w:r>
      <w:r w:rsidR="002321E0">
        <w:rPr>
          <w:color w:val="000000"/>
        </w:rPr>
        <w:t>1</w:t>
      </w:r>
      <w:r w:rsidR="007C0303">
        <w:rPr>
          <w:color w:val="000000"/>
        </w:rPr>
        <w:t>.</w:t>
      </w:r>
      <w:r w:rsidR="002321E0">
        <w:rPr>
          <w:color w:val="000000"/>
        </w:rPr>
        <w:t>650</w:t>
      </w:r>
      <w:r w:rsidR="007C0303">
        <w:rPr>
          <w:color w:val="000000"/>
        </w:rPr>
        <w:t>,</w:t>
      </w:r>
      <w:r w:rsidR="002321E0">
        <w:rPr>
          <w:color w:val="000000"/>
        </w:rPr>
        <w:t>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514F01" w:rsidP="00514F01" w:rsidR="00514F01" w:rsidRPr="00702E78"/>
    <w:p w:rsidRDefault="00EC24AC" w:rsidP="00EC24AC" w:rsidR="00EC24AC">
      <w:pPr>
        <w:ind w:firstLine="720"/>
        <w:jc w:val="both"/>
      </w:pPr>
      <w:r>
        <w:t xml:space="preserve">Dana 31.05.2016. zaprimljen je na ovome sudu prijedlog FINE Regionalni centar Osijek, Podružnica Osijek, klasa: 110-07/16-01/04 Ur. broj 04-06-16-9508 od 30.05.2016. godine, za otvaranje stečajnog postupka nad dužnikom </w:t>
      </w:r>
      <w:r w:rsidRPr="00EF29E5">
        <w:t>MLIN-PEKARA d.o.o. za proizvodnju, trgovinu i usluge, Otok, Braće Radića 23, MBS 030120243, OIB 59817787408</w:t>
      </w:r>
      <w:r>
        <w:t>, temeljem odredbe čl. 444. st. 2. Stečajnog zakona (NN 71/15, dalje: SZ).</w:t>
      </w:r>
    </w:p>
    <w:p w:rsidRDefault="00EC24AC" w:rsidP="00EC24AC" w:rsidR="00EC24AC">
      <w:pPr>
        <w:ind w:firstLine="720"/>
        <w:jc w:val="both"/>
      </w:pPr>
    </w:p>
    <w:p w:rsidRDefault="00EC24AC" w:rsidP="00EC24AC" w:rsidR="00EC24AC">
      <w:pPr>
        <w:ind w:firstLine="720"/>
        <w:jc w:val="both"/>
      </w:pPr>
      <w:r>
        <w:lastRenderedPageBreak/>
        <w:t xml:space="preserve">U prijedlogu je navela da na dan 1.09.2015. dužnik u Očevidniku redoslijeda osnova za plaćanje ima evidentirane neizvršene osnove za plaćanje u neprekinutom razdoblju od 684 dana, u ukupnom iznosu od 246.328,84 kn, u koji iznos je uračunata kamata i naknada FINE za provedbe ovrhe na novčanim sredstvima dužnika. Navodi da dužnik ima osam zaposlenih radnika. </w:t>
      </w:r>
    </w:p>
    <w:p w:rsidRDefault="00EC24AC" w:rsidP="00EC24AC" w:rsidR="00EC24AC">
      <w:pPr>
        <w:ind w:firstLine="720"/>
        <w:jc w:val="both"/>
      </w:pPr>
    </w:p>
    <w:p w:rsidRDefault="00EC24AC" w:rsidP="00EC24AC" w:rsidR="007C0303">
      <w:pPr>
        <w:ind w:firstLine="720"/>
        <w:jc w:val="both"/>
      </w:pPr>
      <w:r>
        <w:t>Dostavlja popis računa i oročenih novčanih sredstava dužnika na dan 30</w:t>
      </w:r>
      <w:r w:rsidRPr="00AF752F">
        <w:t>.</w:t>
      </w:r>
      <w:r>
        <w:t>05.2016.</w:t>
      </w:r>
    </w:p>
    <w:p w:rsidRDefault="00514F01" w:rsidP="00514F01" w:rsidR="00514F01">
      <w:pPr>
        <w:jc w:val="both"/>
      </w:pPr>
    </w:p>
    <w:p w:rsidRDefault="00514F01" w:rsidP="00514F01" w:rsidR="00514F01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EC24AC">
        <w:t>4</w:t>
      </w:r>
      <w:r>
        <w:t>.0</w:t>
      </w:r>
      <w:r w:rsidR="00EC24AC">
        <w:t>4</w:t>
      </w:r>
      <w:r>
        <w:t>.2018.  godine, privremen</w:t>
      </w:r>
      <w:r w:rsidR="00253522">
        <w:t>a</w:t>
      </w:r>
      <w:r>
        <w:t xml:space="preserve"> stečajn</w:t>
      </w:r>
      <w:r w:rsidR="00253522">
        <w:t>a</w:t>
      </w:r>
      <w:r>
        <w:t xml:space="preserve"> upravitelj</w:t>
      </w:r>
      <w:r w:rsidR="00253522">
        <w:t>ica</w:t>
      </w:r>
      <w:r>
        <w:t xml:space="preserve"> je izloži</w:t>
      </w:r>
      <w:r w:rsidR="00253522">
        <w:t>la</w:t>
      </w:r>
      <w:r>
        <w:t xml:space="preserve"> svoje pisano izvješće od</w:t>
      </w:r>
      <w:r w:rsidRPr="00A128F1">
        <w:t xml:space="preserve"> </w:t>
      </w:r>
      <w:r w:rsidR="007C0303">
        <w:t>2</w:t>
      </w:r>
      <w:r w:rsidR="00253522">
        <w:t>3</w:t>
      </w:r>
      <w:r w:rsidRPr="00A128F1">
        <w:t>.</w:t>
      </w:r>
      <w:r>
        <w:t>03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D54978">
        <w:t>2</w:t>
      </w:r>
      <w:r w:rsidR="00253522">
        <w:t>5</w:t>
      </w:r>
      <w:r w:rsidRPr="00F16487">
        <w:t>-</w:t>
      </w:r>
      <w:r w:rsidR="00D54978">
        <w:t>2</w:t>
      </w:r>
      <w:r w:rsidR="00253522">
        <w:t>7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>
        <w:t xml:space="preserve"> u iznosu od </w:t>
      </w:r>
      <w:r w:rsidR="00253522" w:rsidRPr="00253522">
        <w:t xml:space="preserve">31.650,00 </w:t>
      </w:r>
      <w:r w:rsidR="00820518">
        <w:t>kn i to</w:t>
      </w:r>
      <w:r>
        <w:t xml:space="preserve"> </w:t>
      </w:r>
      <w:r w:rsidR="00D54978">
        <w:t xml:space="preserve">izrade pečata u iznosu od 150,00 kn, </w:t>
      </w:r>
      <w:r w:rsidR="00DC5C7E">
        <w:t>troškovi zatvaranja žiro-računa u iznosu od 500,00 kn, trošak usluge knjigovodstvenog servisa (za najmanje godinu dana) u iznosu od 12.000,00 kn, nagrada za rad stečajnog upravitelja u bruto iznosu od 15.000,00 kn, trošak procjene imovine ovlaštenog sudskog vještaka u iznosu od 3.000,00 kn</w:t>
      </w:r>
      <w:r w:rsidR="0013414D">
        <w:t xml:space="preserve"> i trošak sređivanja arhivskog gradiva u iznosu od 1.000,00 </w:t>
      </w:r>
      <w:r w:rsidR="00BE10E2">
        <w:t>kn</w:t>
      </w:r>
      <w:r>
        <w:t xml:space="preserve">. </w:t>
      </w:r>
    </w:p>
    <w:p w:rsidRDefault="00514F01" w:rsidP="00514F01" w:rsidR="00514F01">
      <w:pPr>
        <w:jc w:val="both"/>
      </w:pPr>
    </w:p>
    <w:p w:rsidRDefault="00514F01" w:rsidP="00514F01" w:rsidR="00514F01" w:rsidRPr="00F15533">
      <w:pPr>
        <w:jc w:val="center"/>
      </w:pPr>
      <w:r w:rsidRPr="00F15533">
        <w:t xml:space="preserve">U Osijeku </w:t>
      </w:r>
      <w:r w:rsidR="00EC24AC" w:rsidRPr="00EC24AC">
        <w:t xml:space="preserve">4. travnja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514F01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514F01" w:rsidR="00850B75" w:rsidRPr="00850B75">
      <w:pPr>
        <w:jc w:val="both"/>
      </w:pP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FD4E64" w:rsidRPr="00FD4E64">
      <w:t>1773/16-18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A89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41AA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86941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7661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10E2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711A1"/>
    <w:rsid w:val="00D745A1"/>
    <w:rsid w:val="00D75DA6"/>
    <w:rsid w:val="00D8111E"/>
    <w:rsid w:val="00D83E05"/>
    <w:rsid w:val="00D8515F"/>
    <w:rsid w:val="00D860FD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1BA7"/>
    <w:rsid w:val="00F927EE"/>
    <w:rsid w:val="00F95E8C"/>
    <w:rsid w:val="00F978A7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E41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41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1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1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E41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41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1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1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St-1773/2016</izvorni_sadrzaj>
    <derivirana_varijabla naziv="DomainObject.Predmet.OznakaBroj_1">St-1773/2016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MLIN-PEKARA d.o.o. za proizvodnju, trgovinu i usluge</izvorni_sadrzaj>
    <derivirana_varijabla naziv="DomainObject.Predmet.ProtustrankaFormated_1">  MLIN-PEKARA d.o.o. za proizvodnju, trgovinu i usluge</derivirana_varijabla>
  </DomainObject.Predmet.ProtustrankaFormated>
  <DomainObject.Predmet.ProtustrankaFormatedOIB>
    <izvorni_sadrzaj>  MLIN-PEKARA d.o.o. za proizvodnju, trgovinu i usluge, OIB 59817787408</izvorni_sadrzaj>
    <derivirana_varijabla naziv="DomainObject.Predmet.ProtustrankaFormatedOIB_1">  MLIN-PEKARA d.o.o. za proizvodnju, trgovinu i usluge, OIB 59817787408</derivirana_varijabla>
  </DomainObject.Predmet.ProtustrankaFormatedOIB>
  <DomainObject.Predmet.ProtustrankaFormatedWithAdress>
    <izvorni_sadrzaj> MLIN-PEKARA d.o.o. za proizvodnju, trgovinu i usluge, Braće Radića 23, 32252 Otok</izvorni_sadrzaj>
    <derivirana_varijabla naziv="DomainObject.Predmet.ProtustrankaFormatedWithAdress_1"> MLIN-PEKARA d.o.o. za proizvodnju, trgovinu i usluge, Braće Radića 23, 32252 Otok</derivirana_varijabla>
  </DomainObject.Predmet.ProtustrankaFormatedWithAdress>
  <DomainObject.Predmet.ProtustrankaFormatedWithAdressOIB>
    <izvorni_sadrzaj> MLIN-PEKARA d.o.o. za proizvodnju, trgovinu i usluge, OIB 59817787408, Braće Radića 23, 32252 Otok</izvorni_sadrzaj>
    <derivirana_varijabla naziv="DomainObject.Predmet.ProtustrankaFormatedWithAdressOIB_1"> MLIN-PEKARA d.o.o. za proizvodnju, trgovinu i usluge, OIB 59817787408, Braće Radića 23, 32252 Otok</derivirana_varijabla>
  </DomainObject.Predmet.ProtustrankaFormatedWithAdressOIB>
  <DomainObject.Predmet.ProtustrankaWithAdress>
    <izvorni_sadrzaj>MLIN-PEKARA d.o.o. za proizvodnju, trgovinu i usluge Braće Radića 23, 32252 Otok</izvorni_sadrzaj>
    <derivirana_varijabla naziv="DomainObject.Predmet.ProtustrankaWithAdress_1">MLIN-PEKARA d.o.o. za proizvodnju, trgovinu i usluge Braće Radića 23, 32252 Otok</derivirana_varijabla>
  </DomainObject.Predmet.ProtustrankaWithAdress>
  <DomainObject.Predmet.ProtustrankaWithAdressOIB>
    <izvorni_sadrzaj>MLIN-PEKARA d.o.o. za proizvodnju, trgovinu i usluge, OIB 59817787408, Braće Radića 23, 32252 Otok</izvorni_sadrzaj>
    <derivirana_varijabla naziv="DomainObject.Predmet.ProtustrankaWithAdressOIB_1">MLIN-PEKARA d.o.o. za proizvodnju, trgovinu i usluge, OIB 59817787408, Braće Radića 23, 32252 Otok</derivirana_varijabla>
  </DomainObject.Predmet.ProtustrankaWithAdressOIB>
  <DomainObject.Predmet.ProtustrankaNazivFormated>
    <izvorni_sadrzaj>MLIN-PEKARA d.o.o. za proizvodnju, trgovinu i usluge</izvorni_sadrzaj>
    <derivirana_varijabla naziv="DomainObject.Predmet.ProtustrankaNazivFormated_1">MLIN-PEKARA d.o.o. za proizvodnju, trgovinu i usluge</derivirana_varijabla>
  </DomainObject.Predmet.ProtustrankaNazivFormated>
  <DomainObject.Predmet.ProtustrankaNazivFormatedOIB>
    <izvorni_sadrzaj>MLIN-PEKARA d.o.o. za proizvodnju, trgovinu i usluge, OIB 59817787408</izvorni_sadrzaj>
    <derivirana_varijabla naziv="DomainObject.Predmet.ProtustrankaNazivFormatedOIB_1">MLIN-PEKARA d.o.o. za proizvodnju, trgovinu i usluge, OIB 59817787408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MLIN-PEKARA d.o.o. za proizvodnju, trgovinu i usluge</item>
    </izvorni_sadrzaj>
    <derivirana_varijabla naziv="DomainObject.Predmet.ProtuStrankaListFormated_1">
      <item>MLIN-PEKARA d.o.o. za proizvodnju, trgovinu i usluge</item>
    </derivirana_varijabla>
  </DomainObject.Predmet.ProtuStrankaListFormated>
  <DomainObject.Predmet.ProtuStrankaListFormatedOIB>
    <izvorni_sadrzaj>
      <item>MLIN-PEKARA d.o.o. za proizvodnju, trgovinu i usluge, OIB 59817787408</item>
    </izvorni_sadrzaj>
    <derivirana_varijabla naziv="DomainObject.Predmet.ProtuStrankaListFormatedOIB_1">
      <item>MLIN-PEKARA d.o.o. za proizvodnju, trgovinu i usluge, OIB 59817787408</item>
    </derivirana_varijabla>
  </DomainObject.Predmet.ProtuStrankaListFormatedOIB>
  <DomainObject.Predmet.ProtuStrankaListFormatedWithAdress>
    <izvorni_sadrzaj>
      <item>MLIN-PEKARA d.o.o. za proizvodnju, trgovinu i usluge, Braće Radića 23, 32252 Otok</item>
    </izvorni_sadrzaj>
    <derivirana_varijabla naziv="DomainObject.Predmet.ProtuStrankaListFormatedWithAdress_1">
      <item>MLIN-PEKARA d.o.o. za proizvodnju, trgovinu i usluge, Braće Radića 23, 32252 Otok</item>
    </derivirana_varijabla>
  </DomainObject.Predmet.ProtuStrankaListFormatedWithAdress>
  <DomainObject.Predmet.ProtuStrankaListFormatedWithAdressOIB>
    <izvorni_sadrzaj>
      <item>MLIN-PEKARA d.o.o. za proizvodnju, trgovinu i usluge, OIB 59817787408, Braće Radića 23, 32252 Otok</item>
    </izvorni_sadrzaj>
    <derivirana_varijabla naziv="DomainObject.Predmet.ProtuStrankaListFormatedWithAdressOIB_1">
      <item>MLIN-PEKARA d.o.o. za proizvodnju, trgovinu i usluge, OIB 59817787408, Braće Radića 23, 32252 Otok</item>
    </derivirana_varijabla>
  </DomainObject.Predmet.ProtuStrankaListFormatedWithAdressOIB>
  <DomainObject.Predmet.ProtuStrankaListNazivFormated>
    <izvorni_sadrzaj>
      <item>MLIN-PEKARA d.o.o. za proizvodnju, trgovinu i usluge</item>
    </izvorni_sadrzaj>
    <derivirana_varijabla naziv="DomainObject.Predmet.ProtuStrankaListNazivFormated_1">
      <item>MLIN-PEKARA d.o.o. za proizvodnju, trgovinu i usluge</item>
    </derivirana_varijabla>
  </DomainObject.Predmet.ProtuStrankaListNazivFormated>
  <DomainObject.Predmet.ProtuStrankaListNazivFormatedOIB>
    <izvorni_sadrzaj>
      <item>MLIN-PEKARA d.o.o. za proizvodnju, trgovinu i usluge, OIB 59817787408</item>
    </izvorni_sadrzaj>
    <derivirana_varijabla naziv="DomainObject.Predmet.ProtuStrankaListNazivFormatedOIB_1">
      <item>MLIN-PEKARA d.o.o. za proizvodnju, trgovinu i usluge, OIB 59817787408</item>
    </derivirana_varijabla>
  </DomainObject.Predmet.ProtuStrankaListNazivFormatedOIB>
  <DomainObject.Predmet.OstaliListFormated>
    <izvorni_sadrzaj>
      <item>Anđelko Lukić</item>
    </izvorni_sadrzaj>
    <derivirana_varijabla naziv="DomainObject.Predmet.OstaliListFormated_1">
      <item>Anđelko Lukić</item>
    </derivirana_varijabla>
  </DomainObject.Predmet.OstaliListFormated>
  <DomainObject.Predmet.OstaliListFormatedOIB>
    <izvorni_sadrzaj>
      <item>Anđelko Lukić, OIB 72026897770</item>
    </izvorni_sadrzaj>
    <derivirana_varijabla naziv="DomainObject.Predmet.OstaliListFormatedOIB_1">
      <item>Anđelko Lukić, OIB 72026897770</item>
    </derivirana_varijabla>
  </DomainObject.Predmet.OstaliListFormatedOIB>
  <DomainObject.Predmet.OstaliListFormatedWithAdress>
    <izvorni_sadrzaj>
      <item>Anđelko Lukić, Braće Radića 23, 32252 Otok</item>
    </izvorni_sadrzaj>
    <derivirana_varijabla naziv="DomainObject.Predmet.OstaliListFormatedWithAdress_1">
      <item>Anđelko Lukić, Braće Radića 23, 32252 Otok</item>
    </derivirana_varijabla>
  </DomainObject.Predmet.OstaliListFormatedWithAdress>
  <DomainObject.Predmet.OstaliListFormatedWithAdressOIB>
    <izvorni_sadrzaj>
      <item>Anđelko Lukić, OIB 72026897770, Braće Radića 23, 32252 Otok</item>
    </izvorni_sadrzaj>
    <derivirana_varijabla naziv="DomainObject.Predmet.OstaliListFormatedWithAdressOIB_1">
      <item>Anđelko Lukić, OIB 72026897770, Braće Radića 23, 32252 Otok</item>
    </derivirana_varijabla>
  </DomainObject.Predmet.OstaliListFormatedWithAdressOIB>
  <DomainObject.Predmet.OstaliListNazivFormated>
    <izvorni_sadrzaj>
      <item>Anđelko Lukić</item>
    </izvorni_sadrzaj>
    <derivirana_varijabla naziv="DomainObject.Predmet.OstaliListNazivFormated_1">
      <item>Anđelko Lukić</item>
    </derivirana_varijabla>
  </DomainObject.Predmet.OstaliListNazivFormated>
  <DomainObject.Predmet.OstaliListNazivFormatedOIB>
    <izvorni_sadrzaj>
      <item>Anđelko Lukić, OIB 72026897770</item>
    </izvorni_sadrzaj>
    <derivirana_varijabla naziv="DomainObject.Predmet.OstaliListNazivFormatedOIB_1">
      <item>Anđelko Lukić, OIB 72026897770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MLIN-PEKARA d.o.o. za proizvodnju, trgovinu i usluge</izvorni_sadrzaj>
    <derivirana_varijabla naziv="DomainObject.Predmet.ProtustrankaIDrugi_1">MLIN-PEKARA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MLIN-PEKARA d.o.o. za proizvodnju, trgovinu i usluge, OIB 59817787408, Braće Radića 23, 32252 Otok</izvorni_sadrzaj>
    <derivirana_varijabla naziv="DomainObject.Predmet.ProtustrankaIDrugiAdressOIB_1">MLIN-PEKARA d.o.o. za proizvodnju, trgovinu i usluge, OIB 59817787408, Braće Radića 23,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MLIN-PEKARA d.o.o. za proizvodnju, trgovinu i usluge</item>
      <item>Anđelko Lukić</item>
    </izvorni_sadrzaj>
    <derivirana_varijabla naziv="DomainObject.Predmet.SudioniciListNaziv_1">
      <item>FINA RC OSIJEK</item>
      <item>MLIN-PEKARA d.o.o. za proizvodnju, trgovinu i usluge</item>
      <item>Anđelko Lukić</item>
    </derivirana_varijabla>
  </DomainObject.Predmet.SudioniciListNaziv>
  <DomainObject.Predmet.SudioniciListAdressOIB>
    <izvorni_sadrzaj>
      <item>FINA RC OSIJEK, OIB 85821130368</item>
      <item>MLIN-PEKARA d.o.o. za proizvodnju, trgovinu i usluge, OIB 59817787408, Braće Radića 23,32252 Otok</item>
      <item>Anđelko Lukić, OIB 72026897770, Braće Radića 23,32252 Otok</item>
    </izvorni_sadrzaj>
    <derivirana_varijabla naziv="DomainObject.Predmet.SudioniciListAdressOIB_1">
      <item>FINA RC OSIJEK, OIB 85821130368</item>
      <item>MLIN-PEKARA d.o.o. za proizvodnju, trgovinu i usluge, OIB 59817787408, Braće Radića 23,32252 Otok</item>
      <item>Anđelko Lukić, OIB 72026897770, Braće Radića 23,32252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59817787408</item>
      <item>, OIB 72026897770</item>
    </izvorni_sadrzaj>
    <derivirana_varijabla naziv="DomainObject.Predmet.SudioniciListNazivOIB_1">
      <item>, OIB 85821130368</item>
      <item>, OIB 59817787408</item>
      <item>, OIB 72026897770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8EEB1-142B-4969-AFF8-23A03AEEB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644</properties:Words>
  <properties:Characters>3469</properties:Characters>
  <properties:Lines>77</properties:Lines>
  <properties:Paragraphs>23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2018-04-04T09:36:00Z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31.650,00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