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5498" w14:paraId="26e549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5D738C">
        <w:rPr>
          <w:rStyle w:val="Naglaeno"/>
          <w:b w:val="false"/>
        </w:rPr>
        <w:t>7</w:t>
      </w:r>
      <w:r w:rsidR="00565043">
        <w:rPr>
          <w:rStyle w:val="Naglaeno"/>
          <w:b w:val="false"/>
        </w:rPr>
        <w:t>3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1817E4" w:rsidR="001817E4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9F1473">
        <w:t xml:space="preserve">Zagreb, </w:t>
      </w:r>
      <w:r w:rsidR="00EA1A0E">
        <w:t>za provedbu</w:t>
      </w:r>
      <w:r w:rsidR="00867612">
        <w:t xml:space="preserve"> skraćenog stečajnog postupka </w:t>
      </w:r>
      <w:r w:rsidR="00525799">
        <w:t xml:space="preserve">nad dužnikom </w:t>
      </w:r>
      <w:r w:rsidR="001817E4">
        <w:t xml:space="preserve">GEM </w:t>
      </w:r>
      <w:proofErr w:type="spellStart"/>
      <w:r w:rsidR="001817E4">
        <w:t>parts</w:t>
      </w:r>
      <w:proofErr w:type="spellEnd"/>
      <w:r w:rsidR="001817E4">
        <w:t xml:space="preserve"> jednostavno društvo s ograničenom odgovornošću za</w:t>
      </w:r>
    </w:p>
    <w:p w:rsidRDefault="001817E4" w:rsidP="001817E4" w:rsidR="00443F69">
      <w:pPr>
        <w:jc w:val="both"/>
      </w:pPr>
      <w:r>
        <w:t>trgovinu</w:t>
      </w:r>
      <w:r w:rsidR="00BB3D58">
        <w:t xml:space="preserve">, </w:t>
      </w:r>
      <w:r w:rsidR="00561CA0" w:rsidRPr="00561CA0">
        <w:t>Zagreb</w:t>
      </w:r>
      <w:r w:rsidR="00BB3D58">
        <w:t xml:space="preserve">, </w:t>
      </w:r>
      <w:proofErr w:type="spellStart"/>
      <w:r w:rsidR="002A7A6F" w:rsidRPr="002A7A6F">
        <w:t>Hlebinska</w:t>
      </w:r>
      <w:proofErr w:type="spellEnd"/>
      <w:r w:rsidR="002A7A6F" w:rsidRPr="002A7A6F">
        <w:t xml:space="preserve"> 2</w:t>
      </w:r>
      <w:r w:rsidR="00331402" w:rsidRPr="003848FE">
        <w:t>,</w:t>
      </w:r>
      <w:r w:rsidR="00331402">
        <w:t xml:space="preserve"> MBS:</w:t>
      </w:r>
      <w:r w:rsidR="00BB3D58">
        <w:t xml:space="preserve"> </w:t>
      </w:r>
      <w:r w:rsidR="002A7A6F" w:rsidRPr="002A7A6F">
        <w:t>080955238</w:t>
      </w:r>
      <w:r w:rsidR="00331402">
        <w:t>, OIB:</w:t>
      </w:r>
      <w:r w:rsidR="00BB3D58">
        <w:t xml:space="preserve"> </w:t>
      </w:r>
      <w:r w:rsidR="002A7A6F" w:rsidRPr="002A7A6F">
        <w:t>57275895609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53EC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638A7" w:rsidR="00224AFF">
      <w:pPr>
        <w:pStyle w:val="Odlomakpopisa"/>
        <w:numPr>
          <w:ilvl w:val="0"/>
          <w:numId w:val="3"/>
        </w:numPr>
        <w:jc w:val="both"/>
      </w:pPr>
      <w:r w:rsidRPr="00F638A7">
        <w:rPr>
          <w:bCs/>
        </w:rPr>
        <w:t xml:space="preserve">Utvrđuje se da ukupni iznos evidentiranog duga </w:t>
      </w:r>
      <w:r w:rsidR="005014C2">
        <w:rPr>
          <w:bCs/>
        </w:rPr>
        <w:t xml:space="preserve">dužnika </w:t>
      </w:r>
      <w:bookmarkStart w:name="_GoBack" w:id="0"/>
      <w:bookmarkEnd w:id="0"/>
      <w:r w:rsidR="00F638A7">
        <w:t xml:space="preserve">GEM </w:t>
      </w:r>
      <w:proofErr w:type="spellStart"/>
      <w:r w:rsidR="00F638A7">
        <w:t>parts</w:t>
      </w:r>
      <w:proofErr w:type="spellEnd"/>
      <w:r w:rsidR="00F638A7">
        <w:t xml:space="preserve"> jednostavno društvo s ograničenom odgovornošću za trgovinu, </w:t>
      </w:r>
      <w:r w:rsidR="00F638A7" w:rsidRPr="00561CA0">
        <w:t>Zagreb</w:t>
      </w:r>
      <w:r w:rsidR="00F638A7">
        <w:t xml:space="preserve">, </w:t>
      </w:r>
      <w:proofErr w:type="spellStart"/>
      <w:r w:rsidR="00F638A7" w:rsidRPr="002A7A6F">
        <w:t>Hlebinska</w:t>
      </w:r>
      <w:proofErr w:type="spellEnd"/>
      <w:r w:rsidR="00F638A7" w:rsidRPr="002A7A6F">
        <w:t xml:space="preserve"> 2</w:t>
      </w:r>
      <w:r w:rsidR="00F638A7" w:rsidRPr="003848FE">
        <w:t>,</w:t>
      </w:r>
      <w:r w:rsidR="00F638A7">
        <w:t xml:space="preserve"> MBS: </w:t>
      </w:r>
      <w:r w:rsidR="00F638A7" w:rsidRPr="002A7A6F">
        <w:t>080955238</w:t>
      </w:r>
      <w:r w:rsidR="00F638A7">
        <w:t xml:space="preserve">, OIB: </w:t>
      </w:r>
      <w:r w:rsidR="00F638A7" w:rsidRPr="002A7A6F">
        <w:t>57275895609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F638A7">
        <w:t>35.319,78</w:t>
      </w:r>
      <w:r w:rsidR="00CE3DC5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</w:t>
      </w:r>
      <w:r w:rsidR="005D738C">
        <w:t>7</w:t>
      </w:r>
      <w:r w:rsidR="00565043">
        <w:t>3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C53EC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E67EC9" w:rsidP="00047A8F" w:rsidR="00E67EC9"/>
    <w:p w:rsidRDefault="00E67EC9" w:rsidP="00047A8F" w:rsidR="00E67EC9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C8328D" w:rsidP="00C8328D" w:rsidR="00C8328D">
      <w:pPr>
        <w:numPr>
          <w:ilvl w:val="0"/>
          <w:numId w:val="1"/>
        </w:numPr>
      </w:pPr>
      <w:r>
        <w:t>kal. 04.04.2017.</w:t>
      </w:r>
    </w:p>
    <w:p w:rsidRDefault="00532E0A" w:rsidP="00C8328D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70B" w:rsidR="00CB770B">
      <w:r>
        <w:separator/>
      </w:r>
    </w:p>
  </w:endnote>
  <w:endnote w:id="0" w:type="continuationSeparator">
    <w:p w:rsidRDefault="00CB770B" w:rsidR="00CB77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70B" w:rsidR="00CB770B">
      <w:r>
        <w:separator/>
      </w:r>
    </w:p>
  </w:footnote>
  <w:footnote w:id="0" w:type="continuationSeparator">
    <w:p w:rsidRDefault="00CB770B" w:rsidR="00CB77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0B0A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6442D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06401"/>
    <w:rsid w:val="0012059F"/>
    <w:rsid w:val="0012454C"/>
    <w:rsid w:val="00124EB1"/>
    <w:rsid w:val="001347E8"/>
    <w:rsid w:val="001366E1"/>
    <w:rsid w:val="00141C01"/>
    <w:rsid w:val="001437B2"/>
    <w:rsid w:val="00143D22"/>
    <w:rsid w:val="001670BB"/>
    <w:rsid w:val="00167202"/>
    <w:rsid w:val="00173F18"/>
    <w:rsid w:val="0017565C"/>
    <w:rsid w:val="00177EC7"/>
    <w:rsid w:val="001817E4"/>
    <w:rsid w:val="001A1361"/>
    <w:rsid w:val="001A55AB"/>
    <w:rsid w:val="001B4101"/>
    <w:rsid w:val="001B49A2"/>
    <w:rsid w:val="001B5F20"/>
    <w:rsid w:val="001B70D9"/>
    <w:rsid w:val="001C1653"/>
    <w:rsid w:val="001C73F4"/>
    <w:rsid w:val="001C785B"/>
    <w:rsid w:val="001C7F1E"/>
    <w:rsid w:val="001E2000"/>
    <w:rsid w:val="001E375C"/>
    <w:rsid w:val="001F6686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A7A6F"/>
    <w:rsid w:val="002B4236"/>
    <w:rsid w:val="002B6F7F"/>
    <w:rsid w:val="002C352F"/>
    <w:rsid w:val="002C3D49"/>
    <w:rsid w:val="002D2610"/>
    <w:rsid w:val="002D7681"/>
    <w:rsid w:val="002F0859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48FE"/>
    <w:rsid w:val="003879D1"/>
    <w:rsid w:val="00390BF1"/>
    <w:rsid w:val="003924AF"/>
    <w:rsid w:val="003A51A2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5248"/>
    <w:rsid w:val="0046632E"/>
    <w:rsid w:val="00470F26"/>
    <w:rsid w:val="00474C17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46C9"/>
    <w:rsid w:val="004E5649"/>
    <w:rsid w:val="004E6A29"/>
    <w:rsid w:val="004F5FE8"/>
    <w:rsid w:val="005014C2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5AB"/>
    <w:rsid w:val="005476EE"/>
    <w:rsid w:val="00550133"/>
    <w:rsid w:val="00550138"/>
    <w:rsid w:val="00554CD6"/>
    <w:rsid w:val="00556098"/>
    <w:rsid w:val="00561CA0"/>
    <w:rsid w:val="00565043"/>
    <w:rsid w:val="00567F63"/>
    <w:rsid w:val="005868D0"/>
    <w:rsid w:val="005931E7"/>
    <w:rsid w:val="005A4992"/>
    <w:rsid w:val="005B1166"/>
    <w:rsid w:val="005B59B6"/>
    <w:rsid w:val="005C01B9"/>
    <w:rsid w:val="005C0608"/>
    <w:rsid w:val="005C598E"/>
    <w:rsid w:val="005D2A79"/>
    <w:rsid w:val="005D738C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5821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8009A"/>
    <w:rsid w:val="00790717"/>
    <w:rsid w:val="00794242"/>
    <w:rsid w:val="00796006"/>
    <w:rsid w:val="00796AED"/>
    <w:rsid w:val="007A4540"/>
    <w:rsid w:val="007A5699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3AB9"/>
    <w:rsid w:val="00855A65"/>
    <w:rsid w:val="00860129"/>
    <w:rsid w:val="00861416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62F0A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9F1473"/>
    <w:rsid w:val="00A07CA2"/>
    <w:rsid w:val="00A1285B"/>
    <w:rsid w:val="00A214C9"/>
    <w:rsid w:val="00A24CDC"/>
    <w:rsid w:val="00A33BE1"/>
    <w:rsid w:val="00A405B5"/>
    <w:rsid w:val="00A40FA5"/>
    <w:rsid w:val="00A41F76"/>
    <w:rsid w:val="00A43FC6"/>
    <w:rsid w:val="00A46436"/>
    <w:rsid w:val="00A519A5"/>
    <w:rsid w:val="00A56ACB"/>
    <w:rsid w:val="00A57AB7"/>
    <w:rsid w:val="00A633F9"/>
    <w:rsid w:val="00A63F24"/>
    <w:rsid w:val="00A66EC4"/>
    <w:rsid w:val="00A81194"/>
    <w:rsid w:val="00A82CBA"/>
    <w:rsid w:val="00A8702F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1500"/>
    <w:rsid w:val="00B5210B"/>
    <w:rsid w:val="00B67389"/>
    <w:rsid w:val="00B73840"/>
    <w:rsid w:val="00B82540"/>
    <w:rsid w:val="00B8776B"/>
    <w:rsid w:val="00B931A9"/>
    <w:rsid w:val="00B95B20"/>
    <w:rsid w:val="00B97FBF"/>
    <w:rsid w:val="00BA0255"/>
    <w:rsid w:val="00BA204A"/>
    <w:rsid w:val="00BA2409"/>
    <w:rsid w:val="00BB34BA"/>
    <w:rsid w:val="00BB3D58"/>
    <w:rsid w:val="00BE3308"/>
    <w:rsid w:val="00BE33FF"/>
    <w:rsid w:val="00BF32DE"/>
    <w:rsid w:val="00C01384"/>
    <w:rsid w:val="00C04A19"/>
    <w:rsid w:val="00C2016D"/>
    <w:rsid w:val="00C27EE9"/>
    <w:rsid w:val="00C362CE"/>
    <w:rsid w:val="00C43CDA"/>
    <w:rsid w:val="00C44ED8"/>
    <w:rsid w:val="00C506D1"/>
    <w:rsid w:val="00C54B1E"/>
    <w:rsid w:val="00C56925"/>
    <w:rsid w:val="00C66216"/>
    <w:rsid w:val="00C831D9"/>
    <w:rsid w:val="00C8328D"/>
    <w:rsid w:val="00C8590C"/>
    <w:rsid w:val="00C86E90"/>
    <w:rsid w:val="00CA01EF"/>
    <w:rsid w:val="00CA2793"/>
    <w:rsid w:val="00CA347D"/>
    <w:rsid w:val="00CB05E9"/>
    <w:rsid w:val="00CB11A5"/>
    <w:rsid w:val="00CB770B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369F1"/>
    <w:rsid w:val="00E50DDF"/>
    <w:rsid w:val="00E603EA"/>
    <w:rsid w:val="00E60C19"/>
    <w:rsid w:val="00E61719"/>
    <w:rsid w:val="00E67EC9"/>
    <w:rsid w:val="00E73577"/>
    <w:rsid w:val="00E753E4"/>
    <w:rsid w:val="00E91A0C"/>
    <w:rsid w:val="00E956AE"/>
    <w:rsid w:val="00E96356"/>
    <w:rsid w:val="00EA028A"/>
    <w:rsid w:val="00EA1A0E"/>
    <w:rsid w:val="00EA5AA8"/>
    <w:rsid w:val="00EB3D63"/>
    <w:rsid w:val="00EB6D07"/>
    <w:rsid w:val="00EC0019"/>
    <w:rsid w:val="00EC10C5"/>
    <w:rsid w:val="00ED05B5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638A7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C7464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55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A55A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A55A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5A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5A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55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A55A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A55A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5A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5A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0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St-173/2017-3</izvorni_sadrzaj>
    <derivirana_varijabla naziv="DomainObject.Oznaka_1">St-173/2017-3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St-173/2017</izvorni_sadrzaj>
    <derivirana_varijabla naziv="DomainObject.Predmet.OznakaBroj_1">St-173/2017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GEM parts jednostavno društvo s ograničenom odgovornošću za trgovinu</izvorni_sadrzaj>
    <derivirana_varijabla naziv="DomainObject.Predmet.ProtustrankaFormated_1">  GEM parts jednostavno društvo s ograničenom odgovornošću za trgovinu</derivirana_varijabla>
  </DomainObject.Predmet.ProtustrankaFormated>
  <DomainObject.Predmet.ProtustrankaFormatedOIB>
    <izvorni_sadrzaj>  GEM parts jednostavno društvo s ograničenom odgovornošću za trgovinu, OIB 57275895609</izvorni_sadrzaj>
    <derivirana_varijabla naziv="DomainObject.Predmet.ProtustrankaFormatedOIB_1">  GEM parts jednostavno društvo s ograničenom odgovornošću za trgovinu, OIB 57275895609</derivirana_varijabla>
  </DomainObject.Predmet.ProtustrankaFormatedOIB>
  <DomainObject.Predmet.ProtustrankaFormatedWithAdress>
    <izvorni_sadrzaj> GEM parts jednostavno društvo s ograničenom odgovornošću za trgovinu, Hlebinska 2, 10000 Zagreb</izvorni_sadrzaj>
    <derivirana_varijabla naziv="DomainObject.Predmet.ProtustrankaFormatedWithAdress_1"> GEM parts jednostavno društvo s ograničenom odgovornošću za trgovinu, Hlebinska 2, 10000 Zagreb</derivirana_varijabla>
  </DomainObject.Predmet.ProtustrankaFormatedWithAdress>
  <DomainObject.Predmet.ProtustrankaFormatedWithAdressOIB>
    <izvorni_sadrzaj> GEM parts jednostavno društvo s ograničenom odgovornošću za trgovinu, OIB 57275895609, Hlebinska 2, 10000 Zagreb</izvorni_sadrzaj>
    <derivirana_varijabla naziv="DomainObject.Predmet.ProtustrankaFormatedWithAdressOIB_1"> GEM parts jednostavno društvo s ograničenom odgovornošću za trgovinu, OIB 57275895609, Hlebinska 2, 10000 Zagreb</derivirana_varijabla>
  </DomainObject.Predmet.ProtustrankaFormatedWithAdressOIB>
  <DomainObject.Predmet.ProtustrankaWithAdress>
    <izvorni_sadrzaj>GEM parts jednostavno društvo s ograničenom odgovornošću za trgovinu Hlebinska 2, 10000 Zagreb</izvorni_sadrzaj>
    <derivirana_varijabla naziv="DomainObject.Predmet.ProtustrankaWithAdress_1">GEM parts jednostavno društvo s ograničenom odgovornošću za trgovinu Hlebinska 2, 10000 Zagreb</derivirana_varijabla>
  </DomainObject.Predmet.ProtustrankaWithAdress>
  <DomainObject.Predmet.ProtustrankaWithAdressOIB>
    <izvorni_sadrzaj>GEM parts jednostavno društvo s ograničenom odgovornošću za trgovinu, OIB 57275895609, Hlebinska 2, 10000 Zagreb</izvorni_sadrzaj>
    <derivirana_varijabla naziv="DomainObject.Predmet.ProtustrankaWithAdressOIB_1">GEM parts jednostavno društvo s ograničenom odgovornošću za trgovinu, OIB 57275895609, Hlebinska 2, 10000 Zagreb</derivirana_varijabla>
  </DomainObject.Predmet.ProtustrankaWithAdressOIB>
  <DomainObject.Predmet.ProtustrankaNazivFormated>
    <izvorni_sadrzaj>GEM parts jednostavno društvo s ograničenom odgovornošću za trgovinu</izvorni_sadrzaj>
    <derivirana_varijabla naziv="DomainObject.Predmet.ProtustrankaNazivFormated_1">GEM parts jednostavno društvo s ograničenom odgovornošću za trgovinu</derivirana_varijabla>
  </DomainObject.Predmet.ProtustrankaNazivFormated>
  <DomainObject.Predmet.ProtustrankaNazivFormatedOIB>
    <izvorni_sadrzaj>GEM parts jednostavno društvo s ograničenom odgovornošću za trgovinu, OIB 57275895609</izvorni_sadrzaj>
    <derivirana_varijabla naziv="DomainObject.Predmet.ProtustrankaNazivFormatedOIB_1">GEM parts jednostavno društvo s ograničenom odgovornošću za trgovinu, OIB 57275895609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GEM parts jednostavno društvo s ograničenom odgovornošću za trgovinu</item>
    </izvorni_sadrzaj>
    <derivirana_varijabla naziv="DomainObject.Predmet.ProtuStrankaListFormated_1">
      <item>GEM parts jednostavno društvo s ograničenom odgovornošću za trgovinu</item>
    </derivirana_varijabla>
  </DomainObject.Predmet.ProtuStrankaListFormated>
  <DomainObject.Predmet.ProtuStrankaListFormatedOIB>
    <izvorni_sadrzaj>
      <item>GEM parts jednostavno društvo s ograničenom odgovornošću za trgovinu, OIB 57275895609</item>
    </izvorni_sadrzaj>
    <derivirana_varijabla naziv="DomainObject.Predmet.ProtuStrankaListFormatedOIB_1">
      <item>GEM parts jednostavno društvo s ograničenom odgovornošću za trgovinu, OIB 57275895609</item>
    </derivirana_varijabla>
  </DomainObject.Predmet.ProtuStrankaListFormatedOIB>
  <DomainObject.Predmet.ProtuStrankaListFormatedWithAdress>
    <izvorni_sadrzaj>
      <item>GEM parts jednostavno društvo s ograničenom odgovornošću za trgovinu, Hlebinska 2, 10000 Zagreb</item>
    </izvorni_sadrzaj>
    <derivirana_varijabla naziv="DomainObject.Predmet.ProtuStrankaListFormatedWithAdress_1">
      <item>GEM parts jednostavno društvo s ograničenom odgovornošću za trgovinu, Hlebinska 2, 10000 Zagreb</item>
    </derivirana_varijabla>
  </DomainObject.Predmet.ProtuStrankaListFormatedWithAdress>
  <DomainObject.Predmet.ProtuStrankaListFormatedWithAdressOIB>
    <izvorni_sadrzaj>
      <item>GEM parts jednostavno društvo s ograničenom odgovornošću za trgovinu, OIB 57275895609, Hlebinska 2, 10000 Zagreb</item>
    </izvorni_sadrzaj>
    <derivirana_varijabla naziv="DomainObject.Predmet.ProtuStrankaListFormatedWithAdressOIB_1">
      <item>GEM parts jednostavno društvo s ograničenom odgovornošću za trgovinu, OIB 57275895609, Hlebinska 2, 10000 Zagreb</item>
    </derivirana_varijabla>
  </DomainObject.Predmet.ProtuStrankaListFormatedWithAdressOIB>
  <DomainObject.Predmet.ProtuStrankaListNazivFormated>
    <izvorni_sadrzaj>
      <item>GEM parts jednostavno društvo s ograničenom odgovornošću za trgovinu</item>
    </izvorni_sadrzaj>
    <derivirana_varijabla naziv="DomainObject.Predmet.ProtuStrankaListNazivFormated_1">
      <item>GEM parts jednostavno društvo s ograničenom odgovornošću za trgovinu</item>
    </derivirana_varijabla>
  </DomainObject.Predmet.ProtuStrankaListNazivFormated>
  <DomainObject.Predmet.ProtuStrankaListNazivFormatedOIB>
    <izvorni_sadrzaj>
      <item>GEM parts jednostavno društvo s ograničenom odgovornošću za trgovinu, OIB 57275895609</item>
    </izvorni_sadrzaj>
    <derivirana_varijabla naziv="DomainObject.Predmet.ProtuStrankaListNazivFormatedOIB_1">
      <item>GEM parts jednostavno društvo s ograničenom odgovornošću za trgovinu, OIB 57275895609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St-173/2017-3</izvorni_sadrzaj>
    <derivirana_varijabla naziv="DomainObject.PoslovniBrojDokumenta_1">St-173/2017-3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GEM parts jednostavno društvo s ograničenom odgovornošću za trgovinu</izvorni_sadrzaj>
    <derivirana_varijabla naziv="DomainObject.Predmet.ProtustrankaIDrugi_1">GEM parts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GEM parts jednostavno društvo s ograničenom odgovornošću za trgovinu, OIB 57275895609, Hlebinska 2, 10000 Zagreb</izvorni_sadrzaj>
    <derivirana_varijabla naziv="DomainObject.Predmet.ProtustrankaIDrugiAdressOIB_1">GEM parts jednostavno društvo s ograničenom odgovornošću za trgovinu, OIB 57275895609, Hlebinska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GEM parts jednostavno društvo s ograničenom odgovornošću za trgovinu</item>
      <item>FINA Regionalni centar Zagreb</item>
    </izvorni_sadrzaj>
    <derivirana_varijabla naziv="DomainObject.Predmet.SudioniciListNaziv_1">
      <item>GEM parts jednostavno društvo s ograničenom odgovornošću za trgovinu</item>
      <item>FINA Regionalni centar Zagreb</item>
    </derivirana_varijabla>
  </DomainObject.Predmet.SudioniciListNaziv>
  <DomainObject.Predmet.SudioniciListAdressOIB>
    <izvorni_sadrzaj>
      <item>GEM parts jednostavno društvo s ograničenom odgovornošću za trgovinu, OIB 57275895609, Hlebinska 2,10000 Zagreb</item>
      <item>FINA Regionalni centar Zagreb, OIB 85821130368, Trg svibanjskih žrtava 1995. br. 1,10000 Zagreb</item>
    </izvorni_sadrzaj>
    <derivirana_varijabla naziv="DomainObject.Predmet.SudioniciListAdressOIB_1">
      <item>GEM parts jednostavno društvo s ograničenom odgovornošću za trgovinu, OIB 57275895609, Hlebinska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57275895609</item>
      <item>, OIB 85821130368</item>
    </izvorni_sadrzaj>
    <derivirana_varijabla naziv="DomainObject.Predmet.SudioniciListNazivOIB_1">
      <item>, OIB 57275895609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FB27B4-F713-48A9-9FAF-BD37497F4E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2120</properties:Characters>
  <properties:Lines>55</properties:Lines>
  <properties:Paragraphs>17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2017-02-08T13:17:00Z</dcterms:modified>
  <cp:revision>242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