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cba8" w14:paraId="8bbcba8" w:rsidRDefault="002D5741" w:rsidP="002D5741" w:rsidR="002D5741" w:rsidRPr="0096773B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2D5741" w:rsidP="002D5741" w:rsidR="002D574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2D5741" w:rsidP="002D5741" w:rsidR="002D574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7055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2D5741" w:rsidP="002D5741" w:rsidR="002D574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2D5741" w:rsidP="002D5741" w:rsidR="002D574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2D5741" w:rsidP="002D5741" w:rsidR="002D574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DIP BOBUD j.d.o.o., OIB 11386079007, MBS 080879440, iz Sesveta, Zagrebačka 146.</w:t>
      </w:r>
    </w:p>
    <w:p w:rsidRDefault="002D5741" w:rsidP="002D5741" w:rsidR="002D574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9.394,05 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2D5741" w:rsidP="002D5741" w:rsidR="002D574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2D5741" w:rsidP="002D5741" w:rsidR="002D574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5741" w:rsidP="002D5741" w:rsidR="002D574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5741" w:rsidP="002D5741" w:rsidR="002D574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2D5741" w:rsidP="002D5741" w:rsidR="002D574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5741" w:rsidP="002D5741" w:rsidR="002D574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2D5741" w:rsidP="002D5741" w:rsidR="002D574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2D5741" w:rsidP="002D5741" w:rsidR="002D5741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2D5741" w:rsidP="002D5741" w:rsidR="002D574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2D5741" w:rsidP="002D5741" w:rsidR="002D574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2D5741" w:rsidP="002D5741" w:rsidR="002D5741" w:rsidRPr="0096773B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1A50BF" w:rsidR="001A50BF"/>
    <w:sectPr w:rsidSect="00ED6AA8" w:rsidR="001A50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B28" w:rsidR="00000000">
      <w:r>
        <w:separator/>
      </w:r>
    </w:p>
  </w:endnote>
  <w:endnote w:id="0" w:type="continuationSeparator">
    <w:p w:rsidRDefault="00F71B2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B28" w:rsidR="00000000">
      <w:r>
        <w:separator/>
      </w:r>
    </w:p>
  </w:footnote>
  <w:footnote w:id="0" w:type="continuationSeparator">
    <w:p w:rsidRDefault="00F71B2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7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1B2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7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1B2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741"/>
    <w:rsid w:val="001A50BF"/>
    <w:rsid w:val="002D5741"/>
    <w:rsid w:val="00F7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74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D57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D5741"/>
  </w:style>
  <w:style w:styleId="Brojstranice" w:type="character">
    <w:name w:val="page number"/>
    <w:basedOn w:val="Zadanifontodlomka"/>
    <w:rsid w:val="002D5741"/>
  </w:style>
  <w:style w:styleId="Tekstbalonia" w:type="paragraph">
    <w:name w:val="Balloon Text"/>
    <w:basedOn w:val="Normal"/>
    <w:link w:val="TekstbaloniaChar"/>
    <w:uiPriority w:val="99"/>
    <w:semiHidden/>
    <w:unhideWhenUsed/>
    <w:rsid w:val="002D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7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B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1B2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1B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1B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74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D57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D5741"/>
  </w:style>
  <w:style w:styleId="Brojstranice" w:type="character">
    <w:name w:val="page number"/>
    <w:basedOn w:val="Zadanifontodlomka"/>
    <w:rsid w:val="002D5741"/>
  </w:style>
  <w:style w:styleId="Tekstbalonia" w:type="paragraph">
    <w:name w:val="Balloon Text"/>
    <w:basedOn w:val="Normal"/>
    <w:link w:val="TekstbaloniaChar"/>
    <w:uiPriority w:val="99"/>
    <w:semiHidden/>
    <w:unhideWhenUsed/>
    <w:rsid w:val="002D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7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1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1B2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1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1B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7055</izvorni_sadrzaj>
    <derivirana_varijabla naziv="DomainObject.Predmet.Broj_1">7055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St-7055/2016</izvorni_sadrzaj>
    <derivirana_varijabla naziv="DomainObject.Predmet.OznakaBroj_1">St-7055/2016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BOBUD jednostavno društvo s ograničenom odgovornošću za usluge i trgovinu</izvorni_sadrzaj>
    <derivirana_varijabla naziv="DomainObject.Predmet.ProtustrankaFormated_1">  DIP BOBUD jednostavno društvo s ograničenom odgovornošću za usluge i trgovinu</derivirana_varijabla>
  </DomainObject.Predmet.ProtustrankaFormated>
  <DomainObject.Predmet.ProtustrankaFormatedOIB>
    <izvorni_sadrzaj>  DIP BOBUD jednostavno društvo s ograničenom odgovornošću za usluge i trgovinu, OIB 11386079007</izvorni_sadrzaj>
    <derivirana_varijabla naziv="DomainObject.Predmet.ProtustrankaFormatedOIB_1">  DIP BOBUD jednostavno društvo s ograničenom odgovornošću za usluge i trgovinu, OIB 11386079007</derivirana_varijabla>
  </DomainObject.Predmet.ProtustrankaFormatedOIB>
  <DomainObject.Predmet.ProtustrankaFormatedWithAdress>
    <izvorni_sadrzaj> DIP BOBUD jednostavno društvo s ograničenom odgovornošću za usluge i trgovinu, Zagrebačka 146, 10360 Sesvete</izvorni_sadrzaj>
    <derivirana_varijabla naziv="DomainObject.Predmet.ProtustrankaFormatedWithAdress_1"> DIP BOBUD jednostavno društvo s ograničenom odgovornošću za usluge i trgovinu, Zagrebačka 146, 10360 Sesvete</derivirana_varijabla>
  </DomainObject.Predmet.ProtustrankaFormatedWithAdress>
  <DomainObject.Predmet.ProtustrankaFormatedWithAdressOIB>
    <izvorni_sadrzaj> DIP BOBUD jednostavno društvo s ograničenom odgovornošću za usluge i trgovinu, OIB 11386079007, Zagrebačka 146, 10360 Sesvete</izvorni_sadrzaj>
    <derivirana_varijabla naziv="DomainObject.Predmet.ProtustrankaFormatedWithAdressOIB_1"> DIP BOBUD jednostavno društvo s ograničenom odgovornošću za usluge i trgovinu, OIB 11386079007, Zagrebačka 146, 10360 Sesvete</derivirana_varijabla>
  </DomainObject.Predmet.ProtustrankaFormatedWithAdressOIB>
  <DomainObject.Predmet.ProtustrankaWithAdress>
    <izvorni_sadrzaj>DIP BOBUD jednostavno društvo s ograničenom odgovornošću za usluge i trgovinu Zagrebačka 146, 10360 Sesvete</izvorni_sadrzaj>
    <derivirana_varijabla naziv="DomainObject.Predmet.ProtustrankaWithAdress_1">DIP BOBUD jednostavno društvo s ograničenom odgovornošću za usluge i trgovinu Zagrebačka 146, 10360 Sesvete</derivirana_varijabla>
  </DomainObject.Predmet.ProtustrankaWithAdress>
  <DomainObject.Predmet.ProtustrankaWithAdressOIB>
    <izvorni_sadrzaj>DIP BOBUD jednostavno društvo s ograničenom odgovornošću za usluge i trgovinu, OIB 11386079007, Zagrebačka 146, 10360 Sesvete</izvorni_sadrzaj>
    <derivirana_varijabla naziv="DomainObject.Predmet.ProtustrankaWithAdressOIB_1">DIP BOBUD jednostavno društvo s ograničenom odgovornošću za usluge i trgovinu, OIB 11386079007, Zagrebačka 146, 10360 Sesvete</derivirana_varijabla>
  </DomainObject.Predmet.ProtustrankaWithAdressOIB>
  <DomainObject.Predmet.ProtustrankaNazivFormated>
    <izvorni_sadrzaj>DIP BOBUD jednostavno društvo s ograničenom odgovornošću za usluge i trgovinu</izvorni_sadrzaj>
    <derivirana_varijabla naziv="DomainObject.Predmet.ProtustrankaNazivFormated_1">DIP BOBUD jednostavno društvo s ograničenom odgovornošću za usluge i trgovinu</derivirana_varijabla>
  </DomainObject.Predmet.ProtustrankaNazivFormated>
  <DomainObject.Predmet.ProtustrankaNazivFormatedOIB>
    <izvorni_sadrzaj>DIP BOBUD jednostavno društvo s ograničenom odgovornošću za usluge i trgovinu, OIB 11386079007</izvorni_sadrzaj>
    <derivirana_varijabla naziv="DomainObject.Predmet.ProtustrankaNazivFormatedOIB_1">DIP BOBUD jednostavno društvo s ograničenom odgovornošću za usluge i trgovinu, OIB 11386079007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 BOBUD jednostavno društvo s ograničenom odgovornošću za usluge i trgovinu</item>
    </izvorni_sadrzaj>
    <derivirana_varijabla naziv="DomainObject.Predmet.ProtuStrankaListFormated_1">
      <item>DIP BOBUD jednostavno društvo s ograničenom odgovornošću za usluge i trgovinu</item>
    </derivirana_varijabla>
  </DomainObject.Predmet.ProtuStrankaListFormated>
  <DomainObject.Predmet.ProtuStrankaListFormatedOIB>
    <izvorni_sadrzaj>
      <item>DIP BOBUD jednostavno društvo s ograničenom odgovornošću za usluge i trgovinu, OIB 11386079007</item>
    </izvorni_sadrzaj>
    <derivirana_varijabla naziv="DomainObject.Predmet.ProtuStrankaListFormatedOIB_1">
      <item>DIP BOBUD jednostavno društvo s ograničenom odgovornošću za usluge i trgovinu, OIB 11386079007</item>
    </derivirana_varijabla>
  </DomainObject.Predmet.ProtuStrankaListFormatedOIB>
  <DomainObject.Predmet.ProtuStrankaListFormatedWithAdress>
    <izvorni_sadrzaj>
      <item>DIP BOBUD jednostavno društvo s ograničenom odgovornošću za usluge i trgovinu, Zagrebačka 146, 10360 Sesvete</item>
    </izvorni_sadrzaj>
    <derivirana_varijabla naziv="DomainObject.Predmet.ProtuStrankaListFormatedWithAdress_1">
      <item>DIP BOBUD jednostavno društvo s ograničenom odgovornošću za usluge i trgovinu, Zagrebačka 146, 10360 Sesvete</item>
    </derivirana_varijabla>
  </DomainObject.Predmet.ProtuStrankaListFormatedWithAdress>
  <DomainObject.Predmet.ProtuStrankaListFormatedWithAdressOIB>
    <izvorni_sadrzaj>
      <item>DIP BOBUD jednostavno društvo s ograničenom odgovornošću za usluge i trgovinu, OIB 11386079007, Zagrebačka 146, 10360 Sesvete</item>
    </izvorni_sadrzaj>
    <derivirana_varijabla naziv="DomainObject.Predmet.ProtuStrankaListFormatedWithAdressOIB_1">
      <item>DIP BOBUD jednostavno društvo s ograničenom odgovornošću za usluge i trgovinu, OIB 11386079007, Zagrebačka 146, 10360 Sesvete</item>
    </derivirana_varijabla>
  </DomainObject.Predmet.ProtuStrankaListFormatedWithAdressOIB>
  <DomainObject.Predmet.ProtuStrankaListNazivFormated>
    <izvorni_sadrzaj>
      <item>DIP BOBUD jednostavno društvo s ograničenom odgovornošću za usluge i trgovinu</item>
    </izvorni_sadrzaj>
    <derivirana_varijabla naziv="DomainObject.Predmet.ProtuStrankaListNazivFormated_1">
      <item>DIP BOBUD jednostavno društvo s ograničenom odgovornošću za usluge i trgovinu</item>
    </derivirana_varijabla>
  </DomainObject.Predmet.ProtuStrankaListNazivFormated>
  <DomainObject.Predmet.ProtuStrankaListNazivFormatedOIB>
    <izvorni_sadrzaj>
      <item>DIP BOBUD jednostavno društvo s ograničenom odgovornošću za usluge i trgovinu, OIB 11386079007</item>
    </izvorni_sadrzaj>
    <derivirana_varijabla naziv="DomainObject.Predmet.ProtuStrankaListNazivFormatedOIB_1">
      <item>DIP BOBUD jednostavno društvo s ograničenom odgovornošću za usluge i trgovinu, OIB 11386079007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 BOBUD jednostavno društvo s ograničenom odgovornošću za usluge i trgovinu</izvorni_sadrzaj>
    <derivirana_varijabla naziv="DomainObject.Predmet.ProtustrankaIDrugi_1">DIP BOBUD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DIP BOBUD jednostavno društvo s ograničenom odgovornošću za usluge i trgovinu, OIB 11386079007, Zagrebačka 146, 10360 Sesvete</izvorni_sadrzaj>
    <derivirana_varijabla naziv="DomainObject.Predmet.ProtustrankaIDrugiAdressOIB_1">DIP BOBUD jednostavno društvo s ograničenom odgovornošću za usluge i trgovinu, OIB 11386079007, Zagrebačka 146,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 BOBUD jednostavno društvo s ograničenom odgovornošću za usluge i trgovinu</item>
    </izvorni_sadrzaj>
    <derivirana_varijabla naziv="DomainObject.Predmet.SudioniciListNaziv_1">
      <item>FINA Regionalni centar Zagreb</item>
      <item>DIP BOBUD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DIP BOBUD jednostavno društvo s ograničenom odgovornošću za usluge i trgovinu, OIB 11386079007, Zagrebačka 146,10360 Sesvete</item>
    </izvorni_sadrzaj>
    <derivirana_varijabla naziv="DomainObject.Predmet.SudioniciListAdressOIB_1">
      <item>FINA Regionalni centar Zagreb, OIB 85821130368, Trg svibanjskih žrtava 1995. br. 1,10000 Zagreb</item>
      <item>DIP BOBUD jednostavno društvo s ograničenom odgovornošću za usluge i trgovinu, OIB 11386079007, Zagrebačka 146,10360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11386079007</item>
    </izvorni_sadrzaj>
    <derivirana_varijabla naziv="DomainObject.Predmet.SudioniciListNazivOIB_1">
      <item>, OIB 85821130368</item>
      <item>, OIB 11386079007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2017-03-21T09:38:00Z</dcterms:created>
  <dc:creator>Nikolina Mikulić</dc:creator>
  <cp:lastModifiedBy>Nikolina Mikulić</cp:lastModifiedBy>
  <dcterms:modified xmlns:xsi="http://www.w3.org/2001/XMLSchema-instance" xsi:type="dcterms:W3CDTF">2017-03-21T09:41:00Z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