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b01" w14:paraId="238ab0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1302CA">
        <w:t>454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1302CA">
        <w:t>15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1302CA">
        <w:t>ADRIA PORTO</w:t>
      </w:r>
      <w:r w:rsidR="00FF32D9">
        <w:t xml:space="preserve"> </w:t>
      </w:r>
      <w:r w:rsidR="003621A7">
        <w:t xml:space="preserve">d.o.o., </w:t>
      </w:r>
      <w:r w:rsidR="001302CA">
        <w:t>Zadar, Ljudevita Posavskog 6</w:t>
      </w:r>
      <w:r w:rsidR="003621A7">
        <w:t xml:space="preserve">, OIB: </w:t>
      </w:r>
      <w:r w:rsidR="001302CA">
        <w:t>31787477574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302CA">
        <w:t>ADRIA PORTO d.o.o., Zadar, Ljudevita Posavskog 6, OIB: 31787477574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E2E86"/>
    <w:rsid w:val="000F5795"/>
    <w:rsid w:val="000F7A75"/>
    <w:rsid w:val="00104A6B"/>
    <w:rsid w:val="0011036A"/>
    <w:rsid w:val="0012754F"/>
    <w:rsid w:val="001302CA"/>
    <w:rsid w:val="00130908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954AF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E8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E8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E8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E8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E8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E8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PORTO d.o.o. za trgovinu, transport i poslovne usluge</izvorni_sadrzaj>
    <derivirana_varijabla naziv="DomainObject.Predmet.ProtustrankaFormated_1">  ADRIA PORTO d.o.o. za trgovinu, transport i poslovne usluge</derivirana_varijabla>
  </DomainObject.Predmet.ProtustrankaFormated>
  <DomainObject.Predmet.ProtustrankaFormatedOIB>
    <izvorni_sadrzaj>  ADRIA PORTO d.o.o. za trgovinu, transport i poslovne usluge, OIB 31787477574</izvorni_sadrzaj>
    <derivirana_varijabla naziv="DomainObject.Predmet.ProtustrankaFormatedOIB_1">  ADRIA PORTO d.o.o. za trgovinu, transport i poslovne usluge, OIB 31787477574</derivirana_varijabla>
  </DomainObject.Predmet.ProtustrankaFormatedOIB>
  <DomainObject.Predmet.ProtustrankaFormatedWithAdress>
    <izvorni_sadrzaj> ADRIA PORTO d.o.o. za trgovinu, transport i poslovne usluge, Ljudevita Posavskog 6, 23000 Zadar</izvorni_sadrzaj>
    <derivirana_varijabla naziv="DomainObject.Predmet.ProtustrankaFormatedWithAdress_1"> ADRIA PORTO d.o.o. za trgovinu, transport i poslovne usluge, Ljudevita Posavskog 6, 23000 Zadar</derivirana_varijabla>
  </DomainObject.Predmet.ProtustrankaFormatedWithAdress>
  <DomainObject.Predmet.ProtustrankaFormatedWithAdressOIB>
    <izvorni_sadrzaj> ADRIA PORTO d.o.o. za trgovinu, transport i poslovne usluge, OIB 31787477574, Ljudevita Posavskog 6, 23000 Zadar</izvorni_sadrzaj>
    <derivirana_varijabla naziv="DomainObject.Predmet.ProtustrankaFormatedWithAdressOIB_1"> ADRIA PORTO d.o.o. za trgovinu, transport i poslovne usluge, OIB 31787477574, Ljudevita Posavskog 6, 23000 Zadar</derivirana_varijabla>
  </DomainObject.Predmet.ProtustrankaFormatedWithAdressOIB>
  <DomainObject.Predmet.ProtustrankaWithAdress>
    <izvorni_sadrzaj>ADRIA PORTO d.o.o. za trgovinu, transport i poslovne usluge Ljudevita Posavskog 6, 23000 Zadar</izvorni_sadrzaj>
    <derivirana_varijabla naziv="DomainObject.Predmet.ProtustrankaWithAdress_1">ADRIA PORTO d.o.o. za trgovinu, transport i poslovne usluge Ljudevita Posavskog 6, 23000 Zadar</derivirana_varijabla>
  </DomainObject.Predmet.ProtustrankaWithAdress>
  <DomainObject.Predmet.ProtustrankaWithAdressOIB>
    <izvorni_sadrzaj>ADRIA PORTO d.o.o. za trgovinu, transport i poslovne usluge, OIB 31787477574, Ljudevita Posavskog 6, 23000 Zadar</izvorni_sadrzaj>
    <derivirana_varijabla naziv="DomainObject.Predmet.ProtustrankaWithAdressOIB_1">ADRIA PORTO d.o.o. za trgovinu, transport i poslovne usluge, OIB 31787477574, Ljudevita Posavskog 6, 23000 Zadar</derivirana_varijabla>
  </DomainObject.Predmet.ProtustrankaWithAdressOIB>
  <DomainObject.Predmet.ProtustrankaNazivFormated>
    <izvorni_sadrzaj>ADRIA PORTO d.o.o. za trgovinu, transport i poslovne usluge</izvorni_sadrzaj>
    <derivirana_varijabla naziv="DomainObject.Predmet.ProtustrankaNazivFormated_1">ADRIA PORTO d.o.o. za trgovinu, transport i poslovne usluge</derivirana_varijabla>
  </DomainObject.Predmet.ProtustrankaNazivFormated>
  <DomainObject.Predmet.ProtustrankaNazivFormatedOIB>
    <izvorni_sadrzaj>ADRIA PORTO d.o.o. za trgovinu, transport i poslovne usluge, OIB 31787477574</izvorni_sadrzaj>
    <derivirana_varijabla naziv="DomainObject.Predmet.ProtustrankaNazivFormatedOIB_1">ADRIA PORTO d.o.o. za trgovinu, transport i poslovne usluge, OIB 31787477574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32354.09</izvorni_sadrzaj>
    <derivirana_varijabla naziv="DomainObject.Predmet.TrenutnaVrijednost_1">32354.09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PORTO d.o.o. za trgovinu, transport i poslovne usluge</item>
    </izvorni_sadrzaj>
    <derivirana_varijabla naziv="DomainObject.Predmet.ProtuStrankaListFormated_1">
      <item>ADRIA PORTO d.o.o. za trgovinu, transport i poslovne usluge</item>
    </derivirana_varijabla>
  </DomainObject.Predmet.ProtuStrankaListFormated>
  <DomainObject.Predmet.ProtuStrankaListFormatedOIB>
    <izvorni_sadrzaj>
      <item>ADRIA PORTO d.o.o. za trgovinu, transport i poslovne usluge, OIB 31787477574</item>
    </izvorni_sadrzaj>
    <derivirana_varijabla naziv="DomainObject.Predmet.ProtuStrankaListFormatedOIB_1">
      <item>ADRIA PORTO d.o.o. za trgovinu, transport i poslovne usluge, OIB 31787477574</item>
    </derivirana_varijabla>
  </DomainObject.Predmet.ProtuStrankaListFormatedOIB>
  <DomainObject.Predmet.ProtuStrankaListFormatedWithAdress>
    <izvorni_sadrzaj>
      <item>ADRIA PORTO d.o.o. za trgovinu, transport i poslovne usluge, Ljudevita Posavskog 6, 23000 Zadar</item>
    </izvorni_sadrzaj>
    <derivirana_varijabla naziv="DomainObject.Predmet.ProtuStrankaListFormatedWithAdress_1">
      <item>ADRIA PORTO d.o.o. za trgovinu, transport i poslovne usluge, Ljudevita Posavskog 6, 23000 Zadar</item>
    </derivirana_varijabla>
  </DomainObject.Predmet.ProtuStrankaListFormatedWithAdress>
  <DomainObject.Predmet.ProtuStrankaListFormatedWithAdressOIB>
    <izvorni_sadrzaj>
      <item>ADRIA PORTO d.o.o. za trgovinu, transport i poslovne usluge, OIB 31787477574, Ljudevita Posavskog 6, 23000 Zadar</item>
    </izvorni_sadrzaj>
    <derivirana_varijabla naziv="DomainObject.Predmet.ProtuStrankaListFormatedWithAdressOIB_1">
      <item>ADRIA PORTO d.o.o. za trgovinu, transport i poslovne usluge, OIB 31787477574, Ljudevita Posavskog 6, 23000 Zadar</item>
    </derivirana_varijabla>
  </DomainObject.Predmet.ProtuStrankaListFormatedWithAdressOIB>
  <DomainObject.Predmet.ProtuStrankaListNazivFormated>
    <izvorni_sadrzaj>
      <item>ADRIA PORTO d.o.o. za trgovinu, transport i poslovne usluge</item>
    </izvorni_sadrzaj>
    <derivirana_varijabla naziv="DomainObject.Predmet.ProtuStrankaListNazivFormated_1">
      <item>ADRIA PORTO d.o.o. za trgovinu, transport i poslovne usluge</item>
    </derivirana_varijabla>
  </DomainObject.Predmet.ProtuStrankaListNazivFormated>
  <DomainObject.Predmet.ProtuStrankaListNazivFormatedOIB>
    <izvorni_sadrzaj>
      <item>ADRIA PORTO d.o.o. za trgovinu, transport i poslovne usluge, OIB 31787477574</item>
    </izvorni_sadrzaj>
    <derivirana_varijabla naziv="DomainObject.Predmet.ProtuStrankaListNazivFormatedOIB_1">
      <item>ADRIA PORTO d.o.o. za trgovinu, transport i poslovne usluge, OIB 31787477574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PORTO d.o.o. za trgovinu, transport i poslovne usluge</izvorni_sadrzaj>
    <derivirana_varijabla naziv="DomainObject.Predmet.ProtustrankaIDrugi_1">ADRIA PORTO d.o.o. za trgovinu, transport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PORTO d.o.o. za trgovinu, transport i poslovne usluge, OIB 31787477574, Ljudevita Posavskog 6, 23000 Zadar</izvorni_sadrzaj>
    <derivirana_varijabla naziv="DomainObject.Predmet.ProtustrankaIDrugiAdressOIB_1">ADRIA PORTO d.o.o. za trgovinu, transport i poslovne usluge, OIB 31787477574,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PORTO d.o.o. za trgovinu, transport i poslovne usluge</item>
      <item>Arsen Marin</item>
    </izvorni_sadrzaj>
    <derivirana_varijabla naziv="DomainObject.Predmet.SudioniciListNaziv_1">
      <item>Financijska agencija</item>
      <item>ADRIA PORTO d.o.o. za trgovinu, transport i poslovne usluge</item>
      <item>Arsen Marin</item>
    </derivirana_varijabla>
  </DomainObject.Predmet.SudioniciListNaziv>
  <DomainObject.Predmet.SudioniciListAdressOIB>
    <izvorni_sadrzaj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izvorni_sadrzaj>
    <derivirana_varijabla naziv="DomainObject.Predmet.SudioniciListAdressOIB_1"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31787477574</item>
      <item>, OIB 08862379913</item>
    </izvorni_sadrzaj>
    <derivirana_varijabla naziv="DomainObject.Predmet.SudioniciListNazivOIB_1">
      <item>, OIB 85821130368</item>
      <item>, OIB 31787477574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515</properties:Characters>
  <properties:Lines>37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2017-06-13T08:54:00Z</dcterms:created>
  <dc:creator>Administrator</dc:creator>
  <cp:lastModifiedBy>Nena Mužanović</cp:lastModifiedBy>
  <cp:lastPrinted>2017-06-13T08:32:00Z</cp:lastPrinted>
  <dcterms:modified xmlns:xsi="http://www.w3.org/2001/XMLSchema-instance" xsi:type="dcterms:W3CDTF">2017-06-13T08:58:00Z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