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aeae" w14:paraId="0b6aeae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3C3CBD">
        <w:rPr>
          <w:rFonts w:cs="Times New Roman" w:hAnsi="Times New Roman" w:ascii="Times New Roman"/>
        </w:rPr>
        <w:t>5074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5B05B5">
        <w:rPr>
          <w:rFonts w:cs="Times New Roman" w:hAnsi="Times New Roman" w:ascii="Times New Roman"/>
        </w:rPr>
        <w:t xml:space="preserve"> BIO USLUGE I PROMET d.o.o. iz Velike Gorice, Kneza Porina 24, OIB: </w:t>
      </w:r>
      <w:r w:rsidR="001169A1" w:rsidRPr="001169A1">
        <w:rPr>
          <w:rFonts w:cs="Times New Roman" w:hAnsi="Times New Roman" w:ascii="Times New Roman"/>
        </w:rPr>
        <w:t>89514201008</w:t>
      </w:r>
      <w:r w:rsidR="001169A1">
        <w:rPr>
          <w:rFonts w:cs="Times New Roman" w:hAnsi="Times New Roman" w:ascii="Times New Roman"/>
        </w:rPr>
        <w:t xml:space="preserve">,   </w:t>
      </w:r>
      <w:r w:rsidR="005B05B5">
        <w:rPr>
          <w:rFonts w:cs="Times New Roman" w:hAnsi="Times New Roman" w:ascii="Times New Roman"/>
        </w:rPr>
        <w:t xml:space="preserve">MBS:  </w:t>
      </w:r>
      <w:r w:rsidR="001169A1" w:rsidRPr="001169A1">
        <w:rPr>
          <w:rFonts w:cs="Times New Roman" w:hAnsi="Times New Roman" w:ascii="Times New Roman"/>
        </w:rPr>
        <w:t>080765562</w:t>
      </w:r>
      <w:r w:rsidR="001169A1">
        <w:rPr>
          <w:rFonts w:cs="Times New Roman" w:hAnsi="Times New Roman" w:ascii="Times New Roman"/>
        </w:rPr>
        <w:t>,</w:t>
      </w:r>
      <w:r w:rsidR="005B05B5">
        <w:rPr>
          <w:rFonts w:cs="Times New Roman" w:hAnsi="Times New Roman" w:ascii="Times New Roman"/>
        </w:rPr>
        <w:t xml:space="preserve">   </w:t>
      </w:r>
      <w:r w:rsidR="0071651E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2E26C3">
        <w:rPr>
          <w:rFonts w:cs="Times New Roman" w:hAnsi="Times New Roman" w:ascii="Times New Roman"/>
        </w:rPr>
        <w:t xml:space="preserve">14.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3C3CB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1169A1">
        <w:rPr>
          <w:rFonts w:cs="Times New Roman" w:hAnsi="Times New Roman" w:ascii="Times New Roman"/>
        </w:rPr>
        <w:t xml:space="preserve"> BIO USLUGE I PROMET d.o.o. iz Velike Gorice, Kneza Porina 24, OIB: </w:t>
      </w:r>
      <w:r w:rsidR="001169A1" w:rsidRPr="001169A1">
        <w:rPr>
          <w:rFonts w:cs="Times New Roman" w:hAnsi="Times New Roman" w:ascii="Times New Roman"/>
        </w:rPr>
        <w:t>89514201008</w:t>
      </w:r>
      <w:r w:rsidR="00A25CCE">
        <w:rPr>
          <w:rFonts w:cs="Times New Roman" w:hAnsi="Times New Roman" w:ascii="Times New Roman"/>
        </w:rPr>
        <w:t xml:space="preserve">,  </w:t>
      </w:r>
      <w:r w:rsidR="001169A1">
        <w:rPr>
          <w:rFonts w:cs="Times New Roman" w:hAnsi="Times New Roman" w:ascii="Times New Roman"/>
        </w:rPr>
        <w:t xml:space="preserve">MBS:  </w:t>
      </w:r>
      <w:r w:rsidR="001169A1" w:rsidRPr="001169A1">
        <w:rPr>
          <w:rFonts w:cs="Times New Roman" w:hAnsi="Times New Roman" w:ascii="Times New Roman"/>
        </w:rPr>
        <w:t>080765562</w:t>
      </w:r>
      <w:r w:rsidR="001169A1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1169A1">
        <w:rPr>
          <w:rFonts w:cs="Times New Roman" w:hAnsi="Times New Roman" w:ascii="Times New Roman"/>
        </w:rPr>
        <w:t xml:space="preserve"> Branki Cvitaš, iz Velike Gorice, Kneza Porina 24, OIB: </w:t>
      </w:r>
      <w:r w:rsidR="0075359F" w:rsidRPr="0075359F">
        <w:rPr>
          <w:rFonts w:cs="Times New Roman" w:hAnsi="Times New Roman" w:ascii="Times New Roman"/>
        </w:rPr>
        <w:t>79450372148</w:t>
      </w:r>
      <w:r w:rsidR="00111DD4">
        <w:rPr>
          <w:rFonts w:cs="Times New Roman" w:hAnsi="Times New Roman" w:ascii="Times New Roman"/>
        </w:rPr>
        <w:t xml:space="preserve">,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3C3CBD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04. svibnja  2017. g. u 10:45</w:t>
      </w:r>
      <w:r w:rsidR="0071651E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75359F">
        <w:rPr>
          <w:rFonts w:cs="Times New Roman" w:hAnsi="Times New Roman" w:ascii="Times New Roman"/>
        </w:rPr>
        <w:t xml:space="preserve"> BIO USLUGE I PROMET d.o.o. iz Velike Gorice, Kneza Porina 24, OIB: </w:t>
      </w:r>
      <w:r w:rsidR="0075359F" w:rsidRPr="001169A1">
        <w:rPr>
          <w:rFonts w:cs="Times New Roman" w:hAnsi="Times New Roman" w:ascii="Times New Roman"/>
        </w:rPr>
        <w:t>89514201008</w:t>
      </w:r>
      <w:r w:rsidR="00A25CCE">
        <w:rPr>
          <w:rFonts w:cs="Times New Roman" w:hAnsi="Times New Roman" w:ascii="Times New Roman"/>
        </w:rPr>
        <w:t xml:space="preserve">, MBS: </w:t>
      </w:r>
      <w:r w:rsidR="0075359F" w:rsidRPr="001169A1">
        <w:rPr>
          <w:rFonts w:cs="Times New Roman" w:hAnsi="Times New Roman" w:ascii="Times New Roman"/>
        </w:rPr>
        <w:t>080765562</w:t>
      </w:r>
      <w:r w:rsidR="0075359F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3C3CBD">
        <w:rPr>
          <w:rFonts w:cs="Times New Roman" w:hAnsi="Times New Roman" w:ascii="Times New Roman"/>
        </w:rPr>
        <w:t>d 387</w:t>
      </w:r>
      <w:r w:rsidR="007026F6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3C3CBD">
        <w:rPr>
          <w:rFonts w:cs="Times New Roman" w:hAnsi="Times New Roman" w:ascii="Times New Roman"/>
        </w:rPr>
        <w:t xml:space="preserve">troje </w:t>
      </w:r>
      <w:r w:rsidR="00EC7BD6">
        <w:rPr>
          <w:rFonts w:cs="Times New Roman" w:hAnsi="Times New Roman" w:ascii="Times New Roman"/>
        </w:rPr>
        <w:t xml:space="preserve"> zaposlenih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E26C3">
        <w:rPr>
          <w:rFonts w:cs="Times New Roman" w:hAnsi="Times New Roman" w:ascii="Times New Roman"/>
        </w:rPr>
        <w:t>14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6F2987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6F2987" w:rsidP="00C67885" w:rsidR="006F2987">
      <w:pPr>
        <w:jc w:val="both"/>
        <w:rPr>
          <w:rFonts w:cs="Times New Roman" w:hAnsi="Times New Roman" w:ascii="Times New Roman"/>
        </w:rPr>
      </w:pPr>
      <w:bookmarkStart w:name="_GoBack" w:id="0"/>
      <w:bookmarkEnd w:id="0"/>
    </w:p>
    <w:p w:rsidRDefault="006F2987" w:rsidP="006F2987" w:rsidR="00A25CCE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6F2987" w:rsidP="006F2987" w:rsidR="006F2987" w:rsidRPr="00947923">
      <w:pPr>
        <w:jc w:val="right"/>
        <w:rPr>
          <w:rFonts w:cs="Times New Roman" w:hAnsi="Times New Roman" w:ascii="Times New Roman"/>
        </w:rPr>
      </w:pPr>
      <w:r w:rsidRPr="006F2987">
        <w:rPr>
          <w:rFonts w:cs="Times New Roman" w:hAnsi="Times New Roman" w:ascii="Times New Roman"/>
        </w:rPr>
        <w:t>Zlatka Plivelić</w:t>
      </w:r>
    </w:p>
    <w:sectPr w:rsidSect="009B38CA" w:rsidR="006F2987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6F2987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E26C3">
      <w:rPr>
        <w:rFonts w:cs="Times New Roman" w:hAnsi="Times New Roman" w:ascii="Times New Roman"/>
      </w:rPr>
      <w:t>5</w:t>
    </w:r>
    <w:r w:rsidR="003C3CBD">
      <w:rPr>
        <w:rFonts w:cs="Times New Roman" w:hAnsi="Times New Roman" w:ascii="Times New Roman"/>
      </w:rPr>
      <w:t>074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1305C"/>
    <w:rsid w:val="00245FC5"/>
    <w:rsid w:val="00260847"/>
    <w:rsid w:val="002D4EF9"/>
    <w:rsid w:val="002E26C3"/>
    <w:rsid w:val="002E3B85"/>
    <w:rsid w:val="00310E11"/>
    <w:rsid w:val="003262E9"/>
    <w:rsid w:val="0036711B"/>
    <w:rsid w:val="003827FA"/>
    <w:rsid w:val="003C3CBD"/>
    <w:rsid w:val="003E40A4"/>
    <w:rsid w:val="004259A7"/>
    <w:rsid w:val="00474F1E"/>
    <w:rsid w:val="004929F2"/>
    <w:rsid w:val="004A5CC8"/>
    <w:rsid w:val="004B2C43"/>
    <w:rsid w:val="004C5033"/>
    <w:rsid w:val="004C6DD2"/>
    <w:rsid w:val="004D505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B05B5"/>
    <w:rsid w:val="005E5B68"/>
    <w:rsid w:val="005F1595"/>
    <w:rsid w:val="005F7C4D"/>
    <w:rsid w:val="00604219"/>
    <w:rsid w:val="0062397E"/>
    <w:rsid w:val="00631D91"/>
    <w:rsid w:val="0064234C"/>
    <w:rsid w:val="00653B08"/>
    <w:rsid w:val="0066188B"/>
    <w:rsid w:val="006A47EC"/>
    <w:rsid w:val="006E60B8"/>
    <w:rsid w:val="006E7BAA"/>
    <w:rsid w:val="006F2987"/>
    <w:rsid w:val="006F7797"/>
    <w:rsid w:val="00700421"/>
    <w:rsid w:val="007026F6"/>
    <w:rsid w:val="0071651E"/>
    <w:rsid w:val="007211FF"/>
    <w:rsid w:val="00741F42"/>
    <w:rsid w:val="0075359F"/>
    <w:rsid w:val="00773DD6"/>
    <w:rsid w:val="0077519A"/>
    <w:rsid w:val="00775A37"/>
    <w:rsid w:val="007F7106"/>
    <w:rsid w:val="00835F80"/>
    <w:rsid w:val="008823BE"/>
    <w:rsid w:val="00893DBB"/>
    <w:rsid w:val="008D4645"/>
    <w:rsid w:val="008E3153"/>
    <w:rsid w:val="00900D13"/>
    <w:rsid w:val="00947923"/>
    <w:rsid w:val="00956880"/>
    <w:rsid w:val="00961707"/>
    <w:rsid w:val="00981297"/>
    <w:rsid w:val="00992385"/>
    <w:rsid w:val="009B38CA"/>
    <w:rsid w:val="009D5937"/>
    <w:rsid w:val="009F06AA"/>
    <w:rsid w:val="009F313C"/>
    <w:rsid w:val="00A21622"/>
    <w:rsid w:val="00A25CCE"/>
    <w:rsid w:val="00AB291F"/>
    <w:rsid w:val="00AB7766"/>
    <w:rsid w:val="00AC5FAB"/>
    <w:rsid w:val="00AD0DB4"/>
    <w:rsid w:val="00AF11F7"/>
    <w:rsid w:val="00B560C9"/>
    <w:rsid w:val="00BA4F62"/>
    <w:rsid w:val="00BE46B9"/>
    <w:rsid w:val="00BE71E0"/>
    <w:rsid w:val="00C569DF"/>
    <w:rsid w:val="00C67885"/>
    <w:rsid w:val="00C87BC8"/>
    <w:rsid w:val="00CA0303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4D24"/>
    <w:rsid w:val="00E909FD"/>
    <w:rsid w:val="00EA4E81"/>
    <w:rsid w:val="00EB1CF8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5074</izvorni_sadrzaj>
    <derivirana_varijabla naziv="DomainObject.Predmet.Broj_1">5074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St-5074/2016</izvorni_sadrzaj>
    <derivirana_varijabla naziv="DomainObject.Predmet.OznakaBroj_1">St-5074/2016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USLUGE I PROMET d.o.o. zastupanog po punomoćniku BRANKA CVITAŠ</izvorni_sadrzaj>
    <derivirana_varijabla naziv="DomainObject.Predmet.ProtustrankaFormated_1">  BIO USLUGE I PROMET d.o.o. zastupanog po punomoćniku BRANKA CVITAŠ</derivirana_varijabla>
  </DomainObject.Predmet.ProtustrankaFormated>
  <DomainObject.Predmet.ProtustrankaFormatedOIB>
    <izvorni_sadrzaj>  BIO USLUGE I PROMET d.o.o., OIB 89514201008 zastupanog po punomoćniku BRANKA CVITAŠ</izvorni_sadrzaj>
    <derivirana_varijabla naziv="DomainObject.Predmet.ProtustrankaFormatedOIB_1">  BIO USLUGE I PROMET d.o.o., OIB 89514201008 zastupanog po punomoćniku BRANKA CVITAŠ</derivirana_varijabla>
  </DomainObject.Predmet.ProtustrankaFormatedOIB>
  <DomainObject.Predmet.ProtustrankaFormatedWithAdress>
    <izvorni_sadrzaj> BIO USLUGE I PROMET d.o.o., Kneza Porina 24, 10410 Velika Gorica zastupanog po punomoćniku BRANKA CVITAŠ</izvorni_sadrzaj>
    <derivirana_varijabla naziv="DomainObject.Predmet.ProtustrankaFormatedWithAdress_1"> BIO USLUGE I PROMET d.o.o., Kneza Porina 24, 10410 Velika Gorica zastupanog po punomoćniku BRANKA CVITAŠ</derivirana_varijabla>
  </DomainObject.Predmet.ProtustrankaFormatedWithAdress>
  <DomainObject.Predmet.ProtustrankaFormatedWithAdressOIB>
    <izvorni_sadrzaj> BIO USLUGE I PROMET d.o.o., OIB 89514201008, Kneza Porina 24, 10410 Velika Gorica zastupanog po punomoćniku BRANKA CVITAŠ</izvorni_sadrzaj>
    <derivirana_varijabla naziv="DomainObject.Predmet.ProtustrankaFormatedWithAdressOIB_1"> BIO USLUGE I PROMET d.o.o., OIB 89514201008, Kneza Porina 24, 10410 Velika Gorica zastupanog po punomoćniku BRANKA CVITAŠ</derivirana_varijabla>
  </DomainObject.Predmet.ProtustrankaFormatedWithAdressOIB>
  <DomainObject.Predmet.ProtustrankaWithAdress>
    <izvorni_sadrzaj>BIO USLUGE I PROMET d.o.o. Kneza Porina 24, 10410 Velika Gorica</izvorni_sadrzaj>
    <derivirana_varijabla naziv="DomainObject.Predmet.ProtustrankaWithAdress_1">BIO USLUGE I PROMET d.o.o. Kneza Porina 24, 10410 Velika Gorica</derivirana_varijabla>
  </DomainObject.Predmet.ProtustrankaWithAdress>
  <DomainObject.Predmet.ProtustrankaWithAdressOIB>
    <izvorni_sadrzaj>BIO USLUGE I PROMET d.o.o., OIB 89514201008, Kneza Porina 24, 10410 Velika Gorica</izvorni_sadrzaj>
    <derivirana_varijabla naziv="DomainObject.Predmet.ProtustrankaWithAdressOIB_1">BIO USLUGE I PROMET d.o.o., OIB 89514201008, Kneza Porina 24, 10410 Velika Gorica</derivirana_varijabla>
  </DomainObject.Predmet.ProtustrankaWithAdressOIB>
  <DomainObject.Predmet.ProtustrankaNazivFormated>
    <izvorni_sadrzaj>BIO USLUGE I PROMET d.o.o.</izvorni_sadrzaj>
    <derivirana_varijabla naziv="DomainObject.Predmet.ProtustrankaNazivFormated_1">BIO USLUGE I PROMET d.o.o.</derivirana_varijabla>
  </DomainObject.Predmet.ProtustrankaNazivFormated>
  <DomainObject.Predmet.ProtustrankaNazivFormatedOIB>
    <izvorni_sadrzaj>BIO USLUGE I PROMET d.o.o., OIB 89514201008</izvorni_sadrzaj>
    <derivirana_varijabla naziv="DomainObject.Predmet.ProtustrankaNazivFormatedOIB_1">BIO USLUGE I PROMET d.o.o., OIB 89514201008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USLUGE I PROMET d.o.o. zastupanog po punomoćniku BRANKA CVITAŠ</item>
    </izvorni_sadrzaj>
    <derivirana_varijabla naziv="DomainObject.Predmet.ProtuStrankaListFormated_1">
      <item>BIO USLUGE I PROMET d.o.o. zastupanog po punomoćniku BRANKA CVITAŠ</item>
    </derivirana_varijabla>
  </DomainObject.Predmet.ProtuStrankaListFormated>
  <DomainObject.Predmet.ProtuStrankaListFormatedOIB>
    <izvorni_sadrzaj>
      <item>BIO USLUGE I PROMET d.o.o., OIB 89514201008 zastupanog po punomoćniku BRANKA CVITAŠ</item>
    </izvorni_sadrzaj>
    <derivirana_varijabla naziv="DomainObject.Predmet.ProtuStrankaListFormatedOIB_1">
      <item>BIO USLUGE I PROMET d.o.o., OIB 89514201008 zastupanog po punomoćniku BRANKA CVITAŠ</item>
    </derivirana_varijabla>
  </DomainObject.Predmet.ProtuStrankaListFormatedOIB>
  <DomainObject.Predmet.ProtuStrankaListFormatedWithAdress>
    <izvorni_sadrzaj>
      <item>BIO USLUGE I PROMET d.o.o., Kneza Porina 24, 10410 Velika Gorica zastupanog po punomoćniku BRANKA CVITAŠ</item>
    </izvorni_sadrzaj>
    <derivirana_varijabla naziv="DomainObject.Predmet.ProtuStrankaListFormatedWithAdress_1">
      <item>BIO USLUGE I PROMET d.o.o., Kneza Porina 24, 10410 Velika Gorica zastupanog po punomoćniku BRANKA CVITAŠ</item>
    </derivirana_varijabla>
  </DomainObject.Predmet.ProtuStrankaListFormatedWithAdress>
  <DomainObject.Predmet.ProtuStrankaListFormatedWithAdressOIB>
    <izvorni_sadrzaj>
      <item>BIO USLUGE I PROMET d.o.o., OIB 89514201008, Kneza Porina 24, 10410 Velika Gorica zastupanog po punomoćniku BRANKA CVITAŠ</item>
    </izvorni_sadrzaj>
    <derivirana_varijabla naziv="DomainObject.Predmet.ProtuStrankaListFormatedWithAdressOIB_1">
      <item>BIO USLUGE I PROMET d.o.o., OIB 89514201008, Kneza Porina 24, 10410 Velika Gorica zastupanog po punomoćniku BRANKA CVITAŠ</item>
    </derivirana_varijabla>
  </DomainObject.Predmet.ProtuStrankaListFormatedWithAdressOIB>
  <DomainObject.Predmet.ProtuStrankaListNazivFormated>
    <izvorni_sadrzaj>
      <item>BIO USLUGE I PROMET d.o.o.</item>
    </izvorni_sadrzaj>
    <derivirana_varijabla naziv="DomainObject.Predmet.ProtuStrankaListNazivFormated_1">
      <item>BIO USLUGE I PROMET d.o.o.</item>
    </derivirana_varijabla>
  </DomainObject.Predmet.ProtuStrankaListNazivFormated>
  <DomainObject.Predmet.ProtuStrankaListNazivFormatedOIB>
    <izvorni_sadrzaj>
      <item>BIO USLUGE I PROMET d.o.o., OIB 89514201008</item>
    </izvorni_sadrzaj>
    <derivirana_varijabla naziv="DomainObject.Predmet.ProtuStrankaListNazivFormatedOIB_1">
      <item>BIO USLUGE I PROMET d.o.o., OIB 89514201008</item>
    </derivirana_varijabla>
  </DomainObject.Predmet.ProtuStrankaListNazivFormatedOIB>
  <DomainObject.Predmet.OstaliListFormated>
    <izvorni_sadrzaj>
      <item>BRANKA CVITAŠ punomoćnik sudionika u postupku BIO USLUGE I PROMET d.o.o.</item>
    </izvorni_sadrzaj>
    <derivirana_varijabla naziv="DomainObject.Predmet.OstaliListFormated_1">
      <item>BRANKA CVITAŠ punomoćnik sudionika u postupku BIO USLUGE I PROMET d.o.o.</item>
    </derivirana_varijabla>
  </DomainObject.Predmet.OstaliListFormated>
  <DomainObject.Predmet.OstaliListFormatedOIB>
    <izvorni_sadrzaj>
      <item>BRANKA CVITAŠ, OIB 79450372148 punomoćnik sudionika u postupku BIO USLUGE I PROMET d.o.o.</item>
    </izvorni_sadrzaj>
    <derivirana_varijabla naziv="DomainObject.Predmet.OstaliListFormatedOIB_1">
      <item>BRANKA CVITAŠ, OIB 79450372148 punomoćnik sudionika u postupku BIO USLUGE I PROMET d.o.o.</item>
    </derivirana_varijabla>
  </DomainObject.Predmet.OstaliListFormatedOIB>
  <DomainObject.Predmet.OstaliListFormatedWithAdress>
    <izvorni_sadrzaj>
      <item>BRANKA CVITAŠ, Kneza Porina 24, 10410 Velika Gorica punomoćnik sudionika u postupku BIO USLUGE I PROMET d.o.o.</item>
    </izvorni_sadrzaj>
    <derivirana_varijabla naziv="DomainObject.Predmet.OstaliListFormatedWithAdress_1">
      <item>BRANKA CVITAŠ, Kneza Porina 24, 10410 Velika Gorica punomoćnik sudionika u postupku BIO USLUGE I PROMET d.o.o.</item>
    </derivirana_varijabla>
  </DomainObject.Predmet.OstaliListFormatedWithAdress>
  <DomainObject.Predmet.OstaliListFormatedWithAdressOIB>
    <izvorni_sadrzaj>
      <item>BRANKA CVITAŠ, OIB 79450372148, Kneza Porina 24, 10410 Velika Gorica punomoćnik sudionika u postupku BIO USLUGE I PROMET d.o.o.</item>
    </izvorni_sadrzaj>
    <derivirana_varijabla naziv="DomainObject.Predmet.OstaliListFormatedWithAdressOIB_1">
      <item>BRANKA CVITAŠ, OIB 79450372148, Kneza Porina 24, 10410 Velika Gorica punomoćnik sudionika u postupku BIO USLUGE I PROMET d.o.o.</item>
    </derivirana_varijabla>
  </DomainObject.Predmet.OstaliListFormatedWithAdressOIB>
  <DomainObject.Predmet.OstaliListNazivFormated>
    <izvorni_sadrzaj>
      <item>BRANKA CVITAŠ</item>
    </izvorni_sadrzaj>
    <derivirana_varijabla naziv="DomainObject.Predmet.OstaliListNazivFormated_1">
      <item>BRANKA CVITAŠ</item>
    </derivirana_varijabla>
  </DomainObject.Predmet.OstaliListNazivFormated>
  <DomainObject.Predmet.OstaliListNazivFormatedOIB>
    <izvorni_sadrzaj>
      <item>BRANKA CVITAŠ, OIB 79450372148</item>
    </izvorni_sadrzaj>
    <derivirana_varijabla naziv="DomainObject.Predmet.OstaliListNazivFormatedOIB_1">
      <item>BRANKA CVITAŠ, OIB 79450372148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USLUGE I PROMET d.o.o.</izvorni_sadrzaj>
    <derivirana_varijabla naziv="DomainObject.Predmet.ProtustrankaIDrugi_1">BIO USLUGE 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 USLUGE I PROMET d.o.o., OIB 89514201008, Kneza Porina 24, 10410 Velika Gorica</izvorni_sadrzaj>
    <derivirana_varijabla naziv="DomainObject.Predmet.ProtustrankaIDrugiAdressOIB_1">BIO USLUGE I PROMET d.o.o., OIB 89514201008, Kneza Porina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USLUGE I PROMET d.o.o.</item>
      <item>BRANKA CVITAŠ</item>
    </izvorni_sadrzaj>
    <derivirana_varijabla naziv="DomainObject.Predmet.SudioniciListNaziv_1">
      <item>FINA Regionalni centar Zagreb</item>
      <item>BIO USLUGE I PROMET d.o.o.</item>
      <item>BRANKA CVITAŠ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BIO USLUGE I PROMET d.o.o., OIB 89514201008, Kneza Porina 24,10410 Velika Gorica</item>
      <item>BRANKA CVITAŠ, OIB 79450372148, Kneza Porina 24,10410 Velika Gorica</item>
    </izvorni_sadrzaj>
    <derivirana_varijabla naziv="DomainObject.Predmet.SudioniciListAdressOIB_1">
      <item>FINA Regionalni centar Zagreb, OIB 85821130368, Trg svibanjskih žrtava 1995. br. 1,10000 Zagreb</item>
      <item>BIO USLUGE I PROMET d.o.o., OIB 89514201008, Kneza Porina 24,10410 Velika Gorica</item>
      <item>BRANKA CVITAŠ, OIB 79450372148, Kneza Porina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89514201008</item>
      <item>, OIB 79450372148</item>
    </izvorni_sadrzaj>
    <derivirana_varijabla naziv="DomainObject.Predmet.SudioniciListNazivOIB_1">
      <item>, OIB 85821130368</item>
      <item>, OIB 89514201008</item>
      <item>, OIB 79450372148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AD659B-8FA5-420F-8812-7AE7F2DEC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3384</properties:Characters>
  <properties:Lines>85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2017-04-14T08:15:00Z</dcterms:created>
  <dc:creator>vmihalincic</dc:creator>
  <cp:lastModifiedBy>Zlatka Plivelić</cp:lastModifiedBy>
  <cp:lastPrinted>2017-04-14T08:21:00Z</cp:lastPrinted>
  <dcterms:modified xmlns:xsi="http://www.w3.org/2001/XMLSchema-instance" xsi:type="dcterms:W3CDTF">2017-04-14T09:19:00Z</dcterms:modified>
  <cp:revision>20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