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7E4C5F">
              <w:rPr>
                <w:sz w:val="24"/>
                <w:szCs w:val="24"/>
                <w:lang w:val="en-US"/>
              </w:rPr>
              <w:t>1022/2017-1</w:t>
            </w:r>
            <w:r w:rsidR="009F47B4">
              <w:rPr>
                <w:sz w:val="24"/>
                <w:szCs w:val="24"/>
                <w:lang w:val="en-US"/>
              </w:rPr>
              <w:t>8</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0411578" w14:paraId="0411578"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7E4C5F" w:rsidRPr="007E4C5F">
        <w:rPr>
          <w:rFonts w:cs="Times New Roman" w:eastAsia="Times New Roman"/>
          <w:szCs w:val="20"/>
          <w:lang w:eastAsia="hr-HR"/>
        </w:rPr>
        <w:t>SLAVA I PETER CHARTER d.o.o., OIB: 23973420511, Lokva Rogoznica, Lokva Rogoznica bb</w:t>
      </w:r>
      <w:r w:rsidR="00C4142B">
        <w:rPr>
          <w:rFonts w:cs="Times New Roman" w:eastAsia="Times New Roman"/>
          <w:szCs w:val="20"/>
          <w:lang w:eastAsia="hr-HR"/>
        </w:rPr>
        <w:t>,</w:t>
      </w:r>
      <w:r w:rsidR="008E3A50">
        <w:rPr>
          <w:rFonts w:cs="Times New Roman" w:eastAsia="Times New Roman"/>
          <w:szCs w:val="20"/>
          <w:lang w:eastAsia="hr-HR"/>
        </w:rPr>
        <w:t xml:space="preserve"> </w:t>
      </w:r>
      <w:r w:rsidR="007E4C5F">
        <w:rPr>
          <w:rFonts w:cs="Times New Roman" w:eastAsia="Times New Roman"/>
          <w:szCs w:val="20"/>
          <w:lang w:eastAsia="hr-HR"/>
        </w:rPr>
        <w:t>1</w:t>
      </w:r>
      <w:r w:rsidR="009F47B4">
        <w:rPr>
          <w:rFonts w:cs="Times New Roman" w:eastAsia="Times New Roman"/>
          <w:szCs w:val="20"/>
          <w:lang w:eastAsia="hr-HR"/>
        </w:rPr>
        <w:t>4</w:t>
      </w:r>
      <w:r w:rsidR="007E4C5F">
        <w:rPr>
          <w:rFonts w:cs="Times New Roman" w:eastAsia="Times New Roman"/>
          <w:szCs w:val="20"/>
          <w:lang w:eastAsia="hr-HR"/>
        </w:rPr>
        <w:t>. ožujka</w:t>
      </w:r>
      <w:r w:rsidR="003A24E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r w:rsidR="007A1BCE">
        <w:rPr>
          <w:rFonts w:cs="Times New Roman" w:eastAsia="Times New Roman"/>
          <w:szCs w:val="20"/>
          <w:lang w:eastAsia="hr-HR"/>
        </w:rPr>
        <w:t xml:space="preserve"> </w:t>
      </w:r>
      <w:r w:rsidR="00477D79">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276EF9" w:rsidR="00276EF9"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r>
      <w:r w:rsidR="00276EF9">
        <w:rPr>
          <w:rFonts w:cs="Times New Roman" w:eastAsia="Times New Roman"/>
          <w:szCs w:val="20"/>
          <w:lang w:eastAsia="hr-HR"/>
        </w:rPr>
        <w:t>P</w:t>
      </w:r>
      <w:r w:rsidR="00276EF9" w:rsidRPr="00E8732D">
        <w:rPr>
          <w:rFonts w:cs="Times New Roman" w:eastAsia="Times New Roman"/>
          <w:szCs w:val="20"/>
          <w:lang w:eastAsia="hr-HR"/>
        </w:rPr>
        <w:t xml:space="preserve">oziva se </w:t>
      </w:r>
      <w:r w:rsidR="007E4C5F">
        <w:rPr>
          <w:rFonts w:cs="Times New Roman" w:eastAsia="Times New Roman"/>
          <w:szCs w:val="20"/>
          <w:lang w:eastAsia="hr-HR"/>
        </w:rPr>
        <w:t>Peter Kretschmer</w:t>
      </w:r>
      <w:r w:rsidR="007E4C5F" w:rsidRPr="007E4C5F">
        <w:rPr>
          <w:rFonts w:cs="Times New Roman" w:eastAsia="Times New Roman"/>
          <w:szCs w:val="20"/>
          <w:lang w:eastAsia="hr-HR"/>
        </w:rPr>
        <w:t>, OIB: 65783956405, Njemačka, Penzing, Ramsach</w:t>
      </w:r>
      <w:r w:rsidR="00276EF9">
        <w:rPr>
          <w:rFonts w:cs="Times New Roman" w:eastAsia="Times New Roman"/>
          <w:szCs w:val="20"/>
          <w:lang w:eastAsia="hr-HR"/>
        </w:rPr>
        <w:t xml:space="preserve"> </w:t>
      </w:r>
      <w:r w:rsidR="00276EF9" w:rsidRPr="00E8732D">
        <w:rPr>
          <w:rFonts w:cs="Times New Roman" w:eastAsia="Times New Roman"/>
          <w:szCs w:val="20"/>
          <w:lang w:eastAsia="hr-HR"/>
        </w:rPr>
        <w:t>(dalje: obveznik plaćanja predujma)</w:t>
      </w:r>
      <w:r w:rsidR="00276EF9">
        <w:rPr>
          <w:rFonts w:cs="Times New Roman" w:eastAsia="Times New Roman"/>
          <w:szCs w:val="20"/>
          <w:lang w:eastAsia="hr-HR"/>
        </w:rPr>
        <w:t>,</w:t>
      </w:r>
      <w:r w:rsidR="00276EF9" w:rsidRPr="00E8732D">
        <w:rPr>
          <w:rFonts w:cs="Times New Roman" w:eastAsia="Times New Roman"/>
          <w:szCs w:val="20"/>
          <w:lang w:eastAsia="hr-HR"/>
        </w:rPr>
        <w:t xml:space="preserve"> kao osoba ovlaštena za zastupanje dužnika po zakonu, </w:t>
      </w:r>
      <w:r w:rsidR="00276EF9">
        <w:rPr>
          <w:rFonts w:cs="Times New Roman" w:eastAsia="Times New Roman"/>
          <w:szCs w:val="20"/>
          <w:lang w:eastAsia="hr-HR"/>
        </w:rPr>
        <w:t xml:space="preserve">da </w:t>
      </w:r>
      <w:r w:rsidR="00276EF9" w:rsidRPr="00E8732D">
        <w:rPr>
          <w:rFonts w:cs="Times New Roman" w:eastAsia="Times New Roman"/>
          <w:szCs w:val="20"/>
          <w:lang w:eastAsia="hr-HR"/>
        </w:rPr>
        <w:t>u roku od 8</w:t>
      </w:r>
      <w:r w:rsidR="00276EF9">
        <w:rPr>
          <w:rFonts w:cs="Times New Roman" w:eastAsia="Times New Roman"/>
          <w:szCs w:val="20"/>
          <w:lang w:eastAsia="hr-HR"/>
        </w:rPr>
        <w:t xml:space="preserve"> (osam)</w:t>
      </w:r>
      <w:r w:rsidR="00276EF9" w:rsidRPr="00E8732D">
        <w:rPr>
          <w:rFonts w:cs="Times New Roman" w:eastAsia="Times New Roman"/>
          <w:szCs w:val="20"/>
          <w:lang w:eastAsia="hr-HR"/>
        </w:rPr>
        <w:t xml:space="preserve"> dana plati:</w:t>
      </w:r>
    </w:p>
    <w:p w:rsidRDefault="00276EF9" w:rsidP="00276EF9" w:rsidR="00276EF9" w:rsidRPr="00E8732D">
      <w:pPr>
        <w:tabs>
          <w:tab w:pos="993" w:val="left"/>
        </w:tabs>
        <w:ind w:left="709"/>
        <w:jc w:val="both"/>
        <w:rPr>
          <w:rFonts w:cs="Times New Roman" w:eastAsia="Times New Roman"/>
          <w:szCs w:val="20"/>
          <w:lang w:eastAsia="hr-HR"/>
        </w:rPr>
      </w:pPr>
      <w:r>
        <w:rPr>
          <w:rFonts w:cs="Times New Roman" w:eastAsia="Times New Roman"/>
          <w:szCs w:val="20"/>
          <w:lang w:eastAsia="hr-HR"/>
        </w:rPr>
        <w:t>-</w:t>
      </w:r>
      <w:r>
        <w:rPr>
          <w:rFonts w:cs="Times New Roman" w:eastAsia="Times New Roman"/>
          <w:szCs w:val="20"/>
          <w:lang w:eastAsia="hr-HR"/>
        </w:rPr>
        <w:tab/>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Pr>
          <w:rFonts w:cs="Times New Roman" w:eastAsia="Times New Roman"/>
          <w:szCs w:val="20"/>
          <w:lang w:eastAsia="hr-HR"/>
        </w:rPr>
        <w:t>a</w:t>
      </w:r>
      <w:r w:rsidRPr="00E8732D">
        <w:rPr>
          <w:rFonts w:cs="Times New Roman" w:eastAsia="Times New Roman"/>
          <w:szCs w:val="20"/>
          <w:lang w:eastAsia="hr-HR"/>
        </w:rPr>
        <w:t xml:space="preserve"> na broj odobrenja (</w:t>
      </w:r>
      <w:r w:rsidR="007E4C5F">
        <w:rPr>
          <w:rFonts w:cs="Times New Roman" w:eastAsia="Times New Roman"/>
          <w:szCs w:val="20"/>
          <w:lang w:eastAsia="hr-HR"/>
        </w:rPr>
        <w:t>1022</w:t>
      </w:r>
      <w:r>
        <w:rPr>
          <w:rFonts w:cs="Times New Roman" w:eastAsia="Times New Roman"/>
          <w:szCs w:val="20"/>
          <w:lang w:eastAsia="hr-HR"/>
        </w:rPr>
        <w:t>-</w:t>
      </w:r>
      <w:r w:rsidR="007E4C5F">
        <w:rPr>
          <w:rFonts w:cs="Times New Roman" w:eastAsia="Times New Roman"/>
          <w:szCs w:val="20"/>
          <w:lang w:eastAsia="hr-HR"/>
        </w:rPr>
        <w:t>2017</w:t>
      </w:r>
      <w:r w:rsidRPr="00E8732D">
        <w:rPr>
          <w:rFonts w:cs="Times New Roman" w:eastAsia="Times New Roman"/>
          <w:szCs w:val="20"/>
          <w:lang w:eastAsia="hr-HR"/>
        </w:rPr>
        <w:t>)</w:t>
      </w:r>
      <w:r>
        <w:rPr>
          <w:rFonts w:cs="Times New Roman" w:eastAsia="Times New Roman"/>
          <w:szCs w:val="20"/>
          <w:lang w:eastAsia="hr-HR"/>
        </w:rPr>
        <w:t>;</w:t>
      </w:r>
    </w:p>
    <w:p w:rsidRDefault="00276EF9" w:rsidP="00276EF9" w:rsidR="00276EF9">
      <w:pPr>
        <w:tabs>
          <w:tab w:pos="993" w:val="left"/>
        </w:tabs>
        <w:ind w:firstLine="4" w:left="705"/>
        <w:jc w:val="both"/>
        <w:rPr>
          <w:rFonts w:cs="Times New Roman" w:eastAsia="Times New Roman"/>
          <w:szCs w:val="20"/>
          <w:lang w:eastAsia="hr-HR"/>
        </w:rPr>
      </w:pPr>
      <w:r>
        <w:rPr>
          <w:rFonts w:cs="Times New Roman" w:eastAsia="Times New Roman"/>
          <w:szCs w:val="20"/>
          <w:lang w:eastAsia="hr-HR"/>
        </w:rPr>
        <w:t>-</w:t>
      </w:r>
      <w:r>
        <w:rPr>
          <w:rFonts w:cs="Times New Roman" w:eastAsia="Times New Roman"/>
          <w:szCs w:val="20"/>
          <w:lang w:eastAsia="hr-HR"/>
        </w:rPr>
        <w:tab/>
      </w:r>
      <w:r w:rsidRPr="00E8732D">
        <w:rPr>
          <w:rFonts w:cs="Times New Roman" w:eastAsia="Times New Roman"/>
          <w:szCs w:val="20"/>
          <w:lang w:eastAsia="hr-HR"/>
        </w:rPr>
        <w:t>dodatni predujam za namirenje troškova stečajnog postupka u iznosu od 4.000,00 kn u korist</w:t>
      </w:r>
      <w:r>
        <w:rPr>
          <w:rFonts w:cs="Times New Roman" w:eastAsia="Times New Roman"/>
          <w:szCs w:val="20"/>
          <w:lang w:eastAsia="hr-HR"/>
        </w:rPr>
        <w:t xml:space="preserve"> depozitnog računa ovog suda broj</w:t>
      </w:r>
      <w:r w:rsidRPr="00E8732D">
        <w:rPr>
          <w:rFonts w:cs="Times New Roman" w:eastAsia="Times New Roman"/>
          <w:szCs w:val="20"/>
          <w:lang w:eastAsia="hr-HR"/>
        </w:rPr>
        <w:t xml:space="preserve"> </w:t>
      </w:r>
      <w:r>
        <w:rPr>
          <w:rFonts w:cs="Times New Roman" w:eastAsia="Times New Roman"/>
          <w:szCs w:val="20"/>
          <w:lang w:eastAsia="hr-HR"/>
        </w:rPr>
        <w:t>HR1623900011300000664, otvoren</w:t>
      </w:r>
      <w:r w:rsidRPr="00E8732D">
        <w:rPr>
          <w:rFonts w:cs="Times New Roman" w:eastAsia="Times New Roman"/>
          <w:szCs w:val="20"/>
          <w:lang w:eastAsia="hr-HR"/>
        </w:rPr>
        <w:t xml:space="preserve"> </w:t>
      </w:r>
      <w:r>
        <w:rPr>
          <w:rFonts w:cs="Times New Roman" w:eastAsia="Times New Roman"/>
          <w:szCs w:val="20"/>
          <w:lang w:eastAsia="hr-HR"/>
        </w:rPr>
        <w:t>kod Hrvatske poštanske banke d.d.</w:t>
      </w:r>
      <w:r w:rsidRPr="00E8732D">
        <w:rPr>
          <w:rFonts w:cs="Times New Roman" w:eastAsia="Times New Roman"/>
          <w:szCs w:val="20"/>
          <w:lang w:eastAsia="hr-HR"/>
        </w:rPr>
        <w:t xml:space="preserve"> Zagreb, model HR 00, uz naznaku svrhe uplate (dodatni predujam za namirenje troškova stečajnog postupka) i poziva na broj odobrenja (</w:t>
      </w:r>
      <w:r w:rsidR="007E4C5F">
        <w:rPr>
          <w:rFonts w:cs="Times New Roman" w:eastAsia="Times New Roman"/>
          <w:szCs w:val="20"/>
          <w:lang w:eastAsia="hr-HR"/>
        </w:rPr>
        <w:t>1022</w:t>
      </w:r>
      <w:r>
        <w:rPr>
          <w:rFonts w:cs="Times New Roman" w:eastAsia="Times New Roman"/>
          <w:szCs w:val="20"/>
          <w:lang w:eastAsia="hr-HR"/>
        </w:rPr>
        <w:t>-</w:t>
      </w:r>
      <w:r w:rsidR="007E4C5F">
        <w:rPr>
          <w:rFonts w:cs="Times New Roman" w:eastAsia="Times New Roman"/>
          <w:szCs w:val="20"/>
          <w:lang w:eastAsia="hr-HR"/>
        </w:rPr>
        <w:t>2017</w:t>
      </w:r>
      <w:r w:rsidRPr="00E8732D">
        <w:rPr>
          <w:rFonts w:cs="Times New Roman" w:eastAsia="Times New Roman"/>
          <w:szCs w:val="20"/>
          <w:lang w:eastAsia="hr-HR"/>
        </w:rPr>
        <w:t>).</w:t>
      </w:r>
      <w:r>
        <w:rPr>
          <w:rFonts w:cs="Times New Roman" w:eastAsia="Times New Roman"/>
          <w:szCs w:val="20"/>
          <w:lang w:eastAsia="hr-HR"/>
        </w:rPr>
        <w:t xml:space="preserve">  </w:t>
      </w:r>
    </w:p>
    <w:p w:rsidRDefault="00E8732D" w:rsidP="00276EF9" w:rsidR="00E8732D" w:rsidRPr="00E8732D">
      <w:pPr>
        <w:ind w:hanging="705"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7E4C5F">
        <w:t>1022</w:t>
      </w:r>
      <w:r w:rsidR="00E60A61">
        <w:t>-</w:t>
      </w:r>
      <w:r w:rsidR="007E4C5F">
        <w:t>2017</w:t>
      </w:r>
      <w:r w:rsidRPr="00E8732D">
        <w:rPr>
          <w:szCs w:val="24"/>
        </w:rPr>
        <w:t>).</w:t>
      </w:r>
      <w:r w:rsidR="00524773">
        <w:rPr>
          <w:szCs w:val="24"/>
        </w:rPr>
        <w:t xml:space="preserve"> </w:t>
      </w:r>
      <w:r w:rsidR="00A105D7">
        <w:rPr>
          <w:szCs w:val="24"/>
        </w:rPr>
        <w:t xml:space="preserve"> </w:t>
      </w:r>
    </w:p>
    <w:p w:rsidRDefault="00E8732D" w:rsidP="00784278" w:rsidR="00E8732D">
      <w:pPr>
        <w:ind w:hanging="705" w:left="705"/>
        <w:jc w:val="both"/>
        <w:rPr>
          <w:szCs w:val="24"/>
        </w:rPr>
      </w:pPr>
      <w:r w:rsidRPr="00E8732D">
        <w:rPr>
          <w:szCs w:val="24"/>
        </w:rPr>
        <w:lastRenderedPageBreak/>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276EF9" w:rsidP="00784278" w:rsidR="00276EF9">
      <w:pPr>
        <w:ind w:hanging="705" w:left="705"/>
        <w:jc w:val="both"/>
        <w:rPr>
          <w:szCs w:val="24"/>
        </w:rPr>
      </w:pPr>
    </w:p>
    <w:p w:rsidRDefault="00276EF9" w:rsidP="00276EF9" w:rsidR="00276EF9" w:rsidRPr="00E8732D">
      <w:pPr>
        <w:ind w:hanging="705" w:left="705"/>
        <w:jc w:val="both"/>
        <w:rPr>
          <w:szCs w:val="24"/>
        </w:rPr>
      </w:pPr>
      <w:r>
        <w:rPr>
          <w:szCs w:val="24"/>
        </w:rPr>
        <w:t>V.</w:t>
      </w:r>
      <w:r>
        <w:rPr>
          <w:szCs w:val="24"/>
        </w:rPr>
        <w:tab/>
      </w:r>
      <w:r w:rsidRPr="00E8732D">
        <w:rPr>
          <w:szCs w:val="24"/>
        </w:rPr>
        <w:t>Neiskorišteni iznos predujma iz točke I. izreke</w:t>
      </w:r>
      <w:r>
        <w:rPr>
          <w:szCs w:val="24"/>
        </w:rPr>
        <w:t xml:space="preserve"> ovog rješenja</w:t>
      </w:r>
      <w:r w:rsidRPr="00E8732D">
        <w:rPr>
          <w:szCs w:val="24"/>
        </w:rPr>
        <w:t xml:space="preserve"> sud će nakon završetka postupka uplatiti u Fond za namirenje troškova stečajnog postupka.</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C7593C" w:rsidP="00C7593C" w:rsidR="00C7593C" w:rsidRPr="00C7593C">
      <w:pPr>
        <w:ind w:firstLine="703"/>
        <w:jc w:val="both"/>
        <w:rPr>
          <w:rFonts w:cs="Times New Roman" w:eastAsia="Times New Roman"/>
          <w:szCs w:val="24"/>
        </w:rPr>
      </w:pPr>
      <w:r w:rsidRPr="00C7593C">
        <w:rPr>
          <w:rFonts w:cs="Times New Roman" w:eastAsia="Times New Roman"/>
          <w:szCs w:val="24"/>
        </w:rPr>
        <w:t xml:space="preserve">Financijska agencija, Regionalni centar Split, Podružnica Split, podnijela je ovom sudu 13. ožujka 2017., na temelju članka 429. stavka 1. Stečajnog zakona („Narodne novine“, broj 71/15.; dalje: SZ), zahtjev za provedbu skraćenog stečajnog postupka nad dužnikom SLAVA I PETER CHARTER d.o.o., OIB: 23973420511, Lokva Rogoznica, Lokva Rogoznica bb.         </w:t>
      </w:r>
    </w:p>
    <w:p w:rsidRDefault="00C7593C" w:rsidP="00C7593C" w:rsidR="00C7593C" w:rsidRPr="00C7593C">
      <w:pPr>
        <w:ind w:firstLine="703"/>
        <w:jc w:val="both"/>
        <w:rPr>
          <w:rFonts w:cs="Times New Roman" w:eastAsia="Times New Roman"/>
          <w:szCs w:val="24"/>
        </w:rPr>
      </w:pPr>
    </w:p>
    <w:p w:rsidRDefault="00C7593C" w:rsidP="00C7593C" w:rsidR="00C7593C" w:rsidRPr="00C7593C">
      <w:pPr>
        <w:ind w:firstLine="703"/>
        <w:jc w:val="both"/>
        <w:rPr>
          <w:rFonts w:cs="Times New Roman" w:eastAsia="Times New Roman"/>
          <w:szCs w:val="24"/>
        </w:rPr>
      </w:pPr>
      <w:r w:rsidRPr="00C7593C">
        <w:rPr>
          <w:rFonts w:cs="Times New Roman" w:eastAsia="Times New Roman"/>
          <w:szCs w:val="24"/>
        </w:rPr>
        <w:t xml:space="preserve">U zahtjevu se navodi kako dužnik na dan 6. ožujka 2017. u Očevidniku redoslijeda osnova za plaćanje ima evidentirane neizvršene osnove za plaćanje u neprekinutom razdoblju od 120 dana, u ukupnom iznosu od 19.591,92 kn, kao i da prema podacima koji su dostavljeni od Hrvatskog zavoda za mirovinsko osiguranje dužnik nema zaposlenih. </w:t>
      </w:r>
    </w:p>
    <w:p w:rsidRDefault="00C7593C" w:rsidP="00C7593C" w:rsidR="00C7593C" w:rsidRPr="00C7593C">
      <w:pPr>
        <w:ind w:firstLine="703"/>
        <w:jc w:val="both"/>
        <w:rPr>
          <w:rFonts w:cs="Times New Roman" w:eastAsia="Times New Roman"/>
          <w:szCs w:val="24"/>
        </w:rPr>
      </w:pPr>
    </w:p>
    <w:p w:rsidRDefault="00C7593C" w:rsidP="00C7593C" w:rsidR="00C7593C" w:rsidRPr="00C7593C">
      <w:pPr>
        <w:ind w:firstLine="703"/>
        <w:jc w:val="both"/>
        <w:rPr>
          <w:rFonts w:cs="Times New Roman" w:eastAsia="Times New Roman"/>
          <w:szCs w:val="24"/>
        </w:rPr>
      </w:pPr>
      <w:r w:rsidRPr="00C7593C">
        <w:rPr>
          <w:rFonts w:cs="Times New Roman" w:eastAsia="Times New Roman"/>
          <w:szCs w:val="24"/>
        </w:rPr>
        <w:t>Utvrdivši da su sukladno članku 428. SZ-a ispunjene pretpostavke za provedbu skraćenoga stečajnog postupka, ovaj sud je 14. srpnja 2017. na mrežnoj stranici e-Oglasna ploča sudova, sukladno članku 430. SZ-a, objavio oglas poslovni broj St-302/2017.</w:t>
      </w:r>
    </w:p>
    <w:p w:rsidRDefault="00C7593C" w:rsidP="00C7593C" w:rsidR="00C7593C" w:rsidRPr="00C7593C">
      <w:pPr>
        <w:ind w:firstLine="703"/>
        <w:jc w:val="both"/>
        <w:rPr>
          <w:rFonts w:cs="Times New Roman" w:eastAsia="Times New Roman"/>
          <w:szCs w:val="24"/>
        </w:rPr>
      </w:pPr>
    </w:p>
    <w:p w:rsidRDefault="00C7593C" w:rsidP="00C7593C" w:rsidR="00C7593C" w:rsidRPr="00C7593C">
      <w:pPr>
        <w:ind w:firstLine="703"/>
        <w:jc w:val="both"/>
        <w:rPr>
          <w:rFonts w:cs="Times New Roman" w:eastAsia="Times New Roman"/>
          <w:szCs w:val="24"/>
        </w:rPr>
      </w:pPr>
      <w:r w:rsidRPr="00C7593C">
        <w:rPr>
          <w:rFonts w:cs="Times New Roman" w:eastAsia="Times New Roman"/>
          <w:szCs w:val="24"/>
        </w:rPr>
        <w:t>Postupajući po predmetnom oglasu, vjerovnik Republika Hrvatska, Ministarstvo financija, OIB: 18683136487, podnio je ovom sudu 29. kolovoza 2017. prijedlog za otvaranje stečajnog postupka nad dužnikom, nakon čega je sud, na temelju članka 433. SZ-a, rješenjem poslovni broj St-302/2017 od 1. rujna 2017. obustavio skraćeni stečajni postupak nad dužnikom, te je po pravomoćnosti navedenog rješenja predmet zaveden pod poslovni broj St-1022/2017.</w:t>
      </w:r>
    </w:p>
    <w:p w:rsidRDefault="00C7593C" w:rsidP="00C7593C" w:rsidR="00162173">
      <w:pPr>
        <w:ind w:firstLine="703"/>
        <w:jc w:val="both"/>
        <w:rPr>
          <w:rFonts w:cs="Times New Roman" w:eastAsia="Times New Roman"/>
          <w:szCs w:val="24"/>
        </w:rPr>
      </w:pPr>
      <w:r w:rsidRPr="00C7593C">
        <w:rPr>
          <w:rFonts w:cs="Times New Roman" w:eastAsia="Times New Roman"/>
          <w:szCs w:val="24"/>
        </w:rPr>
        <w:t xml:space="preserve"> </w:t>
      </w:r>
      <w:r w:rsidR="00A105D7">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w:t>
      </w:r>
      <w:r w:rsidR="00C7593C">
        <w:rPr>
          <w:rFonts w:cs="Times New Roman" w:eastAsia="Times New Roman"/>
          <w:szCs w:val="24"/>
        </w:rPr>
        <w:t>1022/2017</w:t>
      </w:r>
      <w:r w:rsidR="003A24E8">
        <w:rPr>
          <w:rFonts w:cs="Times New Roman" w:eastAsia="Times New Roman"/>
          <w:szCs w:val="24"/>
        </w:rPr>
        <w:t xml:space="preserve"> </w:t>
      </w:r>
      <w:r w:rsidR="00162173">
        <w:rPr>
          <w:rFonts w:cs="Times New Roman" w:eastAsia="Times New Roman"/>
          <w:szCs w:val="24"/>
        </w:rPr>
        <w:t xml:space="preserve">od </w:t>
      </w:r>
      <w:r w:rsidR="00C7593C">
        <w:rPr>
          <w:rFonts w:cs="Times New Roman" w:eastAsia="Times New Roman"/>
          <w:szCs w:val="24"/>
        </w:rPr>
        <w:t>19. veljače 2019.</w:t>
      </w:r>
      <w:r w:rsidRPr="008070B8">
        <w:rPr>
          <w:rFonts w:cs="Times New Roman" w:eastAsia="Times New Roman"/>
          <w:szCs w:val="24"/>
        </w:rPr>
        <w:t xml:space="preserve"> pokrenut je prethodni postupak radi utvrđivanja pretpostavki za otvaranje stečajnog postupka nad dužnikom</w:t>
      </w:r>
      <w:r w:rsidR="00276EF9">
        <w:rPr>
          <w:rFonts w:cs="Times New Roman" w:eastAsia="Times New Roman"/>
          <w:szCs w:val="24"/>
        </w:rPr>
        <w:t xml:space="preserve">, </w:t>
      </w:r>
      <w:r w:rsidR="00C7593C">
        <w:rPr>
          <w:rFonts w:cs="Times New Roman" w:eastAsia="Times New Roman"/>
          <w:szCs w:val="24"/>
        </w:rPr>
        <w:t>a rješenjem poslovni broj St-1022/2017-</w:t>
      </w:r>
      <w:r w:rsidR="009F47B4">
        <w:rPr>
          <w:rFonts w:cs="Times New Roman" w:eastAsia="Times New Roman"/>
          <w:szCs w:val="24"/>
        </w:rPr>
        <w:t>17</w:t>
      </w:r>
      <w:r w:rsidR="00C7593C">
        <w:rPr>
          <w:rFonts w:cs="Times New Roman" w:eastAsia="Times New Roman"/>
          <w:szCs w:val="24"/>
        </w:rPr>
        <w:t xml:space="preserve"> od 14. ožujka 2019. </w:t>
      </w:r>
      <w:r w:rsidR="00276EF9">
        <w:rPr>
          <w:rFonts w:cs="Times New Roman" w:eastAsia="Times New Roman"/>
          <w:szCs w:val="24"/>
        </w:rPr>
        <w:t xml:space="preserve">određena </w:t>
      </w:r>
      <w:r w:rsidR="00C7593C">
        <w:rPr>
          <w:rFonts w:cs="Times New Roman" w:eastAsia="Times New Roman"/>
          <w:szCs w:val="24"/>
        </w:rPr>
        <w:t xml:space="preserve">je </w:t>
      </w:r>
      <w:r w:rsidR="00276EF9">
        <w:rPr>
          <w:rFonts w:cs="Times New Roman" w:eastAsia="Times New Roman"/>
          <w:szCs w:val="24"/>
        </w:rPr>
        <w:t xml:space="preserve">mjera osiguranja tako što je dužniku imenovan </w:t>
      </w:r>
      <w:r w:rsidR="00276EF9">
        <w:t xml:space="preserve">privremeni stečajni upravitelj, i to </w:t>
      </w:r>
      <w:r w:rsidR="00C7593C" w:rsidRPr="00C7593C">
        <w:t>Ljiljana Poljanić, OIB: 73648398828, Split, Vinkovačka 25</w:t>
      </w:r>
      <w:r w:rsidR="00276EF9">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C7593C" w:rsidP="00CB2974" w:rsidR="00C7593C">
      <w:pPr>
        <w:ind w:firstLine="708"/>
        <w:jc w:val="both"/>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C7593C" w:rsidP="00CB2974" w:rsidR="00C7593C">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C7593C" w:rsidRPr="00C7593C">
        <w:rPr>
          <w:rFonts w:cs="Times New Roman" w:eastAsia="Times New Roman"/>
          <w:szCs w:val="20"/>
          <w:lang w:eastAsia="hr-HR"/>
        </w:rPr>
        <w:t>Peter Kretschmer, OIB: 65783956405, Njemačka, Penzing, Ramsach</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w:t>
      </w:r>
      <w:r w:rsidR="00CB2974" w:rsidRPr="00C7593C">
        <w:t>a podni</w:t>
      </w:r>
      <w:r w:rsidR="00477D79" w:rsidRPr="00C7593C">
        <w:t>o</w:t>
      </w:r>
      <w:r w:rsidR="00CB2974" w:rsidRPr="00C7593C">
        <w:t xml:space="preserve"> </w:t>
      </w:r>
      <w:r w:rsidR="00CB2974" w:rsidRPr="001003B7">
        <w:t>prijedlog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4149E">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C7593C">
        <w:rPr>
          <w:rFonts w:cs="Times New Roman" w:eastAsia="Times New Roman"/>
          <w:szCs w:val="20"/>
          <w:lang w:eastAsia="hr-HR"/>
        </w:rPr>
        <w:t>Petera Kretschmera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r w:rsidR="003A24E8">
        <w:t xml:space="preserve"> </w:t>
      </w:r>
    </w:p>
    <w:p w:rsidRDefault="00E86239" w:rsidP="00FA0C51" w:rsidR="00E86239">
      <w:pPr>
        <w:ind w:firstLine="709"/>
        <w:jc w:val="both"/>
      </w:pPr>
    </w:p>
    <w:p w:rsidRDefault="00E86239" w:rsidP="00E86239" w:rsidR="00E86239">
      <w:pPr>
        <w:ind w:firstLine="709"/>
        <w:jc w:val="both"/>
      </w:pPr>
      <w:r>
        <w:t>U odnosu na zatraženi dodatni iznos predujma ovaj sud procjenjuje nužne troškove vođenja stečajnog postupka u ukupnom iznosu od 4.000,00 kn, i to za:</w:t>
      </w:r>
    </w:p>
    <w:p w:rsidRDefault="00E86239" w:rsidP="00E86239" w:rsidR="00E86239">
      <w:pPr>
        <w:tabs>
          <w:tab w:pos="993" w:val="left"/>
        </w:tabs>
        <w:ind w:firstLine="709"/>
        <w:jc w:val="both"/>
      </w:pPr>
      <w:r>
        <w:t>-</w:t>
      </w:r>
      <w:r>
        <w:tab/>
      </w:r>
      <w:r w:rsidR="00C7593C">
        <w:t>t</w:t>
      </w:r>
      <w:r w:rsidRPr="004A2805">
        <w:t>rošk</w:t>
      </w:r>
      <w:r>
        <w:t>ove jednokratne nagrade</w:t>
      </w:r>
      <w:r w:rsidRPr="004A2805">
        <w:t xml:space="preserve"> privremenom stečajnom upravitelju u minimalnom iznosu od 3.</w:t>
      </w:r>
      <w:r>
        <w:t>000,00 kn bruto sukladno</w:t>
      </w:r>
      <w:r w:rsidRPr="004A2805">
        <w:t xml:space="preserve"> </w:t>
      </w:r>
      <w:r>
        <w:t>članku</w:t>
      </w:r>
      <w:r w:rsidRPr="004A2805">
        <w:t xml:space="preserve"> 3. Uredbe o kriterijima i načinu obračuna i plaćanja nagrade stečajnim upraviteljima („Narodne novine“ broj 105/15</w:t>
      </w:r>
      <w:r>
        <w:t>,</w:t>
      </w:r>
      <w:r w:rsidRPr="004A2805">
        <w:t>)</w:t>
      </w:r>
      <w:r>
        <w:t>,</w:t>
      </w:r>
      <w:r w:rsidRPr="004A2805">
        <w:t xml:space="preserve"> te </w:t>
      </w:r>
    </w:p>
    <w:p w:rsidRDefault="00E86239" w:rsidP="00E86239" w:rsidR="00E86239">
      <w:pPr>
        <w:tabs>
          <w:tab w:pos="993" w:val="left"/>
        </w:tabs>
        <w:ind w:firstLine="709"/>
        <w:jc w:val="both"/>
      </w:pPr>
      <w:r>
        <w:t>-</w:t>
      </w:r>
      <w:r>
        <w:tab/>
        <w:t>naknadu</w:t>
      </w:r>
      <w:r w:rsidRPr="004A2805">
        <w:t xml:space="preserve"> stvarnih troškova u iznosu od oko </w:t>
      </w:r>
      <w:r w:rsidR="00C7593C">
        <w:t>1.000</w:t>
      </w:r>
      <w:r w:rsidRPr="004A2805">
        <w:t>,00 kn</w:t>
      </w:r>
      <w:r>
        <w:t>.</w:t>
      </w:r>
    </w:p>
    <w:p w:rsidRDefault="00E86239" w:rsidP="00E86239" w:rsidR="00E86239" w:rsidRPr="001003B7">
      <w:pPr>
        <w:ind w:firstLine="709"/>
        <w:jc w:val="both"/>
      </w:pPr>
    </w:p>
    <w:p w:rsidRDefault="00E86239" w:rsidP="00E86239" w:rsidR="00E86239">
      <w:pPr>
        <w:ind w:firstLine="709"/>
        <w:jc w:val="both"/>
      </w:pPr>
      <w:r w:rsidRPr="001003B7">
        <w:t xml:space="preserve">Eventualno neiskorišteni iznos predujma iz točke I. </w:t>
      </w:r>
      <w:r>
        <w:t xml:space="preserve">izreke </w:t>
      </w:r>
      <w:r w:rsidRPr="001003B7">
        <w:t>ovog rješenja sud će nakon završetka postupka uplatiti u Fond za namirenje t</w:t>
      </w:r>
      <w:r>
        <w:t xml:space="preserve">roškova stečajnog postupka (članak </w:t>
      </w:r>
      <w:r w:rsidRPr="001003B7">
        <w:t>113. st</w:t>
      </w:r>
      <w:r>
        <w:t>avak</w:t>
      </w:r>
      <w:r w:rsidRPr="001003B7">
        <w:t xml:space="preserve"> 2. SZ-a).</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C7593C">
        <w:rPr>
          <w:rFonts w:cs="Times New Roman" w:eastAsia="Times New Roman"/>
          <w:szCs w:val="24"/>
        </w:rPr>
        <w:t>14. ožujka</w:t>
      </w:r>
      <w:r w:rsidR="003A24E8">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9D19C6" w:rsidRPr="009D19C6">
          <w:rPr>
            <w:noProof/>
            <w:lang w:val="hr-HR"/>
          </w:rPr>
          <w:t>4</w:t>
        </w:r>
        <w:r>
          <w:fldChar w:fldCharType="end"/>
        </w:r>
      </w:sdtContent>
    </w:sdt>
    <w:r>
      <w:tab/>
    </w:r>
    <w:r w:rsidRPr="00685F9A">
      <w:rPr>
        <w:lang w:val="hr-HR"/>
      </w:rPr>
      <w:t>Poslovni broj:</w:t>
    </w:r>
    <w:r w:rsidRPr="00685F9A">
      <w:t xml:space="preserve"> 5 St-</w:t>
    </w:r>
    <w:r w:rsidR="009F47B4">
      <w:t>1022/2017-18</w:t>
    </w:r>
  </w:p>
  <w:p w:rsidRDefault="009D19C6"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B7130"/>
    <w:rsid w:val="000C30DD"/>
    <w:rsid w:val="000D24CD"/>
    <w:rsid w:val="000E336E"/>
    <w:rsid w:val="000F78B5"/>
    <w:rsid w:val="001409E7"/>
    <w:rsid w:val="001427F8"/>
    <w:rsid w:val="00143775"/>
    <w:rsid w:val="00146B33"/>
    <w:rsid w:val="00162173"/>
    <w:rsid w:val="00162B4A"/>
    <w:rsid w:val="00172BF8"/>
    <w:rsid w:val="00184CDC"/>
    <w:rsid w:val="00195E12"/>
    <w:rsid w:val="001B1276"/>
    <w:rsid w:val="001C2B1A"/>
    <w:rsid w:val="001E2487"/>
    <w:rsid w:val="001E68D0"/>
    <w:rsid w:val="001E70FD"/>
    <w:rsid w:val="0020261F"/>
    <w:rsid w:val="00205483"/>
    <w:rsid w:val="0022621B"/>
    <w:rsid w:val="00227306"/>
    <w:rsid w:val="0024149E"/>
    <w:rsid w:val="0024441C"/>
    <w:rsid w:val="0025141A"/>
    <w:rsid w:val="00276EF9"/>
    <w:rsid w:val="00286E3D"/>
    <w:rsid w:val="002C4518"/>
    <w:rsid w:val="002D5ECB"/>
    <w:rsid w:val="002F5F7C"/>
    <w:rsid w:val="00305397"/>
    <w:rsid w:val="00310BDD"/>
    <w:rsid w:val="003346E3"/>
    <w:rsid w:val="003447B2"/>
    <w:rsid w:val="003A24E8"/>
    <w:rsid w:val="003C3ED5"/>
    <w:rsid w:val="003E4CF0"/>
    <w:rsid w:val="00414850"/>
    <w:rsid w:val="004231D5"/>
    <w:rsid w:val="00424D47"/>
    <w:rsid w:val="00436BAB"/>
    <w:rsid w:val="004644D3"/>
    <w:rsid w:val="00477D79"/>
    <w:rsid w:val="00495246"/>
    <w:rsid w:val="004C70E5"/>
    <w:rsid w:val="004D518B"/>
    <w:rsid w:val="00516502"/>
    <w:rsid w:val="00524773"/>
    <w:rsid w:val="00527771"/>
    <w:rsid w:val="00530272"/>
    <w:rsid w:val="00553A0D"/>
    <w:rsid w:val="005A6942"/>
    <w:rsid w:val="005C4834"/>
    <w:rsid w:val="005E1422"/>
    <w:rsid w:val="005E535D"/>
    <w:rsid w:val="00600792"/>
    <w:rsid w:val="006551F5"/>
    <w:rsid w:val="00670516"/>
    <w:rsid w:val="0067382B"/>
    <w:rsid w:val="00673DF8"/>
    <w:rsid w:val="00682430"/>
    <w:rsid w:val="00685F9A"/>
    <w:rsid w:val="006D470D"/>
    <w:rsid w:val="00705B3F"/>
    <w:rsid w:val="00781784"/>
    <w:rsid w:val="00782F79"/>
    <w:rsid w:val="00784278"/>
    <w:rsid w:val="00784792"/>
    <w:rsid w:val="00792CDD"/>
    <w:rsid w:val="007A1BCE"/>
    <w:rsid w:val="007C2AB2"/>
    <w:rsid w:val="007C3887"/>
    <w:rsid w:val="007C38C8"/>
    <w:rsid w:val="007C4942"/>
    <w:rsid w:val="007D2964"/>
    <w:rsid w:val="007E4C5F"/>
    <w:rsid w:val="007E4E00"/>
    <w:rsid w:val="008070B8"/>
    <w:rsid w:val="008246E5"/>
    <w:rsid w:val="00836BAB"/>
    <w:rsid w:val="008405E2"/>
    <w:rsid w:val="0086382E"/>
    <w:rsid w:val="0087611D"/>
    <w:rsid w:val="00885D26"/>
    <w:rsid w:val="008A3181"/>
    <w:rsid w:val="008B1729"/>
    <w:rsid w:val="008B4AA9"/>
    <w:rsid w:val="008E3A50"/>
    <w:rsid w:val="008F484F"/>
    <w:rsid w:val="008F609C"/>
    <w:rsid w:val="00910C0C"/>
    <w:rsid w:val="009204A3"/>
    <w:rsid w:val="00940791"/>
    <w:rsid w:val="00954117"/>
    <w:rsid w:val="009616A8"/>
    <w:rsid w:val="00971382"/>
    <w:rsid w:val="009A0E96"/>
    <w:rsid w:val="009A3F14"/>
    <w:rsid w:val="009C54BE"/>
    <w:rsid w:val="009C7BD8"/>
    <w:rsid w:val="009D19C6"/>
    <w:rsid w:val="009F47B4"/>
    <w:rsid w:val="00A0043B"/>
    <w:rsid w:val="00A105D7"/>
    <w:rsid w:val="00A41E14"/>
    <w:rsid w:val="00A44433"/>
    <w:rsid w:val="00A613C6"/>
    <w:rsid w:val="00A700BA"/>
    <w:rsid w:val="00A93106"/>
    <w:rsid w:val="00AA6446"/>
    <w:rsid w:val="00AD01D1"/>
    <w:rsid w:val="00AD52A4"/>
    <w:rsid w:val="00AD56C5"/>
    <w:rsid w:val="00AE7280"/>
    <w:rsid w:val="00B021DB"/>
    <w:rsid w:val="00B075CA"/>
    <w:rsid w:val="00B27107"/>
    <w:rsid w:val="00B62B6A"/>
    <w:rsid w:val="00B97212"/>
    <w:rsid w:val="00BA70B0"/>
    <w:rsid w:val="00BC2538"/>
    <w:rsid w:val="00BF69BA"/>
    <w:rsid w:val="00C22191"/>
    <w:rsid w:val="00C31DDD"/>
    <w:rsid w:val="00C4142B"/>
    <w:rsid w:val="00C461E2"/>
    <w:rsid w:val="00C501D5"/>
    <w:rsid w:val="00C55840"/>
    <w:rsid w:val="00C7593C"/>
    <w:rsid w:val="00CA1FC5"/>
    <w:rsid w:val="00CA2636"/>
    <w:rsid w:val="00CB2974"/>
    <w:rsid w:val="00CD5675"/>
    <w:rsid w:val="00CF015D"/>
    <w:rsid w:val="00D4277A"/>
    <w:rsid w:val="00D675F9"/>
    <w:rsid w:val="00D72069"/>
    <w:rsid w:val="00D8126E"/>
    <w:rsid w:val="00DC24EA"/>
    <w:rsid w:val="00E0558B"/>
    <w:rsid w:val="00E10590"/>
    <w:rsid w:val="00E207F6"/>
    <w:rsid w:val="00E236DE"/>
    <w:rsid w:val="00E406CA"/>
    <w:rsid w:val="00E40DE8"/>
    <w:rsid w:val="00E42716"/>
    <w:rsid w:val="00E60A61"/>
    <w:rsid w:val="00E667BA"/>
    <w:rsid w:val="00E86239"/>
    <w:rsid w:val="00E8732D"/>
    <w:rsid w:val="00EB0CC3"/>
    <w:rsid w:val="00EB7C90"/>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9D19C6"/>
    <w:rPr>
      <w:color w:val="808080"/>
      <w:bdr w:space="0" w:sz="0" w:color="auto" w:val="none"/>
      <w:shd w:fill="auto" w:color="auto" w:val="clear"/>
    </w:rPr>
  </w:style>
  <w:style w:customStyle="true" w:styleId="eSPISCCParagraphDefaultFont" w:type="character">
    <w:name w:val="eSPIS_CC_Paragraph Default Font"/>
    <w:basedOn w:val="Zadanifontodlomka"/>
    <w:rsid w:val="009D19C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D19C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D19C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D19C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9D19C6"/>
    <w:rPr>
      <w:color w:val="808080"/>
      <w:bdr w:color="auto" w:space="0" w:sz="0" w:val="none"/>
      <w:shd w:color="auto" w:fill="auto" w:val="clear"/>
    </w:rPr>
  </w:style>
  <w:style w:customStyle="1" w:styleId="eSPISCCParagraphDefaultFont" w:type="character">
    <w:name w:val="eSPIS_CC_Paragraph Default Font"/>
    <w:basedOn w:val="Zadanifontodlomka"/>
    <w:rsid w:val="009D19C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D19C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D19C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D19C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1022</izvorni_sadrzaj>
    <derivirana_varijabla naziv="DomainObject.Predmet.Broj_1">1022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St-1022/2017</izvorni_sadrzaj>
    <derivirana_varijabla naziv="DomainObject.Predmet.OznakaBroj_1">St-1022/2017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SLAVA I PETER CHARTER d.o.o. za prijevoz, trgovinu i ugostiteljstvo</izvorni_sadrzaj>
    <derivirana_varijabla naziv="DomainObject.Predmet.ProtustrankaFormated_1">  SLAVA I PETER CHARTER d.o.o. za prijevoz, trgovinu i ugostiteljstvo</derivirana_varijabla>
  </DomainObject.Predmet.ProtustrankaFormated>
  <DomainObject.Predmet.ProtustrankaFormatedOIB>
    <izvorni_sadrzaj>  SLAVA I PETER CHARTER d.o.o. za prijevoz, trgovinu i ugostiteljstvo, OIB 23973420511</izvorni_sadrzaj>
    <derivirana_varijabla naziv="DomainObject.Predmet.ProtustrankaFormatedOIB_1">  SLAVA I PETER CHARTER d.o.o. za prijevoz, trgovinu i ugostiteljstvo, OIB 23973420511</derivirana_varijabla>
  </DomainObject.Predmet.ProtustrankaFormatedOIB>
  <DomainObject.Predmet.ProtustrankaFormatedWithAdress>
    <izvorni_sadrzaj> SLAVA I PETER CHARTER d.o.o. za prijevoz, trgovinu i ugostiteljstvo, Lokva Rogoznica/bb, 21317 Lokva</izvorni_sadrzaj>
    <derivirana_varijabla naziv="DomainObject.Predmet.ProtustrankaFormatedWithAdress_1"> SLAVA I PETER CHARTER d.o.o. za prijevoz, trgovinu i ugostiteljstvo, Lokva Rogoznica/bb, 21317 Lokva</derivirana_varijabla>
  </DomainObject.Predmet.ProtustrankaFormatedWithAdress>
  <DomainObject.Predmet.ProtustrankaFormatedWithAdressOIB>
    <izvorni_sadrzaj> SLAVA I PETER CHARTER d.o.o. za prijevoz, trgovinu i ugostiteljstvo, OIB 23973420511, Lokva Rogoznica/bb, 21317 Lokva</izvorni_sadrzaj>
    <derivirana_varijabla naziv="DomainObject.Predmet.ProtustrankaFormatedWithAdressOIB_1"> SLAVA I PETER CHARTER d.o.o. za prijevoz, trgovinu i ugostiteljstvo, OIB 23973420511, Lokva Rogoznica/bb, 21317 Lokva</derivirana_varijabla>
  </DomainObject.Predmet.ProtustrankaFormatedWithAdressOIB>
  <DomainObject.Predmet.ProtustrankaWithAdress>
    <izvorni_sadrzaj>SLAVA I PETER CHARTER d.o.o. za prijevoz, trgovinu i ugostiteljstvo Lokva Rogoznica/bb, 21317 Lokva</izvorni_sadrzaj>
    <derivirana_varijabla naziv="DomainObject.Predmet.ProtustrankaWithAdress_1">SLAVA I PETER CHARTER d.o.o. za prijevoz, trgovinu i ugostiteljstvo Lokva Rogoznica/bb, 21317 Lokva</derivirana_varijabla>
  </DomainObject.Predmet.ProtustrankaWithAdress>
  <DomainObject.Predmet.ProtustrankaWithAdressOIB>
    <izvorni_sadrzaj>SLAVA I PETER CHARTER d.o.o. za prijevoz, trgovinu i ugostiteljstvo, OIB 23973420511, Lokva Rogoznica/bb, 21317 Lokva</izvorni_sadrzaj>
    <derivirana_varijabla naziv="DomainObject.Predmet.ProtustrankaWithAdressOIB_1">SLAVA I PETER CHARTER d.o.o. za prijevoz, trgovinu i ugostiteljstvo, OIB 23973420511, Lokva Rogoznica/bb, 21317 Lokva</derivirana_varijabla>
  </DomainObject.Predmet.ProtustrankaWithAdressOIB>
  <DomainObject.Predmet.ProtustrankaNazivFormated>
    <izvorni_sadrzaj>SLAVA I PETER CHARTER d.o.o. za prijevoz, trgovinu i ugostiteljstvo</izvorni_sadrzaj>
    <derivirana_varijabla naziv="DomainObject.Predmet.ProtustrankaNazivFormated_1">SLAVA I PETER CHARTER d.o.o. za prijevoz, trgovinu i ugostiteljstvo</derivirana_varijabla>
  </DomainObject.Predmet.ProtustrankaNazivFormated>
  <DomainObject.Predmet.ProtustrankaNazivFormatedOIB>
    <izvorni_sadrzaj>SLAVA I PETER CHARTER d.o.o. za prijevoz, trgovinu i ugostiteljstvo, OIB 23973420511</izvorni_sadrzaj>
    <derivirana_varijabla naziv="DomainObject.Predmet.ProtustrankaNazivFormatedOIB_1">SLAVA I PETER CHARTER d.o.o. za prijevoz, trgovinu i ugostiteljstvo, OIB 23973420511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Splitu</izvorni_sadrzaj>
    <derivirana_varijabla naziv="DomainObject.Predmet.StrankaFormated_1">  RH, Ministarstvo financija zastupanog po punomoćniku Županijsko državno odvjetništvo u Splitu</derivirana_varijabla>
  </DomainObject.Predmet.StrankaFormated>
  <DomainObject.Predmet.StrankaFormatedOIB>
    <izvorni_sadrzaj>  RH, Ministarstvo financija, OIB 18683136487 zastupanog po punomoćniku Županijsko državno odvjetništvo u Splitu</izvorni_sadrzaj>
    <derivirana_varijabla naziv="DomainObject.Predmet.StrankaFormatedOIB_1">  RH, Ministarstvo financija, OIB 18683136487 zastupanog po punomoćniku Županijsko državno odvjetništvo u Splitu</derivirana_varijabla>
  </DomainObject.Predmet.StrankaFormatedOIB>
  <DomainObject.Predmet.StrankaFormatedWithAdress>
    <izvorni_sadrzaj> RH, Ministarstvo financija zastupanog po punomoćniku Županijsko državno odvjetništvo u Splitu</izvorni_sadrzaj>
    <derivirana_varijabla naziv="DomainObject.Predmet.StrankaFormatedWithAdress_1"> RH, Ministarstvo financija zastupanog po punomoćniku Županijsko državno odvjetništvo u Splitu</derivirana_varijabla>
  </DomainObject.Predmet.StrankaFormatedWithAdress>
  <DomainObject.Predmet.StrankaFormatedWithAdressOIB>
    <izvorni_sadrzaj> RH, Ministarstvo financija, OIB 18683136487 zastupanog po punomoćniku Županijsko državno odvjetništvo u Splitu</izvorni_sadrzaj>
    <derivirana_varijabla naziv="DomainObject.Predmet.StrankaFormatedWithAdressOIB_1"> RH, Ministarstvo financija, OIB 18683136487 zastupanog po punomoćniku Županijsko državno odvjetništvo u Splitu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RH, Ministarstvo financija zastupanog po punomoćniku Županijsko državno odvjetništvo u Splitu</item>
    </izvorni_sadrzaj>
    <derivirana_varijabla naziv="DomainObject.Predmet.StrankaListFormated_1">
      <item>RH, Ministarstvo financija zastupanog po punomoćniku Županijsko državno odvjetništvo u Splitu</item>
    </derivirana_varijabla>
  </DomainObject.Predmet.StrankaListFormated>
  <DomainObject.Predmet.StrankaListFormatedOIB>
    <izvorni_sadrzaj>
      <item>RH, Ministarstvo financija, OIB 18683136487 zastupanog po punomoćniku Županijsko državno odvjetništvo u Splitu</item>
    </izvorni_sadrzaj>
    <derivirana_varijabla naziv="DomainObject.Predmet.StrankaListFormatedOIB_1">
      <item>RH, Ministarstvo financija, OIB 18683136487 zastupanog po punomoćniku Županijsko državno odvjetništvo u Splitu</item>
    </derivirana_varijabla>
  </DomainObject.Predmet.StrankaListFormatedOIB>
  <DomainObject.Predmet.StrankaListFormatedWithAdress>
    <izvorni_sadrzaj>
      <item>RH, Ministarstvo financija zastupanog po punomoćniku Županijsko državno odvjetništvo u Splitu</item>
    </izvorni_sadrzaj>
    <derivirana_varijabla naziv="DomainObject.Predmet.StrankaListFormatedWithAdress_1">
      <item>RH, Ministarstvo financija zastupanog po punomoćniku Županijsko državno odvjetništvo u Splitu</item>
    </derivirana_varijabla>
  </DomainObject.Predmet.StrankaListFormatedWithAdress>
  <DomainObject.Predmet.StrankaListFormatedWithAdressOIB>
    <izvorni_sadrzaj>
      <item>RH, Ministarstvo financija, OIB 18683136487 zastupanog po punomoćniku Županijsko državno odvjetništvo u Splitu</item>
    </izvorni_sadrzaj>
    <derivirana_varijabla naziv="DomainObject.Predmet.StrankaListFormatedWithAdressOIB_1">
      <item>RH, Ministarstvo financija, OIB 18683136487 zastupanog po punomoćniku Županijsko državno odvjetništvo u Splitu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SLAVA I PETER CHARTER d.o.o. za prijevoz, trgovinu i ugostiteljstvo</item>
    </izvorni_sadrzaj>
    <derivirana_varijabla naziv="DomainObject.Predmet.ProtuStrankaListFormated_1">
      <item>SLAVA I PETER CHARTER d.o.o. za prijevoz, trgovinu i ugostiteljstvo</item>
    </derivirana_varijabla>
  </DomainObject.Predmet.ProtuStrankaListFormated>
  <DomainObject.Predmet.ProtuStrankaListFormatedOIB>
    <izvorni_sadrzaj>
      <item>SLAVA I PETER CHARTER d.o.o. za prijevoz, trgovinu i ugostiteljstvo, OIB 23973420511</item>
    </izvorni_sadrzaj>
    <derivirana_varijabla naziv="DomainObject.Predmet.ProtuStrankaListFormatedOIB_1">
      <item>SLAVA I PETER CHARTER d.o.o. za prijevoz, trgovinu i ugostiteljstvo, OIB 23973420511</item>
    </derivirana_varijabla>
  </DomainObject.Predmet.ProtuStrankaListFormatedOIB>
  <DomainObject.Predmet.ProtuStrankaListFormatedWithAdress>
    <izvorni_sadrzaj>
      <item>SLAVA I PETER CHARTER d.o.o. za prijevoz, trgovinu i ugostiteljstvo, Lokva Rogoznica/bb, 21317 Lokva</item>
    </izvorni_sadrzaj>
    <derivirana_varijabla naziv="DomainObject.Predmet.ProtuStrankaListFormatedWithAdress_1">
      <item>SLAVA I PETER CHARTER d.o.o. za prijevoz, trgovinu i ugostiteljstvo, Lokva Rogoznica/bb, 21317 Lokva</item>
    </derivirana_varijabla>
  </DomainObject.Predmet.ProtuStrankaListFormatedWithAdress>
  <DomainObject.Predmet.ProtuStrankaListFormatedWithAdressOIB>
    <izvorni_sadrzaj>
      <item>SLAVA I PETER CHARTER d.o.o. za prijevoz, trgovinu i ugostiteljstvo, OIB 23973420511, Lokva Rogoznica/bb, 21317 Lokva</item>
    </izvorni_sadrzaj>
    <derivirana_varijabla naziv="DomainObject.Predmet.ProtuStrankaListFormatedWithAdressOIB_1">
      <item>SLAVA I PETER CHARTER d.o.o. za prijevoz, trgovinu i ugostiteljstvo, OIB 23973420511, Lokva Rogoznica/bb, 21317 Lokva</item>
    </derivirana_varijabla>
  </DomainObject.Predmet.ProtuStrankaListFormatedWithAdressOIB>
  <DomainObject.Predmet.ProtuStrankaListNazivFormated>
    <izvorni_sadrzaj>
      <item>SLAVA I PETER CHARTER d.o.o. za prijevoz, trgovinu i ugostiteljstvo</item>
    </izvorni_sadrzaj>
    <derivirana_varijabla naziv="DomainObject.Predmet.ProtuStrankaListNazivFormated_1">
      <item>SLAVA I PETER CHARTER d.o.o. za prijevoz, trgovinu i ugostiteljstvo</item>
    </derivirana_varijabla>
  </DomainObject.Predmet.ProtuStrankaListNazivFormated>
  <DomainObject.Predmet.ProtuStrankaListNazivFormatedOIB>
    <izvorni_sadrzaj>
      <item>SLAVA I PETER CHARTER d.o.o. za prijevoz, trgovinu i ugostiteljstvo, OIB 23973420511</item>
    </izvorni_sadrzaj>
    <derivirana_varijabla naziv="DomainObject.Predmet.ProtuStrankaListNazivFormatedOIB_1">
      <item>SLAVA I PETER CHARTER d.o.o. za prijevoz, trgovinu i ugostiteljstvo, OIB 23973420511</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OIB 75666130770 punomoćnik sudionika u postupku RH, Ministarstvo financija</item>
    </izvorni_sadrzaj>
    <derivirana_varijabla naziv="DomainObject.Predmet.OstaliListFormatedOIB_1">
      <item>Županijsko državno odvjetništvo u Splitu, OIB 75666130770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OIB 75666130770 punomoćnik sudionika u postupku RH, Ministarstvo financija</item>
    </izvorni_sadrzaj>
    <derivirana_varijabla naziv="DomainObject.Predmet.OstaliListFormatedWithAdressOIB_1">
      <item>Županijsko državno odvjetništvo u Splitu, OIB 75666130770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75666130770</item>
    </izvorni_sadrzaj>
    <derivirana_varijabla naziv="DomainObject.Predmet.OstaliListNazivFormatedOIB_1">
      <item>Županijsko državno odvjetništvo u Splitu, OIB 75666130770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SLAVA I PETER CHARTER d.o.o. za prijevoz, trgovinu i ugostiteljstvo</izvorni_sadrzaj>
    <derivirana_varijabla naziv="DomainObject.Predmet.ProtustrankaIDrugi_1">SLAVA I PETER CHARTER d.o.o. za prijevoz, trgovinu i ugostiteljstvo</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SLAVA I PETER CHARTER d.o.o. za prijevoz, trgovinu i ugostiteljstvo, OIB 23973420511, Lokva Rogoznica/bb, 21317 Lokva</izvorni_sadrzaj>
    <derivirana_varijabla naziv="DomainObject.Predmet.ProtustrankaIDrugiAdressOIB_1">SLAVA I PETER CHARTER d.o.o. za prijevoz, trgovinu i ugostiteljstvo, OIB 23973420511, Lokva Rogoznica/bb, 21317 Lokva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SLAVA I PETER CHARTER d.o.o. za prijevoz, trgovinu i ugostiteljstvo</item>
      <item>RH, Ministarstvo financija</item>
      <item>Županijsko državno odvjetništvo u Splitu</item>
    </izvorni_sadrzaj>
    <derivirana_varijabla naziv="DomainObject.Predmet.SudioniciListNaziv_1">
      <item>SLAVA I PETER CHARTER d.o.o. za prijevoz, trgovinu i ugostiteljstvo</item>
      <item>RH, Ministarstvo financija</item>
      <item>Županijsko državno odvjetništvo u Splitu</item>
    </derivirana_varijabla>
  </DomainObject.Predmet.SudioniciListNaziv>
  <DomainObject.Predmet.SudioniciListAdressOIB>
    <izvorni_sadrzaj>
      <item>SLAVA I PETER CHARTER d.o.o. za prijevoz, trgovinu i ugostiteljstvo, OIB 23973420511, Lokva Rogoznica/bb,21317 Lokva</item>
      <item>RH, Ministarstvo financija, OIB 18683136487</item>
      <item>Županijsko državno odvjetništvo u Splitu, OIB 75666130770</item>
    </izvorni_sadrzaj>
    <derivirana_varijabla naziv="DomainObject.Predmet.SudioniciListAdressOIB_1">
      <item>SLAVA I PETER CHARTER d.o.o. za prijevoz, trgovinu i ugostiteljstvo, OIB 23973420511, Lokva Rogoznica/bb,21317 Lokva</item>
      <item>RH, Ministarstvo financija, OIB 18683136487</item>
      <item>Županijsko državno odvjetništvo u Splitu, OIB 75666130770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23973420511</item>
      <item>, OIB 18683136487</item>
      <item>, OIB 75666130770</item>
    </izvorni_sadrzaj>
    <derivirana_varijabla naziv="DomainObject.Predmet.SudioniciListNazivOIB_1">
      <item>, OIB 23973420511</item>
      <item>, OIB 18683136487</item>
      <item>, OIB 75666130770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19. veljače 2019.</izvorni_sadrzaj>
    <derivirana_varijabla naziv="DomainObject.PredzadnjaOdlukaIzPredmeta.DatumDonosenjaOdluke_1">19. veljače 2019.</derivirana_varijabla>
  </DomainObject.PredzadnjaOdlukaIzPredmeta.DatumDonosenjaOdluke>
  <DomainObject.PredzadnjaOdlukaIzPredmeta.Oznaka>
    <izvorni_sadrzaj>St-1022/2017-7</izvorni_sadrzaj>
    <derivirana_varijabla naziv="DomainObject.PredzadnjaOdlukaIzPredmeta.Oznaka_1">St-1022/2017-7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DE633E-5494-4D48-9814-777CF946B1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1323</properties:Words>
  <properties:Characters>7527</properties:Characters>
  <properties:Lines>159</properties:Lines>
  <properties:Paragraphs>37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2019-03-14T09:27:00Z</dcterms:created>
  <dc:creator>Zrinka Ćosić</dc:creator>
  <cp:lastModifiedBy>Zrinka Ćosić</cp:lastModifiedBy>
  <cp:lastPrinted>2019-03-01T13:38:00Z</cp:lastPrinted>
  <dcterms:modified xmlns:xsi="http://www.w3.org/2001/XMLSchema-instance" xsi:type="dcterms:W3CDTF">2019-03-14T14:13:00Z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(St-1022-2017 - rješenje - poziv zz-u da uplati predujam 1.000,00 kn i 4.000,00 kn, RH podnijela POSP nakon skraćenog, SZ (2015).docx)</vt:lpwstr>
  </prop:property>
  <prop:property name="CC_coloring" pid="4" fmtid="{D5CDD505-2E9C-101B-9397-08002B2CF9AE}">
    <vt:bool>false</vt:bool>
  </prop:property>
  <prop:property name="BrojStranica" pid="5" fmtid="{D5CDD505-2E9C-101B-9397-08002B2CF9AE}">
    <vt:i4>4</vt:i4>
  </prop:property>
</prop:Properties>
</file>