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ca91" w14:paraId="66cca91" w:rsidRDefault="00387925" w:rsidP="00387925" w:rsidR="00DC3620" w:rsidRPr="00F92CC9">
      <w:pPr>
        <w:ind w:firstLine="285" w:left="708"/>
        <w15:collapsed w:val="false"/>
        <w:rPr>
          <w:color w:val="000000"/>
        </w:rPr>
      </w:pPr>
      <w:bookmarkStart w:name="_GoBack" w:id="0"/>
      <w:bookmarkEnd w:id="0"/>
      <w:r w:rsidRPr="00F92CC9"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F92CC9">
      <w:pPr>
        <w:rPr>
          <w:b/>
        </w:rPr>
      </w:pPr>
      <w:r w:rsidRPr="00F92CC9">
        <w:rPr>
          <w:color w:val="000000"/>
        </w:rPr>
        <w:t xml:space="preserve">        </w:t>
      </w:r>
      <w:r w:rsidRPr="00F92CC9">
        <w:rPr>
          <w:b/>
        </w:rPr>
        <w:t>REPUBLIKA HRVATSKA</w:t>
      </w:r>
    </w:p>
    <w:p w:rsidRDefault="00DC3620" w:rsidP="00DC3620" w:rsidR="00DC3620" w:rsidRPr="00F92CC9">
      <w:pPr>
        <w:rPr>
          <w:b/>
        </w:rPr>
      </w:pPr>
      <w:r w:rsidRPr="00F92CC9">
        <w:rPr>
          <w:b/>
        </w:rPr>
        <w:t xml:space="preserve">    TRGOVAČKI SUD U SPLITU</w:t>
      </w:r>
    </w:p>
    <w:p w:rsidRDefault="00DC3620" w:rsidP="0032753F" w:rsidR="00DC3620" w:rsidRPr="00F92CC9">
      <w:pPr>
        <w:rPr>
          <w:b/>
        </w:rPr>
      </w:pPr>
      <w:r w:rsidRPr="00F92CC9">
        <w:rPr>
          <w:b/>
        </w:rPr>
        <w:t xml:space="preserve">   STALNA SLUŽBA DUBROVNIK </w:t>
      </w:r>
    </w:p>
    <w:p w:rsidRDefault="00DC3620" w:rsidP="0032753F" w:rsidR="00DC3620" w:rsidRPr="00F92CC9">
      <w:pPr>
        <w:rPr>
          <w:b/>
        </w:rPr>
      </w:pPr>
      <w:r w:rsidRPr="00F92CC9">
        <w:rPr>
          <w:b/>
        </w:rPr>
        <w:t xml:space="preserve">           Dr. Ante Starčevića 23</w:t>
      </w:r>
    </w:p>
    <w:p w:rsidRDefault="00D76FF6" w:rsidP="00B70172" w:rsidR="00B70172" w:rsidRPr="00F92CC9">
      <w:pPr>
        <w:jc w:val="right"/>
        <w:rPr>
          <w:b/>
        </w:rPr>
      </w:pPr>
      <w:r w:rsidRPr="00F92CC9">
        <w:rPr>
          <w:b/>
        </w:rPr>
        <w:t xml:space="preserve">Posl. br. </w:t>
      </w:r>
      <w:r w:rsidR="00502BB2" w:rsidRPr="00F92CC9">
        <w:rPr>
          <w:b/>
        </w:rPr>
        <w:t>18 St-</w:t>
      </w:r>
      <w:r w:rsidR="002E0A0C">
        <w:rPr>
          <w:b/>
        </w:rPr>
        <w:t>20</w:t>
      </w:r>
      <w:r w:rsidR="00B54F99">
        <w:rPr>
          <w:b/>
        </w:rPr>
        <w:t>64</w:t>
      </w:r>
      <w:r w:rsidRPr="00F92CC9">
        <w:rPr>
          <w:b/>
        </w:rPr>
        <w:t>/</w:t>
      </w:r>
      <w:r w:rsidR="00DD7227" w:rsidRPr="00F92CC9">
        <w:rPr>
          <w:b/>
        </w:rPr>
        <w:t>201</w:t>
      </w:r>
      <w:r w:rsidR="004F4E2C" w:rsidRPr="00F92CC9">
        <w:rPr>
          <w:b/>
        </w:rPr>
        <w:t>6</w:t>
      </w:r>
    </w:p>
    <w:p w:rsidRDefault="00EF6C3B" w:rsidP="00B70172" w:rsidR="00EF6C3B" w:rsidRPr="00F92CC9">
      <w:pPr>
        <w:jc w:val="right"/>
        <w:rPr>
          <w:b/>
        </w:rPr>
      </w:pPr>
    </w:p>
    <w:p w:rsidRDefault="00DC3620" w:rsidP="00DC3620" w:rsidR="00DC3620" w:rsidRPr="00F92CC9">
      <w:pPr>
        <w:jc w:val="center"/>
        <w:rPr>
          <w:b/>
        </w:rPr>
      </w:pPr>
    </w:p>
    <w:p w:rsidRDefault="00DC3620" w:rsidP="00DC3620" w:rsidR="00DC3620" w:rsidRPr="00F92CC9">
      <w:pPr>
        <w:jc w:val="center"/>
        <w:rPr>
          <w:b/>
        </w:rPr>
      </w:pPr>
      <w:r w:rsidRPr="00F92CC9">
        <w:rPr>
          <w:b/>
        </w:rPr>
        <w:t>R E P U B L I K A    H R V A T S K A</w:t>
      </w:r>
    </w:p>
    <w:p w:rsidRDefault="00DC3620" w:rsidP="00DC3620" w:rsidR="00DC3620" w:rsidRPr="00F92CC9">
      <w:pPr>
        <w:jc w:val="center"/>
        <w:rPr>
          <w:b/>
        </w:rPr>
      </w:pPr>
    </w:p>
    <w:p w:rsidRDefault="00AB6208" w:rsidP="005937CB" w:rsidR="005937CB" w:rsidRPr="00F92CC9">
      <w:pPr>
        <w:jc w:val="center"/>
        <w:rPr>
          <w:b/>
        </w:rPr>
      </w:pPr>
      <w:r w:rsidRPr="00F92CC9">
        <w:rPr>
          <w:b/>
        </w:rPr>
        <w:t>Z A K L J U Č A K</w:t>
      </w:r>
    </w:p>
    <w:p w:rsidRDefault="005937CB" w:rsidP="005937CB" w:rsidR="005937CB" w:rsidRPr="00F92CC9">
      <w:pPr>
        <w:jc w:val="both"/>
      </w:pPr>
    </w:p>
    <w:p w:rsidRDefault="005937CB" w:rsidP="005937CB" w:rsidR="00B70172" w:rsidRPr="00F92CC9">
      <w:pPr>
        <w:ind w:firstLine="708"/>
        <w:jc w:val="both"/>
      </w:pPr>
      <w:r w:rsidRPr="00F92CC9">
        <w:t xml:space="preserve">Trgovački sud u Splitu, Stalna služba u Dubrovniku, po sucu tog suda Katarini Franković, kao sucu pojedincu, u stečajnom postupku nad dužnikom </w:t>
      </w:r>
      <w:r w:rsidR="00B54F99" w:rsidRPr="00B54F99">
        <w:t>LPG ULAGANJA d.o.o. „u stečaju“ Petra Hektorovića 46, Dubrovnik, MBS: 090019711, OIB: 86039436732, zastupanog po stečajnom upravitelju Ante Gabelica, Split, R. Boškovića 7/125, OIB: 68765596631</w:t>
      </w:r>
      <w:r w:rsidRPr="00F92CC9">
        <w:t xml:space="preserve">, dana </w:t>
      </w:r>
      <w:r w:rsidR="00B54F99">
        <w:t>13</w:t>
      </w:r>
      <w:r w:rsidRPr="00F92CC9">
        <w:t xml:space="preserve">. </w:t>
      </w:r>
      <w:r w:rsidR="00B54F99">
        <w:t>kolovoza</w:t>
      </w:r>
      <w:r w:rsidRPr="00F92CC9">
        <w:t xml:space="preserve"> 201</w:t>
      </w:r>
      <w:r w:rsidR="002E0A0C">
        <w:t>8</w:t>
      </w:r>
      <w:r w:rsidRPr="00F92CC9">
        <w:t>. godine</w:t>
      </w:r>
    </w:p>
    <w:p w:rsidRDefault="00B70172" w:rsidP="00B70172" w:rsidR="00B70172" w:rsidRPr="00F92CC9">
      <w:pPr>
        <w:jc w:val="both"/>
      </w:pPr>
    </w:p>
    <w:p w:rsidRDefault="00AB6208" w:rsidP="00B70172" w:rsidR="00B70172" w:rsidRPr="00F92CC9">
      <w:pPr>
        <w:jc w:val="center"/>
        <w:rPr>
          <w:b/>
        </w:rPr>
      </w:pPr>
      <w:r w:rsidRPr="00F92CC9">
        <w:rPr>
          <w:b/>
        </w:rPr>
        <w:t xml:space="preserve">z a k l j u č </w:t>
      </w:r>
      <w:r w:rsidR="00B70172" w:rsidRPr="00F92CC9">
        <w:rPr>
          <w:b/>
        </w:rPr>
        <w:t>i o    j e</w:t>
      </w:r>
    </w:p>
    <w:p w:rsidRDefault="0098713B" w:rsidP="0098713B" w:rsidR="0098713B" w:rsidRPr="00F92CC9">
      <w:pPr>
        <w:pStyle w:val="Tijeloteksta"/>
        <w:rPr>
          <w:b/>
          <w:szCs w:val="24"/>
        </w:rPr>
      </w:pPr>
    </w:p>
    <w:p w:rsidRDefault="00CC45F4" w:rsidP="0098713B" w:rsidR="0098713B" w:rsidRPr="00F92CC9">
      <w:pPr>
        <w:pStyle w:val="Tijeloteksta"/>
        <w:numPr>
          <w:ilvl w:val="0"/>
          <w:numId w:val="6"/>
        </w:numPr>
        <w:ind w:hanging="567" w:left="567"/>
        <w:rPr>
          <w:szCs w:val="24"/>
        </w:rPr>
      </w:pPr>
      <w:r w:rsidRPr="00F92CC9">
        <w:rPr>
          <w:szCs w:val="24"/>
        </w:rPr>
        <w:t>Nalaže se Financijsko</w:t>
      </w:r>
      <w:r w:rsidR="004F4E2C" w:rsidRPr="00F92CC9">
        <w:rPr>
          <w:szCs w:val="24"/>
        </w:rPr>
        <w:t xml:space="preserve">j </w:t>
      </w:r>
      <w:r w:rsidR="001F3B8A">
        <w:rPr>
          <w:szCs w:val="24"/>
        </w:rPr>
        <w:t>agenciji postupiti po zahtjevu</w:t>
      </w:r>
      <w:r w:rsidRPr="00F92CC9">
        <w:rPr>
          <w:szCs w:val="24"/>
        </w:rPr>
        <w:t xml:space="preserve"> za prodaju nekretnin</w:t>
      </w:r>
      <w:r w:rsidR="00B54F99">
        <w:rPr>
          <w:szCs w:val="24"/>
        </w:rPr>
        <w:t>e</w:t>
      </w:r>
      <w:r w:rsidRPr="00F92CC9">
        <w:rPr>
          <w:szCs w:val="24"/>
        </w:rPr>
        <w:t xml:space="preserve"> u stečajnom postupku koji se pred </w:t>
      </w:r>
      <w:r w:rsidR="00502BB2" w:rsidRPr="00F92CC9">
        <w:rPr>
          <w:szCs w:val="24"/>
        </w:rPr>
        <w:t>ovim sudom vodi pod posl.br. St-</w:t>
      </w:r>
      <w:r w:rsidR="00B54F99">
        <w:rPr>
          <w:szCs w:val="24"/>
        </w:rPr>
        <w:t>2064</w:t>
      </w:r>
      <w:r w:rsidRPr="00F92CC9">
        <w:rPr>
          <w:szCs w:val="24"/>
        </w:rPr>
        <w:t>/201</w:t>
      </w:r>
      <w:r w:rsidR="000030AF">
        <w:rPr>
          <w:szCs w:val="24"/>
        </w:rPr>
        <w:t>6</w:t>
      </w:r>
      <w:r w:rsidRPr="00F92CC9">
        <w:rPr>
          <w:szCs w:val="24"/>
        </w:rPr>
        <w:t xml:space="preserve"> od</w:t>
      </w:r>
      <w:r w:rsidR="000030AF">
        <w:rPr>
          <w:szCs w:val="24"/>
        </w:rPr>
        <w:t xml:space="preserve"> </w:t>
      </w:r>
      <w:r w:rsidR="00B54F99">
        <w:rPr>
          <w:szCs w:val="24"/>
        </w:rPr>
        <w:t>28</w:t>
      </w:r>
      <w:r w:rsidR="00DD7601" w:rsidRPr="00F92CC9">
        <w:rPr>
          <w:szCs w:val="24"/>
        </w:rPr>
        <w:t xml:space="preserve">. </w:t>
      </w:r>
      <w:r w:rsidR="00B54F99">
        <w:rPr>
          <w:szCs w:val="24"/>
        </w:rPr>
        <w:t>svib</w:t>
      </w:r>
      <w:r w:rsidR="002E0A0C">
        <w:rPr>
          <w:szCs w:val="24"/>
        </w:rPr>
        <w:t>nj</w:t>
      </w:r>
      <w:r w:rsidR="00DB78F2" w:rsidRPr="00F92CC9">
        <w:rPr>
          <w:szCs w:val="24"/>
        </w:rPr>
        <w:t>a</w:t>
      </w:r>
      <w:r w:rsidR="00DD7601" w:rsidRPr="00F92CC9">
        <w:rPr>
          <w:szCs w:val="24"/>
        </w:rPr>
        <w:t xml:space="preserve"> 201</w:t>
      </w:r>
      <w:r w:rsidR="002E0A0C">
        <w:rPr>
          <w:szCs w:val="24"/>
        </w:rPr>
        <w:t>8</w:t>
      </w:r>
      <w:r w:rsidR="00DD7601" w:rsidRPr="00F92CC9">
        <w:rPr>
          <w:szCs w:val="24"/>
        </w:rPr>
        <w:t>. godine.</w:t>
      </w:r>
    </w:p>
    <w:p w:rsidRDefault="0029150F" w:rsidP="0029150F" w:rsidR="0029150F" w:rsidRPr="00F92CC9"/>
    <w:p w:rsidRDefault="00971B2F" w:rsidP="0029150F" w:rsidR="00971B2F" w:rsidRPr="00F92CC9"/>
    <w:p w:rsidRDefault="0029150F" w:rsidP="0029150F" w:rsidR="0029150F" w:rsidRPr="00F92CC9">
      <w:pPr>
        <w:pStyle w:val="Naslov2"/>
        <w:rPr>
          <w:szCs w:val="24"/>
        </w:rPr>
      </w:pPr>
      <w:r w:rsidRPr="00F92CC9">
        <w:rPr>
          <w:szCs w:val="24"/>
        </w:rPr>
        <w:t xml:space="preserve"> Obrazloženje</w:t>
      </w:r>
    </w:p>
    <w:p w:rsidRDefault="0029150F" w:rsidP="0029150F" w:rsidR="0029150F" w:rsidRPr="00F92CC9">
      <w:pPr>
        <w:rPr>
          <w:b/>
        </w:rPr>
      </w:pPr>
    </w:p>
    <w:p w:rsidRDefault="0029150F" w:rsidP="0029150F" w:rsidR="008F4B44" w:rsidRPr="00F92CC9">
      <w:pPr>
        <w:jc w:val="both"/>
      </w:pPr>
      <w:r w:rsidRPr="00F92CC9">
        <w:tab/>
      </w:r>
      <w:r w:rsidR="00B54F99" w:rsidRPr="00B54F99">
        <w:t>Rješenjem o prodaji posl.br. St-2064/2016-36 od 20. studenoga 2017. godine određena je prodaja imovine</w:t>
      </w:r>
      <w:r w:rsidR="00B54F99">
        <w:t>, a zaključkom o prodaji</w:t>
      </w:r>
      <w:r w:rsidR="00B54F99" w:rsidRPr="00B54F99">
        <w:t xml:space="preserve"> Posl.br. 18 St-2064/2016-46</w:t>
      </w:r>
      <w:r w:rsidR="00B54F99">
        <w:t xml:space="preserve"> od 28. svibnja 2018.g. </w:t>
      </w:r>
      <w:r w:rsidR="00B54F99" w:rsidRPr="00B54F99">
        <w:t xml:space="preserve"> </w:t>
      </w:r>
      <w:r w:rsidR="00502BB2" w:rsidRPr="00F92CC9">
        <w:t>utvrđena vrijednost i način i uvjeti prodaje</w:t>
      </w:r>
      <w:r w:rsidR="00DB78F2" w:rsidRPr="00F92CC9">
        <w:t xml:space="preserve">, </w:t>
      </w:r>
      <w:r w:rsidR="00E95FAC" w:rsidRPr="00F92CC9">
        <w:t>te je na temelju navedenih odluka dostavljen</w:t>
      </w:r>
      <w:r w:rsidR="004F4E2C" w:rsidRPr="00F92CC9">
        <w:t xml:space="preserve">i su </w:t>
      </w:r>
      <w:r w:rsidR="00E95FAC" w:rsidRPr="00F92CC9">
        <w:t xml:space="preserve"> Financijskoj agenciji zahtjev za prodaju imovine</w:t>
      </w:r>
      <w:r w:rsidR="008F4B44" w:rsidRPr="00F92CC9">
        <w:t>.</w:t>
      </w:r>
    </w:p>
    <w:p w:rsidRDefault="008F4B44" w:rsidP="0029150F" w:rsidR="008F4B44" w:rsidRPr="00F92CC9">
      <w:pPr>
        <w:jc w:val="both"/>
      </w:pPr>
    </w:p>
    <w:p w:rsidRDefault="008F4B44" w:rsidP="0029150F" w:rsidR="0052598C" w:rsidRPr="00F92CC9">
      <w:pPr>
        <w:jc w:val="both"/>
      </w:pPr>
      <w:r w:rsidRPr="00F92CC9">
        <w:tab/>
        <w:t xml:space="preserve">Financijska agencija </w:t>
      </w:r>
      <w:r w:rsidR="005F2D2E" w:rsidRPr="00F92CC9">
        <w:t>u</w:t>
      </w:r>
      <w:r w:rsidRPr="00F92CC9">
        <w:t xml:space="preserve"> dopis</w:t>
      </w:r>
      <w:r w:rsidR="005F2D2E" w:rsidRPr="00F92CC9">
        <w:t>u</w:t>
      </w:r>
      <w:r w:rsidRPr="00F92CC9">
        <w:t xml:space="preserve"> klasa: </w:t>
      </w:r>
      <w:r w:rsidR="005F2D2E" w:rsidRPr="00F92CC9">
        <w:t>O</w:t>
      </w:r>
      <w:r w:rsidRPr="00F92CC9">
        <w:t>/110-10/1</w:t>
      </w:r>
      <w:r w:rsidR="002E0A0C">
        <w:t>8</w:t>
      </w:r>
      <w:r w:rsidRPr="00F92CC9">
        <w:t>-01/</w:t>
      </w:r>
      <w:r w:rsidR="00B54F99">
        <w:t>938</w:t>
      </w:r>
      <w:r w:rsidRPr="00F92CC9">
        <w:t>, Urbr</w:t>
      </w:r>
      <w:r w:rsidR="002E0A0C">
        <w:t>oj: 07-01-18</w:t>
      </w:r>
      <w:r w:rsidRPr="00F92CC9">
        <w:t>-</w:t>
      </w:r>
      <w:r w:rsidR="002E0A0C">
        <w:t>8</w:t>
      </w:r>
      <w:r w:rsidRPr="00F92CC9">
        <w:t xml:space="preserve"> od </w:t>
      </w:r>
      <w:r w:rsidR="00B54F99">
        <w:t>05. srpnja</w:t>
      </w:r>
      <w:r w:rsidR="002E0A0C">
        <w:t xml:space="preserve"> 2018</w:t>
      </w:r>
      <w:r w:rsidRPr="00F92CC9">
        <w:t xml:space="preserve">. godine </w:t>
      </w:r>
      <w:r w:rsidR="00353D58" w:rsidRPr="00F92CC9">
        <w:t xml:space="preserve">(list spisa </w:t>
      </w:r>
      <w:r w:rsidR="002E0A0C">
        <w:t>1</w:t>
      </w:r>
      <w:r w:rsidR="00B54F99">
        <w:t>91</w:t>
      </w:r>
      <w:r w:rsidR="00353D58" w:rsidRPr="00F92CC9">
        <w:t>) navodi da na račun Financijske agencije nije evidentirana uplata stečajnog upravitelja u ime i za račun stečajnog dužnika na ime</w:t>
      </w:r>
      <w:r w:rsidR="0052598C" w:rsidRPr="00F92CC9">
        <w:t xml:space="preserve"> </w:t>
      </w:r>
      <w:r w:rsidR="00353D58" w:rsidRPr="00F92CC9">
        <w:t>predujma za pokriće troškova p</w:t>
      </w:r>
      <w:r w:rsidR="0052598C" w:rsidRPr="00F92CC9">
        <w:t>rovedbe prodaje elektroničkom javnom dražbom.</w:t>
      </w:r>
    </w:p>
    <w:p w:rsidRDefault="0029150F" w:rsidP="0029150F" w:rsidR="0029150F" w:rsidRPr="00F92CC9">
      <w:pPr>
        <w:jc w:val="both"/>
      </w:pPr>
    </w:p>
    <w:p w:rsidRDefault="00084191" w:rsidP="0029150F" w:rsidR="00141C8E" w:rsidRPr="00F92CC9">
      <w:pPr>
        <w:jc w:val="both"/>
      </w:pPr>
      <w:r w:rsidRPr="00F92CC9">
        <w:tab/>
        <w:t>Prema čl. 247. Stečajnog zakona (NN 71/15, dalje u tekstu SZ) prodaju nekretnina stečajnog dužnika provodi financijska agencija elektroničkom javnom dražbom</w:t>
      </w:r>
      <w:r w:rsidR="00141C8E" w:rsidRPr="00F92CC9">
        <w:t>. Radi se o zakonom propisanom načinu prodaje imovine i Financijska agencija je dužna pro</w:t>
      </w:r>
      <w:r w:rsidR="00297E2D" w:rsidRPr="00F92CC9">
        <w:t>ve</w:t>
      </w:r>
      <w:r w:rsidR="00141C8E" w:rsidRPr="00F92CC9">
        <w:t>sti prodaju imovine po dostavljenom zahtjevu.</w:t>
      </w:r>
    </w:p>
    <w:p w:rsidRDefault="00084191" w:rsidP="0029150F" w:rsidR="00093286" w:rsidRPr="00F92CC9">
      <w:pPr>
        <w:jc w:val="both"/>
      </w:pPr>
      <w:r w:rsidRPr="00F92CC9">
        <w:t xml:space="preserve"> </w:t>
      </w:r>
      <w:r w:rsidR="00EE3C13" w:rsidRPr="00F92CC9">
        <w:tab/>
      </w:r>
    </w:p>
    <w:p w:rsidRDefault="00EE3C13" w:rsidP="00141C8E" w:rsidR="00EE3C13" w:rsidRPr="00F92CC9">
      <w:pPr>
        <w:ind w:firstLine="708"/>
        <w:jc w:val="both"/>
      </w:pPr>
      <w:r w:rsidRPr="00F92CC9">
        <w:t>Prema Pravilniku o načinu i postupku provedbe prodaje nekretnina i pokretnina u ovršnom postupku (NN 156/2014)</w:t>
      </w:r>
      <w:r w:rsidR="00556614" w:rsidRPr="00F92CC9">
        <w:t xml:space="preserve"> Financijska agencija će ovrhovoditelja pozvati platiti predujam za troškove provedbe prodaje elektroničkom javnom dražbom</w:t>
      </w:r>
      <w:r w:rsidR="00280C41" w:rsidRPr="00F92CC9">
        <w:t>. U konkretnom slučaju stečajni dužnik, ili stečajni upravitelj stečajnog dužnika, a posebno sud koji je podnio zahtjev,</w:t>
      </w:r>
      <w:r w:rsidR="00B04A9C" w:rsidRPr="00F92CC9">
        <w:t xml:space="preserve"> </w:t>
      </w:r>
      <w:r w:rsidR="00280C41" w:rsidRPr="00F92CC9">
        <w:t xml:space="preserve">nisu ovrhovoditelji. Stečajni postupak je generalna ovrha, pa stečajni dužnik (i nitko drugi, </w:t>
      </w:r>
      <w:r w:rsidR="006E2438" w:rsidRPr="00F92CC9">
        <w:t>tj.</w:t>
      </w:r>
      <w:r w:rsidR="00280C41" w:rsidRPr="00F92CC9">
        <w:t xml:space="preserve"> sud ili stečajni </w:t>
      </w:r>
      <w:r w:rsidR="00280C41" w:rsidRPr="00F92CC9">
        <w:lastRenderedPageBreak/>
        <w:t>upravitelj) može samo imati status ovršenika</w:t>
      </w:r>
      <w:r w:rsidR="006E2438" w:rsidRPr="00F92CC9">
        <w:t>. Zbog toga se stečajnog dužnika ili u njegovo ime stečajnog upravitelj, kao ni sud, ne može pozvati na plaćanje predujma za troškove provedbe prodaje elektroničkom javnom dražbom.</w:t>
      </w:r>
      <w:r w:rsidR="00733426" w:rsidRPr="00F92CC9">
        <w:t xml:space="preserve"> 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 w:rsidRPr="00F92CC9">
        <w:t>.</w:t>
      </w:r>
    </w:p>
    <w:p w:rsidRDefault="00971B2F" w:rsidP="0029150F" w:rsidR="00971B2F" w:rsidRPr="00F92CC9">
      <w:pPr>
        <w:jc w:val="both"/>
      </w:pPr>
    </w:p>
    <w:p w:rsidRDefault="00B04A9C" w:rsidP="00AF6969" w:rsidR="00AF6969" w:rsidRPr="00F92CC9">
      <w:pPr>
        <w:jc w:val="both"/>
      </w:pPr>
      <w:r w:rsidRPr="00F92CC9">
        <w:tab/>
        <w:t xml:space="preserve">Zbog navedenog, na temelju spomenutog propisa i čl. </w:t>
      </w:r>
      <w:r w:rsidR="00AF6969" w:rsidRPr="00F92CC9">
        <w:t>247.</w:t>
      </w:r>
      <w:r w:rsidR="006965D5" w:rsidRPr="00F92CC9">
        <w:t>, u svezi s čl. 18.</w:t>
      </w:r>
      <w:r w:rsidR="00AF6969" w:rsidRPr="00F92CC9">
        <w:t xml:space="preserve"> </w:t>
      </w:r>
      <w:r w:rsidR="00297E2D" w:rsidRPr="00F92CC9">
        <w:t>SZ-a</w:t>
      </w:r>
      <w:r w:rsidR="00AF6969" w:rsidRPr="00F92CC9">
        <w:t>, odlučeno je kao u izreci.</w:t>
      </w:r>
    </w:p>
    <w:p w:rsidRDefault="00B04A9C" w:rsidP="0029150F" w:rsidR="00B04A9C" w:rsidRPr="00F92CC9">
      <w:pPr>
        <w:jc w:val="both"/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  <w:t xml:space="preserve">U Dubrovniku, </w:t>
      </w:r>
      <w:r w:rsidR="00B54F99">
        <w:rPr>
          <w:b/>
        </w:rPr>
        <w:t>13</w:t>
      </w:r>
      <w:r w:rsidR="002E0A0C">
        <w:rPr>
          <w:b/>
        </w:rPr>
        <w:t xml:space="preserve">. </w:t>
      </w:r>
      <w:r w:rsidR="00B54F99">
        <w:rPr>
          <w:b/>
        </w:rPr>
        <w:t>kolovoza</w:t>
      </w:r>
      <w:r w:rsidRPr="00F92CC9">
        <w:rPr>
          <w:b/>
        </w:rPr>
        <w:t xml:space="preserve"> 201</w:t>
      </w:r>
      <w:r w:rsidR="002E0A0C">
        <w:rPr>
          <w:b/>
        </w:rPr>
        <w:t>8</w:t>
      </w:r>
      <w:r w:rsidRPr="00F92CC9">
        <w:rPr>
          <w:b/>
        </w:rPr>
        <w:t>. godine</w:t>
      </w:r>
    </w:p>
    <w:p w:rsidRDefault="0029150F" w:rsidP="0029150F" w:rsidR="0029150F" w:rsidRPr="00F92CC9"/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="00297E2D" w:rsidRPr="00F92CC9">
        <w:rPr>
          <w:b/>
        </w:rPr>
        <w:t>S</w:t>
      </w:r>
      <w:r w:rsidRPr="00F92CC9">
        <w:rPr>
          <w:b/>
        </w:rPr>
        <w:t>udac:</w:t>
      </w:r>
    </w:p>
    <w:p w:rsidRDefault="0029150F" w:rsidP="0029150F" w:rsidR="0029150F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="00297E2D" w:rsidRPr="00F92CC9">
        <w:rPr>
          <w:b/>
        </w:rPr>
        <w:t>Katarina Franković</w:t>
      </w:r>
    </w:p>
    <w:p w:rsidRDefault="006965D5" w:rsidP="0029150F" w:rsidR="006965D5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>POUKA O PRAVNOM LIJEKU</w:t>
      </w:r>
    </w:p>
    <w:p w:rsidRDefault="006965D5" w:rsidP="006965D5" w:rsidR="00EF3970" w:rsidRPr="00F92CC9">
      <w:r w:rsidRPr="00F92CC9">
        <w:t xml:space="preserve">Protiv ovog </w:t>
      </w:r>
      <w:r w:rsidR="00EF3970" w:rsidRPr="00F92CC9">
        <w:t>zaključka nije</w:t>
      </w:r>
      <w:r w:rsidRPr="00F92CC9">
        <w:t xml:space="preserve"> dopušteno je izjaviti žalbu. </w:t>
      </w:r>
    </w:p>
    <w:p w:rsidRDefault="0029150F" w:rsidP="0029150F" w:rsidR="0029150F" w:rsidRPr="00F92CC9">
      <w:pPr>
        <w:rPr>
          <w:b/>
        </w:rPr>
      </w:pPr>
    </w:p>
    <w:p w:rsidRDefault="006965D5" w:rsidP="0029150F" w:rsidR="006965D5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>DN-a:</w:t>
      </w:r>
    </w:p>
    <w:p w:rsidRDefault="0029150F" w:rsidP="0029150F" w:rsidR="00297E2D" w:rsidRPr="00F92CC9">
      <w:r w:rsidRPr="00F92CC9">
        <w:t xml:space="preserve">- </w:t>
      </w:r>
      <w:r w:rsidR="006965D5" w:rsidRPr="00F92CC9">
        <w:t xml:space="preserve">Financijska agencija RC Split, </w:t>
      </w:r>
      <w:r w:rsidR="002E0A0C" w:rsidRPr="002E0A0C">
        <w:t>putem e oglasna ploča</w:t>
      </w:r>
    </w:p>
    <w:p w:rsidRDefault="006965D5" w:rsidP="0029150F" w:rsidR="00EA3204" w:rsidRPr="00F92CC9">
      <w:r w:rsidRPr="00F92CC9">
        <w:t xml:space="preserve">- </w:t>
      </w:r>
      <w:r w:rsidR="0029150F" w:rsidRPr="00F92CC9">
        <w:t>stečajni upravitelj,</w:t>
      </w:r>
      <w:r w:rsidRPr="00F92CC9">
        <w:t xml:space="preserve"> </w:t>
      </w:r>
      <w:r w:rsidR="000030AF">
        <w:t>putem e oglasna ploča</w:t>
      </w:r>
    </w:p>
    <w:p w:rsidRDefault="00297E2D" w:rsidP="0029150F" w:rsidR="00297E2D" w:rsidRPr="00F92CC9">
      <w:r w:rsidRPr="00F92CC9">
        <w:t>-mrežna stranica e-oglasna ploča suda</w:t>
      </w:r>
    </w:p>
    <w:sectPr w:rsidSect="00971B2F" w:rsidR="00297E2D" w:rsidRPr="00F92CC9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E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0A0C" w:rsidP="002E0A0C" w:rsidR="00EF3970" w:rsidRPr="00EF3970">
    <w:pPr>
      <w:jc w:val="right"/>
      <w:rPr>
        <w:b/>
        <w:sz w:val="22"/>
        <w:szCs w:val="22"/>
      </w:rPr>
    </w:pPr>
    <w:r w:rsidRPr="002E0A0C">
      <w:rPr>
        <w:b/>
        <w:sz w:val="22"/>
        <w:szCs w:val="22"/>
      </w:rPr>
      <w:t>Posl. br. 18 St-20</w:t>
    </w:r>
    <w:r w:rsidR="00B54F99">
      <w:rPr>
        <w:b/>
        <w:sz w:val="22"/>
        <w:szCs w:val="22"/>
      </w:rPr>
      <w:t>64</w:t>
    </w:r>
    <w:r w:rsidRPr="002E0A0C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0AF"/>
    <w:rsid w:val="0001034E"/>
    <w:rsid w:val="00032741"/>
    <w:rsid w:val="00064E57"/>
    <w:rsid w:val="00084191"/>
    <w:rsid w:val="00093286"/>
    <w:rsid w:val="000A638A"/>
    <w:rsid w:val="000B20CA"/>
    <w:rsid w:val="000B28EB"/>
    <w:rsid w:val="000B2F5E"/>
    <w:rsid w:val="000B3478"/>
    <w:rsid w:val="000C0655"/>
    <w:rsid w:val="00105FEC"/>
    <w:rsid w:val="00114C11"/>
    <w:rsid w:val="00141C8E"/>
    <w:rsid w:val="001A66AE"/>
    <w:rsid w:val="001B14F0"/>
    <w:rsid w:val="001C5695"/>
    <w:rsid w:val="001C6AD2"/>
    <w:rsid w:val="001F3B8A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97E2D"/>
    <w:rsid w:val="002D1CB0"/>
    <w:rsid w:val="002E0A0C"/>
    <w:rsid w:val="002F4D88"/>
    <w:rsid w:val="003004DD"/>
    <w:rsid w:val="00320035"/>
    <w:rsid w:val="00331AD9"/>
    <w:rsid w:val="003356EA"/>
    <w:rsid w:val="00353D58"/>
    <w:rsid w:val="00387925"/>
    <w:rsid w:val="003F14BF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A1E44"/>
    <w:rsid w:val="004B7AA0"/>
    <w:rsid w:val="004D1B5C"/>
    <w:rsid w:val="004E228D"/>
    <w:rsid w:val="004E5DA4"/>
    <w:rsid w:val="004F1913"/>
    <w:rsid w:val="004F4E2C"/>
    <w:rsid w:val="005015C6"/>
    <w:rsid w:val="00502BB2"/>
    <w:rsid w:val="00517422"/>
    <w:rsid w:val="0052598C"/>
    <w:rsid w:val="005525BB"/>
    <w:rsid w:val="00556614"/>
    <w:rsid w:val="005937CB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247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333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05F7E"/>
    <w:rsid w:val="00A15B43"/>
    <w:rsid w:val="00A2285A"/>
    <w:rsid w:val="00A25738"/>
    <w:rsid w:val="00A33810"/>
    <w:rsid w:val="00A56F36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54F99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2030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2CC9"/>
    <w:rsid w:val="00F964A6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506/15</izvorni_sadrzaj>
    <derivirana_varijabla naziv="DomainObject.Predmet.Opis_1">Obustava St 506/15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St-2064/2016</izvorni_sadrzaj>
    <derivirana_varijabla naziv="DomainObject.Predmet.OznakaBroj_1">St-2064/2016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LPG ULAGANJA d.o.o. za poslovanje nekretninama, građenje i trgovinu zastupanog po punomoćniku Ante Gabelica, stečajni upravitelj</izvorni_sadrzaj>
    <derivirana_varijabla naziv="DomainObject.Predmet.ProtustrankaFormated_1">  LPG ULAGANJA d.o.o. za poslovanje nekretninama, građenje i trgovinu zastupanog po punomoćniku Ante Gabelica, stečajni upravitelj</derivirana_varijabla>
  </DomainObject.Predmet.ProtustrankaFormated>
  <DomainObject.Predmet.ProtustrankaFormatedOIB>
    <izvorni_sadrzaj>  LPG ULAGANJA d.o.o. za poslovanje nekretninama, građenje i trgovinu, OIB 86039436732 zastupanog po punomoćniku Ante Gabelica, stečajni upravitelj</izvorni_sadrzaj>
    <derivirana_varijabla naziv="DomainObject.Predmet.ProtustrankaFormatedOIB_1">  LPG ULAGANJA d.o.o. za poslovanje nekretninama, građenje i trgovinu, OIB 86039436732 zastupanog po punomoćniku Ante Gabelica, stečajni upravitelj</derivirana_varijabla>
  </DomainObject.Predmet.ProtustrankaFormatedOIB>
  <DomainObject.Predmet.ProtustrankaFormatedWithAdress>
    <izvorni_sadrzaj> LPG ULAGANJA d.o.o. za poslovanje nekretninama, građenje i trgovinu, Petra Hektorovića 46, 20000 Dubrovnik zastupanog po punomoćniku Ante Gabelica, stečajni upravitelj</izvorni_sadrzaj>
    <derivirana_varijabla naziv="DomainObject.Predmet.ProtustrankaFormatedWithAdress_1"> LPG ULAGANJA d.o.o. za poslovanje nekretninama, građenje i trgovinu, Petra Hektorovića 46, 20000 Dubrovnik zastupanog po punomoćniku Ante Gabelica, stečajni upravitelj</derivirana_varijabla>
  </DomainObject.Predmet.ProtustrankaFormatedWithAdress>
  <DomainObject.Predmet.ProtustrankaFormatedWithAdressOIB>
    <izvorni_sadrzaj> LPG ULAGANJA d.o.o. za poslovanje nekretninama, građenje i trgovinu, OIB 86039436732, Petra Hektorovića 46, 20000 Dubrovnik zastupanog po punomoćniku Ante Gabelica, stečajni upravitelj</izvorni_sadrzaj>
    <derivirana_varijabla naziv="DomainObject.Predmet.ProtustrankaFormatedWithAdressOIB_1"> LPG ULAGANJA d.o.o. za poslovanje nekretninama, građenje i trgovinu, OIB 86039436732, Petra Hektorovića 46, 20000 Dubrovnik zastupanog po punomoćniku Ante Gabelica, stečajni upravitelj</derivirana_varijabla>
  </DomainObject.Predmet.ProtustrankaFormatedWithAdressOIB>
  <DomainObject.Predmet.ProtustrankaWithAdress>
    <izvorni_sadrzaj>LPG ULAGANJA d.o.o. za poslovanje nekretninama, građenje i trgovinu Petra Hektorovića 46, 20000 Dubrovnik</izvorni_sadrzaj>
    <derivirana_varijabla naziv="DomainObject.Predmet.ProtustrankaWithAdress_1">LPG ULAGANJA d.o.o. za poslovanje nekretninama, građenje i trgovinu Petra Hektorovića 46, 20000 Dubrovnik</derivirana_varijabla>
  </DomainObject.Predmet.ProtustrankaWithAdress>
  <DomainObject.Predmet.ProtustrankaWithAdressOIB>
    <izvorni_sadrzaj>LPG ULAGANJA d.o.o. za poslovanje nekretninama, građenje i trgovinu, OIB 86039436732, Petra Hektorovića 46, 20000 Dubrovnik</izvorni_sadrzaj>
    <derivirana_varijabla naziv="DomainObject.Predmet.ProtustrankaWithAdressOIB_1">LPG ULAGANJA d.o.o. za poslovanje nekretninama, građenje i trgovinu, OIB 86039436732, Petra Hektorovića 46, 20000 Dubrovnik</derivirana_varijabla>
  </DomainObject.Predmet.ProtustrankaWithAdressOIB>
  <DomainObject.Predmet.ProtustrankaNazivFormated>
    <izvorni_sadrzaj>LPG ULAGANJA d.o.o. za poslovanje nekretninama, građenje i trgovinu</izvorni_sadrzaj>
    <derivirana_varijabla naziv="DomainObject.Predmet.ProtustrankaNazivFormated_1">LPG ULAGANJA d.o.o. za poslovanje nekretninama, građenje i trgovinu</derivirana_varijabla>
  </DomainObject.Predmet.ProtustrankaNazivFormated>
  <DomainObject.Predmet.ProtustrankaNazivFormatedOIB>
    <izvorni_sadrzaj>LPG ULAGANJA d.o.o. za poslovanje nekretninama, građenje i trgovinu, OIB 86039436732</izvorni_sadrzaj>
    <derivirana_varijabla naziv="DomainObject.Predmet.ProtustrankaNazivFormatedOIB_1">LPG ULAGANJA d.o.o. za poslovanje nekretninama, građenje i trgovinu, OIB 86039436732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LPG ULAGANJA d.o.o. za poslovanje nekretninama, građenje i trgovinu zastupanog po punomoćniku Ante Gabelica, stečajni upravitelj</item>
    </izvorni_sadrzaj>
    <derivirana_varijabla naziv="DomainObject.Predmet.ProtuStrankaListFormated_1">
      <item>LPG ULAGANJA d.o.o. za poslovanje nekretninama, građenje i trgovinu zastupanog po punomoćniku Ante Gabelica, stečajni upravitelj</item>
    </derivirana_varijabla>
  </DomainObject.Predmet.ProtuStrankaListFormated>
  <DomainObject.Predmet.ProtuStrankaListFormatedOIB>
    <izvorni_sadrzaj>
      <item>LPG ULAGANJA d.o.o. za poslovanje nekretninama, građenje i trgovinu, OIB 86039436732 zastupanog po punomoćniku Ante Gabelica, stečajni upravitelj</item>
    </izvorni_sadrzaj>
    <derivirana_varijabla naziv="DomainObject.Predmet.ProtuStrankaListFormatedOIB_1">
      <item>LPG ULAGANJA d.o.o. za poslovanje nekretninama, građenje i trgovinu, OIB 86039436732 zastupanog po punomoćniku Ante Gabelica, stečajni upravitelj</item>
    </derivirana_varijabla>
  </DomainObject.Predmet.ProtuStrankaListFormatedOIB>
  <DomainObject.Predmet.ProtuStrankaListFormatedWithAdress>
    <izvorni_sadrzaj>
      <item>LPG ULAGANJA d.o.o. za poslovanje nekretninama, građenje i trgovinu, Petra Hektorovića 46, 20000 Dubrovnik zastupanog po punomoćniku Ante Gabelica, stečajni upravitelj</item>
    </izvorni_sadrzaj>
    <derivirana_varijabla naziv="DomainObject.Predmet.ProtuStrankaListFormatedWithAdress_1">
      <item>LPG ULAGANJA d.o.o. za poslovanje nekretninama, građenje i trgovinu, Petra Hektorovića 46, 20000 Dubrovnik zastupanog po punomoćniku Ante Gabelica, stečajni upravitelj</item>
    </derivirana_varijabla>
  </DomainObject.Predmet.ProtuStrankaListFormatedWithAdress>
  <DomainObject.Predmet.ProtuStrankaListFormatedWithAdressOIB>
    <izvorni_sadrzaj>
      <item>LPG ULAGANJA d.o.o. za poslovanje nekretninama, građenje i trgovinu, OIB 86039436732, Petra Hektorovića 46, 20000 Dubrovnik zastupanog po punomoćniku Ante Gabelica, stečajni upravitelj</item>
    </izvorni_sadrzaj>
    <derivirana_varijabla naziv="DomainObject.Predmet.ProtuStrankaListFormatedWithAdressOIB_1">
      <item>LPG ULAGANJA d.o.o. za poslovanje nekretninama, građenje i trgovinu, OIB 86039436732, Petra Hektorovića 46, 20000 Dubrovnik zastupanog po punomoćniku Ante Gabelica, stečajni upravitelj</item>
    </derivirana_varijabla>
  </DomainObject.Predmet.ProtuStrankaListFormatedWithAdressOIB>
  <DomainObject.Predmet.ProtuStrankaListNazivFormated>
    <izvorni_sadrzaj>
      <item>LPG ULAGANJA d.o.o. za poslovanje nekretninama, građenje i trgovinu</item>
    </izvorni_sadrzaj>
    <derivirana_varijabla naziv="DomainObject.Predmet.ProtuStrankaListNazivFormated_1">
      <item>LPG ULAGANJA d.o.o. za poslovanje nekretninama, građenje i trgovinu</item>
    </derivirana_varijabla>
  </DomainObject.Predmet.ProtuStrankaListNazivFormated>
  <DomainObject.Predmet.ProtuStrankaListNazivFormatedOIB>
    <izvorni_sadrzaj>
      <item>LPG ULAGANJA d.o.o. za poslovanje nekretninama, građenje i trgovinu, OIB 86039436732</item>
    </izvorni_sadrzaj>
    <derivirana_varijabla naziv="DomainObject.Predmet.ProtuStrankaListNazivFormatedOIB_1">
      <item>LPG ULAGANJA d.o.o. za poslovanje nekretninama, građenje i trgovinu, OIB 86039436732</item>
    </derivirana_varijabla>
  </DomainObject.Predmet.ProtuStrankaListNazivFormatedOIB>
  <DomainObject.Predmet.OstaliListFormated>
    <izvorni_sadrzaj>
      <item>Ante Gabelica, stečajni upravitelj punomoćnik sudionika u postupku LPG ULAGANJA d.o.o. za poslovanje nekretninama, građenje i trgovinu</item>
    </izvorni_sadrzaj>
    <derivirana_varijabla naziv="DomainObject.Predmet.OstaliListFormated_1">
      <item>Ante Gabelica, stečajni upravitelj punomoćnik sudionika u postupku LPG ULAGANJA d.o.o. za poslovanje nekretninama, građenje i trgovinu</item>
    </derivirana_varijabla>
  </DomainObject.Predmet.OstaliListFormated>
  <DomainObject.Predmet.OstaliListFormatedOIB>
    <izvorni_sadrzaj>
      <item>Ante Gabelica, stečajni upravitelj, OIB 68765596631 punomoćnik sudionika u postupku LPG ULAGANJA d.o.o. za poslovanje nekretninama, građenje i trgovinu</item>
    </izvorni_sadrzaj>
    <derivirana_varijabla naziv="DomainObject.Predmet.OstaliListFormatedOIB_1">
      <item>Ante Gabelica, stečajni upravitelj, OIB 68765596631 punomoćnik sudionika u postupku LPG ULAGANJA d.o.o. za poslovanje nekretninama, građenje i trgovinu</item>
    </derivirana_varijabla>
  </DomainObject.Predmet.OstaliListFormatedOIB>
  <DomainObject.Predmet.OstaliListFormatedWithAdress>
    <izvorni_sadrzaj>
      <item>Ante Gabelica, stečajni upravitelj, Oca Gabrića 28, 21000 Split punomoćnik sudionika u postupku LPG ULAGANJA d.o.o. za poslovanje nekretninama, građenje i trgovinu</item>
    </izvorni_sadrzaj>
    <derivirana_varijabla naziv="DomainObject.Predmet.OstaliListFormatedWithAdress_1">
      <item>Ante Gabelica, stečajni upravitelj, Oca Gabrića 28, 21000 Split punomoćnik sudionika u postupku LPG ULAGANJA d.o.o. za poslovanje nekretninama, građenje i trgovinu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LPG ULAGANJA d.o.o. za poslovanje nekretninama, građenje i trgovinu</item>
    </izvorni_sadrzaj>
    <derivirana_varijabla naziv="DomainObject.Predmet.OstaliListFormatedWithAdressOIB_1">
      <item>Ante Gabelica, stečajni upravitelj, OIB 68765596631, Oca Gabrića 28, 21000 Split punomoćnik sudionika u postupku LPG ULAGANJA d.o.o. za poslovanje nekretninama, građenje i trgovinu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LPG ULAGANJA d.o.o. za poslovanje nekretninama, građenje i trgovinu</izvorni_sadrzaj>
    <derivirana_varijabla naziv="DomainObject.Predmet.ProtustrankaIDrugi_1">LPG ULAGANJA d.o.o. za poslovanje nekretninama, građenje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LPG ULAGANJA d.o.o. za poslovanje nekretninama, građenje i trgovinu, OIB 86039436732, Petra Hektorovića 46, 20000 Dubrovnik</izvorni_sadrzaj>
    <derivirana_varijabla naziv="DomainObject.Predmet.ProtustrankaIDrugiAdressOIB_1">LPG ULAGANJA d.o.o. za poslovanje nekretninama, građenje i trgovinu, OIB 86039436732, Petra Hektorovića 46,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LPG ULAGANJA d.o.o. za poslovanje nekretninama, građenje i trgovinu</item>
      <item>Ante Gabelica, stečajni upravitelj</item>
    </izvorni_sadrzaj>
    <derivirana_varijabla naziv="DomainObject.Predmet.SudioniciListNaziv_1">
      <item>FINA RC SPLIT, PODRUŽNICA DUBROVNIK</item>
      <item>LPG ULAGANJA d.o.o. za poslovanje nekretninama, građenje i trgovinu</item>
      <item>Ante Gabelica,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LPG ULAGANJA d.o.o. za poslovanje nekretninama, građenje i trgovinu, OIB 86039436732, Petra Hektorovića 46,20000 Dubrovnik</item>
      <item>Ante Gabelica, stečajni upravitelj, OIB 68765596631, Oca Gabrića 28,21000 Split</item>
    </izvorni_sadrzaj>
    <derivirana_varijabla naziv="DomainObject.Predmet.SudioniciListAdressOIB_1">
      <item>FINA RC SPLIT, PODRUŽNICA DUBROVNIK, OIB 85821130368, vUKOVARSKA 2,20000 Dubrovnik</item>
      <item>LPG ULAGANJA d.o.o. za poslovanje nekretninama, građenje i trgovinu, OIB 86039436732, Petra Hektorovića 46,20000 Dubrovnik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86039436732</item>
      <item>, OIB 68765596631</item>
    </izvorni_sadrzaj>
    <derivirana_varijabla naziv="DomainObject.Predmet.SudioniciListNazivOIB_1">
      <item>, OIB 85821130368</item>
      <item>, OIB 86039436732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476</properties:Words>
  <properties:Characters>2647</properties:Characters>
  <properties:Lines>77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2018-08-13T06:31:00Z</dcterms:created>
  <dc:creator>Srđan Gavranić</dc:creator>
  <cp:lastModifiedBy>Katarina Franković</cp:lastModifiedBy>
  <cp:lastPrinted>2017-10-20T08:19:00Z</cp:lastPrinted>
  <dcterms:modified xmlns:xsi="http://www.w3.org/2001/XMLSchema-instance" xsi:type="dcterms:W3CDTF">2018-08-13T06:33:00Z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za postupiti 2064- 16 predujam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