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1dc6" w14:paraId="75e1dc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6115A">
        <w:t>1</w:t>
      </w:r>
      <w:r w:rsidR="00C2069A">
        <w:t>0</w:t>
      </w:r>
      <w:r w:rsidR="00895E99">
        <w:t>52</w:t>
      </w:r>
      <w:r w:rsidR="0076115A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895E99" w:rsidRPr="009D65CE">
        <w:t>Trgovački sud u Zagrebu, po sucu Maji Jurovicki, u stečajnom postupku u povodu prijedloga predlagatelja FINANCIJSKE AGENCIJE, Zagreb</w:t>
      </w:r>
      <w:r w:rsidR="00895E99">
        <w:t>, Zagreb, Trg svibanjskih žrtava 1995. 1</w:t>
      </w:r>
      <w:r w:rsidR="00895E99" w:rsidRPr="009D65CE">
        <w:t>,</w:t>
      </w:r>
      <w:r w:rsidR="00895E99">
        <w:t xml:space="preserve"> </w:t>
      </w:r>
      <w:r w:rsidR="00895E99" w:rsidRPr="009D65CE">
        <w:t>OIB: 85821130368, za otvaranje stečajnog postupka nad dužnikom</w:t>
      </w:r>
      <w:r w:rsidR="00895E99">
        <w:t xml:space="preserve">  </w:t>
      </w:r>
      <w:r w:rsidR="00895E99" w:rsidRPr="001F11EF">
        <w:t>ENERGY STATION &amp; VIVO FOOD 8 j.d.o.o.</w:t>
      </w:r>
      <w:r w:rsidR="00895E99" w:rsidRPr="005116D9">
        <w:t>.</w:t>
      </w:r>
      <w:r w:rsidR="00895E99">
        <w:t xml:space="preserve">, Zagreb, </w:t>
      </w:r>
      <w:r w:rsidR="00895E99" w:rsidRPr="001F11EF">
        <w:t>Draškovićeva 3</w:t>
      </w:r>
      <w:r w:rsidR="00895E99">
        <w:t xml:space="preserve">, OIB: </w:t>
      </w:r>
      <w:r w:rsidR="00895E99" w:rsidRPr="001F11EF">
        <w:t>21525640886</w:t>
      </w:r>
      <w:r w:rsidR="00895E99">
        <w:t>,</w:t>
      </w:r>
      <w:r w:rsidR="00956AD8">
        <w:t xml:space="preserve"> </w:t>
      </w:r>
      <w:r w:rsidR="00895E99">
        <w:t>zastupan po punomoćniku Nin</w:t>
      </w:r>
      <w:r w:rsidR="00BF1F6C">
        <w:t>o</w:t>
      </w:r>
      <w:r w:rsidR="00895E99">
        <w:t xml:space="preserve"> Rojić, odvjetniku iz Zagreba, Ivana Šibla 9, </w:t>
      </w:r>
      <w:r w:rsidR="00891FE4">
        <w:t xml:space="preserve">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F1F6C" w:rsidRPr="001F11EF">
        <w:t>ENERGY STATION &amp; VIVO FOOD 8 j.d.o.o.</w:t>
      </w:r>
      <w:r w:rsidR="00BF1F6C" w:rsidRPr="005116D9">
        <w:t>.</w:t>
      </w:r>
      <w:r w:rsidR="00BF1F6C">
        <w:t xml:space="preserve">, Zagreb, </w:t>
      </w:r>
      <w:r w:rsidR="00BF1F6C" w:rsidRPr="001F11EF">
        <w:t>Draškovićeva 3</w:t>
      </w:r>
      <w:r w:rsidR="00BF1F6C">
        <w:t xml:space="preserve">, OIB: </w:t>
      </w:r>
      <w:r w:rsidR="00BF1F6C" w:rsidRPr="001F11EF">
        <w:t>21525640886</w:t>
      </w:r>
      <w:r w:rsidR="00BF1F6C">
        <w:t>,</w:t>
      </w:r>
      <w:r w:rsidR="000A0352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F1F6C">
        <w:t>1052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F1F6C" w:rsidRPr="001F11EF">
        <w:t>ENERGY STATION &amp; VIVO FOOD 8 j.d.o.o.</w:t>
      </w:r>
      <w:r w:rsidR="00BF1F6C" w:rsidRPr="005116D9">
        <w:t>.</w:t>
      </w:r>
      <w:r w:rsidR="00BF1F6C">
        <w:t xml:space="preserve">, Zagreb, </w:t>
      </w:r>
      <w:r w:rsidR="00BF1F6C" w:rsidRPr="001F11EF">
        <w:t>Draškovićeva 3</w:t>
      </w:r>
      <w:r w:rsidR="00BF1F6C">
        <w:t xml:space="preserve">, OIB: </w:t>
      </w:r>
      <w:r w:rsidR="00BF1F6C" w:rsidRPr="001F11EF">
        <w:t>21525640886</w:t>
      </w:r>
      <w:r w:rsidR="00BF1F6C">
        <w:t>,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56AD8">
        <w:t>11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BF1F6C">
        <w:t>12.674,34</w:t>
      </w:r>
      <w:r w:rsidRPr="00E83415">
        <w:t xml:space="preserve"> kn, kao i da dužnik ima </w:t>
      </w:r>
      <w:r w:rsidR="00BF1F6C">
        <w:t>3</w:t>
      </w:r>
      <w:r w:rsidR="000A0352">
        <w:t xml:space="preserve"> zaposlen</w:t>
      </w:r>
      <w:r w:rsidR="00BF1F6C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BF1F6C">
        <w:t>5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je pristupio na navedeno ročište</w:t>
      </w:r>
      <w:r w:rsidR="00BF1F6C">
        <w:t xml:space="preserve"> i </w:t>
      </w:r>
      <w:r w:rsidR="00BF1F6C">
        <w:rPr>
          <w:lang w:val="pl-PL"/>
        </w:rPr>
        <w:t>izjavljuje kako se  ne protivi prijedlogu za otvaranje stečajnog postupka budući stečajni dužnik nema ni pokretnine ni nekretnine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2069A">
        <w:t>28.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A96CCF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96CCF" w:rsidP="004F5146" w:rsidR="00A96CCF">
      <w:pPr>
        <w:jc w:val="right"/>
      </w:pPr>
      <w:r>
        <w:t>za točnost otpravka-ovlašteni službenik</w:t>
      </w:r>
    </w:p>
    <w:p w:rsidRDefault="00A96CCF" w:rsidP="004F5146" w:rsidR="00A96CCF">
      <w:pPr>
        <w:jc w:val="right"/>
      </w:pPr>
      <w:r>
        <w:t xml:space="preserve">Mirjana Gašparić </w:t>
      </w:r>
    </w:p>
    <w:p w:rsidRDefault="00065B42" w:rsidP="00A96CCF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96CCF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956AD8">
          <w:rPr>
            <w:sz w:val="24"/>
            <w:szCs w:val="24"/>
          </w:rPr>
          <w:t>10</w:t>
        </w:r>
        <w:r w:rsidR="00BF1F6C">
          <w:rPr>
            <w:sz w:val="24"/>
            <w:szCs w:val="24"/>
          </w:rPr>
          <w:t>5</w:t>
        </w:r>
        <w:r w:rsidR="00C2069A">
          <w:rPr>
            <w:sz w:val="24"/>
            <w:szCs w:val="24"/>
          </w:rPr>
          <w:t>2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95E99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96CC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1F6C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86BE3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St-1052/2018</izvorni_sadrzaj>
    <derivirana_varijabla naziv="DomainObject.Predmet.OznakaBroj_1">St-1052/2018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Station &amp; Vivo Food 8 jednostavno društvo s ograničenom odgovornošću za trgovinu i usluge</izvorni_sadrzaj>
    <derivirana_varijabla naziv="DomainObject.Predmet.ProtustrankaFormated_1">  Energy Station &amp; Vivo Food 8 jednostavno društvo s ograničenom odgovornošću za trgovinu i usluge</derivirana_varijabla>
  </DomainObject.Predmet.ProtustrankaFormated>
  <DomainObject.Predmet.ProtustrankaFormatedOIB>
    <izvorni_sadrzaj>  Energy Station &amp; Vivo Food 8 jednostavno društvo s ograničenom odgovornošću za trgovinu i usluge, OIB 21525640886</izvorni_sadrzaj>
    <derivirana_varijabla naziv="DomainObject.Predmet.ProtustrankaFormatedOIB_1">  Energy Station &amp; Vivo Food 8 jednostavno društvo s ograničenom odgovornošću za trgovinu i usluge, OIB 21525640886</derivirana_varijabla>
  </DomainObject.Predmet.ProtustrankaFormatedOIB>
  <DomainObject.Predmet.ProtustrankaFormatedWithAdress>
    <izvorni_sadrzaj> Energy Station &amp; Vivo Food 8 jednostavno društvo s ograničenom odgovornošću za trgovinu i usluge, Draškovićeva 3, 10000 Zagreb</izvorni_sadrzaj>
    <derivirana_varijabla naziv="DomainObject.Predmet.ProtustrankaFormatedWithAdress_1"> Energy Station &amp; Vivo Food 8 jednostavno društvo s ograničenom odgovornošću za trgovinu i usluge, Draškovićeva 3, 10000 Zagreb</derivirana_varijabla>
  </DomainObject.Predmet.ProtustrankaFormatedWithAdress>
  <DomainObject.Predmet.ProtustrankaFormatedWithAdressOIB>
    <izvorni_sadrzaj> Energy Station &amp; Vivo Food 8 jednostavno društvo s ograničenom odgovornošću za trgovinu i usluge, OIB 21525640886, Draškovićeva 3, 10000 Zagreb</izvorni_sadrzaj>
    <derivirana_varijabla naziv="DomainObject.Predmet.ProtustrankaFormatedWithAdressOIB_1"> Energy Station &amp; Vivo Food 8 jednostavno društvo s ograničenom odgovornošću za trgovinu i usluge, OIB 21525640886, Draškovićeva 3, 10000 Zagreb</derivirana_varijabla>
  </DomainObject.Predmet.ProtustrankaFormatedWithAdressOIB>
  <DomainObject.Predmet.ProtustrankaWithAdress>
    <izvorni_sadrzaj>Energy Station &amp; Vivo Food 8 jednostavno društvo s ograničenom odgovornošću za trgovinu i usluge Draškovićeva 3, 10000 Zagreb</izvorni_sadrzaj>
    <derivirana_varijabla naziv="DomainObject.Predmet.ProtustrankaWithAdress_1">Energy Station &amp; Vivo Food 8 jednostavno društvo s ograničenom odgovornošću za trgovinu i usluge Draškovićeva 3, 10000 Zagreb</derivirana_varijabla>
  </DomainObject.Predmet.ProtustrankaWithAdress>
  <DomainObject.Predmet.ProtustrankaWithAdressOIB>
    <izvorni_sadrzaj>Energy Station &amp; Vivo Food 8 jednostavno društvo s ograničenom odgovornošću za trgovinu i usluge, OIB 21525640886, Draškovićeva 3, 10000 Zagreb</izvorni_sadrzaj>
    <derivirana_varijabla naziv="DomainObject.Predmet.ProtustrankaWithAdressOIB_1">Energy Station &amp; Vivo Food 8 jednostavno društvo s ograničenom odgovornošću za trgovinu i usluge, OIB 21525640886, Draškovićeva 3, 10000 Zagreb</derivirana_varijabla>
  </DomainObject.Predmet.ProtustrankaWithAdressOIB>
  <DomainObject.Predmet.ProtustrankaNazivFormated>
    <izvorni_sadrzaj>Energy Station &amp; Vivo Food 8 jednostavno društvo s ograničenom odgovornošću za trgovinu i usluge</izvorni_sadrzaj>
    <derivirana_varijabla naziv="DomainObject.Predmet.ProtustrankaNazivFormated_1">Energy Station &amp; Vivo Food 8 jednostavno društvo s ograničenom odgovornošću za trgovinu i usluge</derivirana_varijabla>
  </DomainObject.Predmet.ProtustrankaNazivFormated>
  <DomainObject.Predmet.ProtustrankaNazivFormatedOIB>
    <izvorni_sadrzaj>Energy Station &amp; Vivo Food 8 jednostavno društvo s ograničenom odgovornošću za trgovinu i usluge, OIB 21525640886</izvorni_sadrzaj>
    <derivirana_varijabla naziv="DomainObject.Predmet.ProtustrankaNazivFormatedOIB_1">Energy Station &amp; Vivo Food 8 jednostavno društvo s ograničenom odgovornošću za trgovinu i usluge, OIB 21525640886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Edmond Vlashaj</izvorni_sadrzaj>
    <derivirana_varijabla naziv="DomainObject.Predmet.StrankaFormated_1">  FINA Regionalni centar Zagreb; Edmond Vlashaj</derivirana_varijabla>
  </DomainObject.Predmet.StrankaFormated>
  <DomainObject.Predmet.StrankaFormatedOIB>
    <izvorni_sadrzaj>  FINA Regionalni centar Zagreb, OIB 85821130368; Edmond Vlashaj, OIB 30465822232</izvorni_sadrzaj>
    <derivirana_varijabla naziv="DomainObject.Predmet.StrankaFormatedOIB_1">  FINA Regionalni centar Zagreb, OIB 85821130368; Edmond Vlashaj, OIB 30465822232</derivirana_varijabla>
  </DomainObject.Predmet.StrankaFormatedOIB>
  <DomainObject.Predmet.StrankaFormatedWithAdress>
    <izvorni_sadrzaj> FINA Regionalni centar Zagreb, Trg svibanjskih žrtava 1995. 1, 10000 Zagreb; Edmond Vlashaj, Via Torricelli 095, Seregno</izvorni_sadrzaj>
    <derivirana_varijabla naziv="DomainObject.Predmet.StrankaFormatedWithAdress_1"> FINA Regionalni centar Zagreb, Trg svibanjskih žrtava 1995. 1, 10000 Zagreb; Edmond Vlashaj, Via Torricelli 095, Seregno</derivirana_varijabla>
  </DomainObject.Predmet.StrankaFormatedWithAdress>
  <DomainObject.Predmet.StrankaFormatedWithAdressOIB>
    <izvorni_sadrzaj> FINA Regionalni centar Zagreb, OIB 85821130368, Trg svibanjskih žrtava 1995. 1, 10000 Zagreb; Edmond Vlashaj, OIB 30465822232, Via Torricelli 095, Seregno</izvorni_sadrzaj>
    <derivirana_varijabla naziv="DomainObject.Predmet.StrankaFormatedWithAdressOIB_1"> FINA Regionalni centar Zagreb, OIB 85821130368, Trg svibanjskih žrtava 1995. 1, 10000 Zagreb; Edmond Vlashaj, OIB 30465822232, Via Torricelli 095, Seregno</derivirana_varijabla>
  </DomainObject.Predmet.StrankaFormatedWithAdressOIB>
  <DomainObject.Predmet.StrankaWithAdress>
    <izvorni_sadrzaj>FINA Regionalni centar Zagreb Trg svibanjskih žrtava 1995. 1,10000 Zagreb,Edmond Vlashaj Via Torricelli 095,Seregno</izvorni_sadrzaj>
    <derivirana_varijabla naziv="DomainObject.Predmet.StrankaWithAdress_1">FINA Regionalni centar Zagreb Trg svibanjskih žrtava 1995. 1,10000 Zagreb,Edmond Vlashaj Via Torricelli 095,Seregno</derivirana_varijabla>
  </DomainObject.Predmet.StrankaWithAdress>
  <DomainObject.Predmet.StrankaWithAdressOIB>
    <izvorni_sadrzaj>FINA Regionalni centar Zagreb, OIB 85821130368, Trg svibanjskih žrtava 1995. 1,10000 Zagreb,Edmond Vlashaj, OIB 30465822232, Via Torricelli 095,Seregno</izvorni_sadrzaj>
    <derivirana_varijabla naziv="DomainObject.Predmet.StrankaWithAdressOIB_1">FINA Regionalni centar Zagreb, OIB 85821130368, Trg svibanjskih žrtava 1995. 1,10000 Zagreb,Edmond Vlashaj, OIB 30465822232, Via Torricelli 095,Seregno</derivirana_varijabla>
  </DomainObject.Predmet.StrankaWithAdressOIB>
  <DomainObject.Predmet.StrankaNazivFormated>
    <izvorni_sadrzaj>FINA Regionalni centar Zagreb,Edmond Vlashaj</izvorni_sadrzaj>
    <derivirana_varijabla naziv="DomainObject.Predmet.StrankaNazivFormated_1">FINA Regionalni centar Zagreb,Edmond Vlashaj</derivirana_varijabla>
  </DomainObject.Predmet.StrankaNazivFormated>
  <DomainObject.Predmet.StrankaNazivFormatedOIB>
    <izvorni_sadrzaj>FINA Regionalni centar Zagreb, OIB 85821130368,Edmond Vlashaj, OIB 30465822232</izvorni_sadrzaj>
    <derivirana_varijabla naziv="DomainObject.Predmet.StrankaNazivFormatedOIB_1">FINA Regionalni centar Zagreb, OIB 85821130368,Edmond Vlashaj, OIB 30465822232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Edmond Vlashaj</item>
    </izvorni_sadrzaj>
    <derivirana_varijabla naziv="DomainObject.Predmet.StrankaListFormated_1">
      <item>FINA Regionalni centar Zagreb</item>
      <item>Edmond Vlashaj</item>
    </derivirana_varijabla>
  </DomainObject.Predmet.StrankaListFormated>
  <DomainObject.Predmet.StrankaListFormatedOIB>
    <izvorni_sadrzaj>
      <item>FINA Regionalni centar Zagreb, OIB 85821130368</item>
      <item>Edmond Vlashaj, OIB 30465822232</item>
    </izvorni_sadrzaj>
    <derivirana_varijabla naziv="DomainObject.Predmet.StrankaListFormatedOIB_1">
      <item>FINA Regionalni centar Zagreb, OIB 85821130368</item>
      <item>Edmond Vlashaj, OIB 30465822232</item>
    </derivirana_varijabla>
  </DomainObject.Predmet.StrankaListFormatedOIB>
  <DomainObject.Predmet.StrankaListFormatedWithAdress>
    <izvorni_sadrzaj>
      <item>FINA Regionalni centar Zagreb, Trg svibanjskih žrtava 1995. 1, 10000 Zagreb</item>
      <item>Edmond Vlashaj, Via Torricelli 095, Seregno</item>
    </izvorni_sadrzaj>
    <derivirana_varijabla naziv="DomainObject.Predmet.StrankaListFormatedWithAdress_1">
      <item>FINA Regionalni centar Zagreb, Trg svibanjskih žrtava 1995. 1, 10000 Zagreb</item>
      <item>Edmond Vlashaj, Via Torricelli 095, Seregno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Edmond Vlashaj, OIB 30465822232, Via Torricelli 095, Seregno</item>
    </izvorni_sadrzaj>
    <derivirana_varijabla naziv="DomainObject.Predmet.StrankaListFormatedWithAdressOIB_1">
      <item>FINA Regionalni centar Zagreb, OIB 85821130368, Trg svibanjskih žrtava 1995. 1, 10000 Zagreb</item>
      <item>Edmond Vlashaj, OIB 30465822232, Via Torricelli 095, Seregno</item>
    </derivirana_varijabla>
  </DomainObject.Predmet.StrankaListFormatedWithAdressOIB>
  <DomainObject.Predmet.StrankaListNazivFormated>
    <izvorni_sadrzaj>
      <item>FINA Regionalni centar Zagreb</item>
      <item>Edmond Vlashaj</item>
    </izvorni_sadrzaj>
    <derivirana_varijabla naziv="DomainObject.Predmet.StrankaListNazivFormated_1">
      <item>FINA Regionalni centar Zagreb</item>
      <item>Edmond Vlashaj</item>
    </derivirana_varijabla>
  </DomainObject.Predmet.StrankaListNazivFormated>
  <DomainObject.Predmet.StrankaListNazivFormatedOIB>
    <izvorni_sadrzaj>
      <item>FINA Regionalni centar Zagreb, OIB 85821130368</item>
      <item>Edmond Vlashaj, OIB 30465822232</item>
    </izvorni_sadrzaj>
    <derivirana_varijabla naziv="DomainObject.Predmet.StrankaListNazivFormatedOIB_1">
      <item>FINA Regionalni centar Zagreb, OIB 85821130368</item>
      <item>Edmond Vlashaj, OIB 30465822232</item>
    </derivirana_varijabla>
  </DomainObject.Predmet.StrankaListNazivFormatedOIB>
  <DomainObject.Predmet.ProtuStrankaListFormated>
    <izvorni_sadrzaj>
      <item>Energy Station &amp; Vivo Food 8 jednostavno društvo s ograničenom odgovornošću za trgovinu i usluge</item>
    </izvorni_sadrzaj>
    <derivirana_varijabla naziv="DomainObject.Predmet.ProtuStrankaListFormated_1">
      <item>Energy Station &amp; Vivo Food 8 jednostavno društvo s ograničenom odgovornošću za trgovinu i usluge</item>
    </derivirana_varijabla>
  </DomainObject.Predmet.ProtuStrankaListFormated>
  <DomainObject.Predmet.ProtuStrankaListFormatedOIB>
    <izvorni_sadrzaj>
      <item>Energy Station &amp; Vivo Food 8 jednostavno društvo s ograničenom odgovornošću za trgovinu i usluge, OIB 21525640886</item>
    </izvorni_sadrzaj>
    <derivirana_varijabla naziv="DomainObject.Predmet.ProtuStrankaListFormatedOIB_1">
      <item>Energy Station &amp; Vivo Food 8 jednostavno društvo s ograničenom odgovornošću za trgovinu i usluge, OIB 21525640886</item>
    </derivirana_varijabla>
  </DomainObject.Predmet.ProtuStrankaListFormatedOIB>
  <DomainObject.Predmet.ProtuStrankaListFormatedWithAdress>
    <izvorni_sadrzaj>
      <item>Energy Station &amp; Vivo Food 8 jednostavno društvo s ograničenom odgovornošću za trgovinu i usluge, Draškovićeva 3, 10000 Zagreb</item>
    </izvorni_sadrzaj>
    <derivirana_varijabla naziv="DomainObject.Predmet.ProtuStrankaListFormatedWithAdress_1">
      <item>Energy Station &amp; Vivo Food 8 jednostavno društvo s ograničenom odgovornošću za trgovinu i usluge, Draškovićeva 3, 10000 Zagreb</item>
    </derivirana_varijabla>
  </DomainObject.Predmet.ProtuStrankaListFormatedWithAdress>
  <DomainObject.Predmet.ProtuStrankaListFormatedWithAdressOIB>
    <izvorni_sadrzaj>
      <item>Energy Station &amp; Vivo Food 8 jednostavno društvo s ograničenom odgovornošću za trgovinu i usluge, OIB 21525640886, Draškovićeva 3, 10000 Zagreb</item>
    </izvorni_sadrzaj>
    <derivirana_varijabla naziv="DomainObject.Predmet.ProtuStrankaListFormatedWithAdressOIB_1">
      <item>Energy Station &amp; Vivo Food 8 jednostavno društvo s ograničenom odgovornošću za trgovinu i usluge, OIB 21525640886, Draškovićeva 3, 10000 Zagreb</item>
    </derivirana_varijabla>
  </DomainObject.Predmet.ProtuStrankaListFormatedWithAdressOIB>
  <DomainObject.Predmet.ProtuStrankaListNazivFormated>
    <izvorni_sadrzaj>
      <item>Energy Station &amp; Vivo Food 8 jednostavno društvo s ograničenom odgovornošću za trgovinu i usluge</item>
    </izvorni_sadrzaj>
    <derivirana_varijabla naziv="DomainObject.Predmet.ProtuStrankaListNazivFormated_1">
      <item>Energy Station &amp; Vivo Food 8 jednostavno društvo s ograničenom odgovornošću za trgovinu i usluge</item>
    </derivirana_varijabla>
  </DomainObject.Predmet.ProtuStrankaListNazivFormated>
  <DomainObject.Predmet.ProtuStrankaListNazivFormatedOIB>
    <izvorni_sadrzaj>
      <item>Energy Station &amp; Vivo Food 8 jednostavno društvo s ograničenom odgovornošću za trgovinu i usluge, OIB 21525640886</item>
    </izvorni_sadrzaj>
    <derivirana_varijabla naziv="DomainObject.Predmet.ProtuStrankaListNazivFormatedOIB_1">
      <item>Energy Station &amp; Vivo Food 8 jednostavno društvo s ograničenom odgovornošću za trgovinu i usluge, OIB 21525640886</item>
    </derivirana_varijabla>
  </DomainObject.Predmet.ProtuStrankaListNazivFormatedOIB>
  <DomainObject.Predmet.OstaliListFormated>
    <izvorni_sadrzaj>
      <item>Edmond Vlashaj</item>
    </izvorni_sadrzaj>
    <derivirana_varijabla naziv="DomainObject.Predmet.OstaliListFormated_1">
      <item>Edmond Vlashaj</item>
    </derivirana_varijabla>
  </DomainObject.Predmet.OstaliListFormated>
  <DomainObject.Predmet.OstaliListFormatedOIB>
    <izvorni_sadrzaj>
      <item>Edmond Vlashaj, OIB 30465822232</item>
    </izvorni_sadrzaj>
    <derivirana_varijabla naziv="DomainObject.Predmet.OstaliListFormatedOIB_1">
      <item>Edmond Vlashaj, OIB 30465822232</item>
    </derivirana_varijabla>
  </DomainObject.Predmet.OstaliListFormatedOIB>
  <DomainObject.Predmet.OstaliListFormatedWithAdress>
    <izvorni_sadrzaj>
      <item>Edmond Vlashaj, Via Torricelli 095, Seregno</item>
    </izvorni_sadrzaj>
    <derivirana_varijabla naziv="DomainObject.Predmet.OstaliListFormatedWithAdress_1">
      <item>Edmond Vlashaj, Via Torricelli 095, Seregno</item>
    </derivirana_varijabla>
  </DomainObject.Predmet.OstaliListFormatedWithAdress>
  <DomainObject.Predmet.OstaliListFormatedWithAdressOIB>
    <izvorni_sadrzaj>
      <item>Edmond Vlashaj, OIB 30465822232, Via Torricelli 095, Seregno</item>
    </izvorni_sadrzaj>
    <derivirana_varijabla naziv="DomainObject.Predmet.OstaliListFormatedWithAdressOIB_1">
      <item>Edmond Vlashaj, OIB 30465822232, Via Torricelli 095, Seregno</item>
    </derivirana_varijabla>
  </DomainObject.Predmet.OstaliListFormatedWithAdressOIB>
  <DomainObject.Predmet.OstaliListNazivFormated>
    <izvorni_sadrzaj>
      <item>Edmond Vlashaj</item>
    </izvorni_sadrzaj>
    <derivirana_varijabla naziv="DomainObject.Predmet.OstaliListNazivFormated_1">
      <item>Edmond Vlashaj</item>
    </derivirana_varijabla>
  </DomainObject.Predmet.OstaliListNazivFormated>
  <DomainObject.Predmet.OstaliListNazivFormatedOIB>
    <izvorni_sadrzaj>
      <item>Edmond Vlashaj, OIB 30465822232</item>
    </izvorni_sadrzaj>
    <derivirana_varijabla naziv="DomainObject.Predmet.OstaliListNazivFormatedOIB_1">
      <item>Edmond Vlashaj, OIB 30465822232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Energy Station &amp; Vivo Food 8 jednostavno društvo s ograničenom odgovornošću za trgovinu i usluge</izvorni_sadrzaj>
    <derivirana_varijabla naziv="DomainObject.Predmet.ProtustrankaIDrugi_1">Energy Station &amp; Vivo Food 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Energy Station &amp; Vivo Food 8 jednostavno društvo s ograničenom odgovornošću za trgovinu i usluge, OIB 21525640886, Draškovićeva 3, 10000 Zagreb</izvorni_sadrzaj>
    <derivirana_varijabla naziv="DomainObject.Predmet.ProtustrankaIDrugiAdressOIB_1">Energy Station &amp; Vivo Food 8 jednostavno društvo s ograničenom odgovornošću za trgovinu i usluge, OIB 21525640886, Draškovićeva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Energy Station &amp; Vivo Food 8 jednostavno društvo s ograničenom odgovornošću za trgovinu i usluge</item>
      <item>FINA Regionalni centar Zagreb</item>
      <item>Edmond Vlashaj</item>
      <item>Edmond Vlashaj</item>
    </izvorni_sadrzaj>
    <derivirana_varijabla naziv="DomainObject.Predmet.SudioniciListNaziv_1">
      <item>Energy Station &amp; Vivo Food 8 jednostavno društvo s ograničenom odgovornošću za trgovinu i usluge</item>
      <item>FINA Regionalni centar Zagreb</item>
      <item>Edmond Vlashaj</item>
      <item>Edmond Vlashaj</item>
    </derivirana_varijabla>
  </DomainObject.Predmet.SudioniciListNaziv>
  <DomainObject.Predmet.SudioniciListAdressOIB>
    <izvorni_sadrzaj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</izvorni_sadrzaj>
    <derivirana_varijabla naziv="DomainObject.Predmet.SudioniciListAdressOIB_1"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21525640886</item>
      <item>, OIB 85821130368</item>
      <item>, OIB 30465822232</item>
      <item>, OIB 30465822232</item>
    </izvorni_sadrzaj>
    <derivirana_varijabla naziv="DomainObject.Predmet.SudioniciListNazivOIB_1">
      <item>, OIB 21525640886</item>
      <item>, OIB 85821130368</item>
      <item>, OIB 30465822232</item>
      <item>, OIB 30465822232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057B2-6463-432D-8E8F-5CA2191EF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752</properties:Words>
  <properties:Characters>4127</properties:Characters>
  <properties:Lines>86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2018-10-02T10:34:00Z</dcterms:created>
  <dc:creator>gzubak</dc:creator>
  <cp:lastModifiedBy>Mirjana Gašparić</cp:lastModifiedBy>
  <cp:lastPrinted>2018-10-02T10:43:00Z</cp:lastPrinted>
  <dcterms:modified xmlns:xsi="http://www.w3.org/2001/XMLSchema-instance" xsi:type="dcterms:W3CDTF">2018-10-02T10:43:00Z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(St-1052-2018-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