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4dd4" w14:paraId="4964dd4" w:rsidRDefault="00AE649C" w:rsidP="00FA5B5E" w:rsidR="00AE649C" w:rsidRPr="00B76F3C">
      <w:pPr>
        <w:pStyle w:val="Naslov3"/>
        <w15:collapsed w:val="false"/>
      </w:pPr>
    </w:p>
    <w:p w:rsidRDefault="008F6FE5" w:rsidP="008F6FE5" w:rsidR="00AE649C" w:rsidRPr="00B76F3C">
      <w:pPr>
        <w:pStyle w:val="SudNaziv"/>
        <w:jc w:val="right"/>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F6FE5" w:rsidP="008F6FE5" w:rsidR="008F6FE5">
      <w:pPr>
        <w:jc w:val="right"/>
        <w:rPr>
          <w:rFonts w:hAnsi="Arial" w:ascii="Arial"/>
        </w:rPr>
      </w:pPr>
      <w:r>
        <w:rPr>
          <w:rFonts w:hAnsi="Arial" w:ascii="Arial"/>
        </w:rPr>
        <w:t xml:space="preserve">        7 St-1005/2016-6.</w:t>
      </w:r>
    </w:p>
    <w:p w:rsidRDefault="008F6FE5" w:rsidP="008F6FE5" w:rsidR="008F6FE5">
      <w:pPr>
        <w:rPr>
          <w:rFonts w:hAnsi="Arial" w:ascii="Arial"/>
          <w:b/>
        </w:rPr>
      </w:pPr>
    </w:p>
    <w:p w:rsidRDefault="008F6FE5" w:rsidP="008F6FE5" w:rsidR="008F6FE5">
      <w:pPr>
        <w:jc w:val="center"/>
        <w:rPr>
          <w:rFonts w:hAnsi="Arial" w:ascii="Arial"/>
          <w:b/>
        </w:rPr>
      </w:pPr>
    </w:p>
    <w:p w:rsidRDefault="008F6FE5" w:rsidP="008F6FE5" w:rsidR="008F6FE5">
      <w:pPr>
        <w:jc w:val="center"/>
        <w:rPr>
          <w:rFonts w:hAnsi="Arial" w:ascii="Arial"/>
          <w:b/>
        </w:rPr>
      </w:pPr>
      <w:r>
        <w:rPr>
          <w:rFonts w:hAnsi="Arial" w:ascii="Arial"/>
          <w:b/>
        </w:rPr>
        <w:t>R E P U B L I K A   H R V A T S K A</w:t>
      </w:r>
    </w:p>
    <w:p w:rsidRDefault="008F6FE5" w:rsidP="008F6FE5" w:rsidR="008F6FE5">
      <w:pPr>
        <w:jc w:val="center"/>
        <w:rPr>
          <w:rFonts w:hAnsi="Arial" w:ascii="Arial"/>
          <w:b/>
        </w:rPr>
      </w:pPr>
    </w:p>
    <w:p w:rsidRDefault="008F6FE5" w:rsidP="008F6FE5" w:rsidR="008F6FE5">
      <w:pPr>
        <w:jc w:val="center"/>
        <w:rPr>
          <w:rFonts w:hAnsi="Arial" w:ascii="Arial"/>
          <w:b/>
        </w:rPr>
      </w:pPr>
      <w:r>
        <w:rPr>
          <w:rFonts w:hAnsi="Arial" w:ascii="Arial"/>
          <w:b/>
        </w:rPr>
        <w:t>R J E Š E N J E</w:t>
      </w:r>
    </w:p>
    <w:p w:rsidRDefault="008F6FE5" w:rsidP="008F6FE5" w:rsidR="008F6FE5">
      <w:pPr>
        <w:jc w:val="both"/>
        <w:rPr>
          <w:rFonts w:hAnsi="Arial" w:ascii="Arial"/>
        </w:rPr>
      </w:pPr>
    </w:p>
    <w:p w:rsidRDefault="008F6FE5" w:rsidP="008F6FE5" w:rsidR="008F6FE5">
      <w:pPr>
        <w:jc w:val="both"/>
        <w:rPr>
          <w:rFonts w:hAnsi="Arial" w:ascii="Arial"/>
        </w:rPr>
      </w:pPr>
      <w:r>
        <w:rPr>
          <w:rFonts w:hAnsi="Arial" w:ascii="Arial"/>
        </w:rPr>
        <w:t xml:space="preserve">TRGOVAČKI SUD U BJELOVARU, po sucu pojedincu Tomislavu </w:t>
      </w:r>
      <w:proofErr w:type="spellStart"/>
      <w:r>
        <w:rPr>
          <w:rFonts w:hAnsi="Arial" w:ascii="Arial"/>
        </w:rPr>
        <w:t>Mrazoviću</w:t>
      </w:r>
      <w:proofErr w:type="spellEnd"/>
      <w:r>
        <w:rPr>
          <w:rFonts w:hAnsi="Arial" w:ascii="Arial"/>
        </w:rPr>
        <w:t xml:space="preserve">, u </w:t>
      </w:r>
      <w:proofErr w:type="spellStart"/>
      <w:r>
        <w:rPr>
          <w:rFonts w:hAnsi="Arial" w:ascii="Arial"/>
        </w:rPr>
        <w:t>predstečajnom</w:t>
      </w:r>
      <w:proofErr w:type="spellEnd"/>
      <w:r>
        <w:rPr>
          <w:rFonts w:hAnsi="Arial" w:ascii="Arial"/>
        </w:rPr>
        <w:t xml:space="preserve"> postupku povodom prijedloga dužnika SION GRUPA d.o.o. za proizvodnju, trgovinu i usluge iz Daruvara, 52. Samostalnog bataljuna 4, OIB 89642019586, dana 06. srpnja 2016. godine, </w:t>
      </w:r>
      <w:proofErr w:type="spellStart"/>
      <w:r>
        <w:rPr>
          <w:rFonts w:hAnsi="Arial" w:ascii="Arial"/>
        </w:rPr>
        <w:t>izvanraspravno</w:t>
      </w:r>
      <w:proofErr w:type="spellEnd"/>
      <w:r>
        <w:rPr>
          <w:rFonts w:hAnsi="Arial" w:ascii="Arial"/>
        </w:rPr>
        <w:t xml:space="preserve">, </w:t>
      </w:r>
    </w:p>
    <w:p w:rsidRDefault="008F6FE5" w:rsidP="008F6FE5" w:rsidR="008F6FE5">
      <w:pPr>
        <w:jc w:val="both"/>
        <w:rPr>
          <w:rFonts w:hAnsi="Arial" w:ascii="Arial"/>
        </w:rPr>
      </w:pPr>
    </w:p>
    <w:p w:rsidRDefault="008F6FE5" w:rsidP="008F6FE5" w:rsidR="008F6FE5">
      <w:pPr>
        <w:jc w:val="center"/>
        <w:rPr>
          <w:rFonts w:hAnsi="Arial" w:ascii="Arial"/>
          <w:b/>
        </w:rPr>
      </w:pPr>
      <w:r>
        <w:rPr>
          <w:rFonts w:hAnsi="Arial" w:ascii="Arial"/>
          <w:b/>
        </w:rPr>
        <w:t>r i j e š i o   j e</w:t>
      </w:r>
    </w:p>
    <w:p w:rsidRDefault="008F6FE5" w:rsidP="008F6FE5" w:rsidR="008F6FE5">
      <w:pPr>
        <w:jc w:val="center"/>
        <w:rPr>
          <w:rFonts w:hAnsi="Arial" w:ascii="Arial"/>
          <w:b/>
        </w:rPr>
      </w:pPr>
    </w:p>
    <w:p w:rsidRDefault="008F6FE5" w:rsidP="008F6FE5" w:rsidR="008F6FE5">
      <w:pPr>
        <w:jc w:val="both"/>
        <w:rPr>
          <w:rFonts w:hAnsi="Arial" w:ascii="Arial"/>
        </w:rPr>
      </w:pPr>
      <w:r>
        <w:rPr>
          <w:rFonts w:hAnsi="Arial" w:ascii="Arial"/>
        </w:rPr>
        <w:tab/>
      </w:r>
      <w:proofErr w:type="spellStart"/>
      <w:r>
        <w:rPr>
          <w:rFonts w:hAnsi="Arial" w:ascii="Arial"/>
          <w:b/>
        </w:rPr>
        <w:t>I.</w:t>
      </w:r>
      <w:r>
        <w:rPr>
          <w:rFonts w:hAnsi="Arial" w:ascii="Arial"/>
        </w:rPr>
        <w:t>Otvara</w:t>
      </w:r>
      <w:proofErr w:type="spellEnd"/>
      <w:r>
        <w:rPr>
          <w:rFonts w:hAnsi="Arial" w:ascii="Arial"/>
        </w:rPr>
        <w:t xml:space="preserve"> se </w:t>
      </w:r>
      <w:proofErr w:type="spellStart"/>
      <w:r>
        <w:rPr>
          <w:rFonts w:hAnsi="Arial" w:ascii="Arial"/>
        </w:rPr>
        <w:t>predstečajni</w:t>
      </w:r>
      <w:proofErr w:type="spellEnd"/>
      <w:r>
        <w:rPr>
          <w:rFonts w:hAnsi="Arial" w:ascii="Arial"/>
        </w:rPr>
        <w:t xml:space="preserve"> postupak nad dužnikom SION GRUPA d.o.o. za proizvodnju, trgovinu i usluge iz Daruvara, 52. Samostalnog bataljuna 4, OIB 89642019586.</w:t>
      </w:r>
    </w:p>
    <w:p w:rsidRDefault="008F6FE5" w:rsidP="008F6FE5" w:rsidR="008F6FE5">
      <w:pPr>
        <w:ind w:hanging="709" w:left="709"/>
        <w:jc w:val="both"/>
        <w:rPr>
          <w:rFonts w:hAnsi="Arial" w:ascii="Arial"/>
        </w:rPr>
      </w:pPr>
      <w:r>
        <w:rPr>
          <w:rFonts w:hAnsi="Arial" w:ascii="Arial"/>
        </w:rPr>
        <w:tab/>
      </w:r>
      <w:r>
        <w:rPr>
          <w:rFonts w:hAnsi="Arial" w:ascii="Arial"/>
          <w:b/>
        </w:rPr>
        <w:t>II.</w:t>
      </w:r>
      <w:r>
        <w:rPr>
          <w:rFonts w:hAnsi="Arial" w:ascii="Arial"/>
        </w:rPr>
        <w:t xml:space="preserve">Za povjerenika se imenuje BRANKO SMRTIĆ iz </w:t>
      </w:r>
      <w:proofErr w:type="spellStart"/>
      <w:r>
        <w:rPr>
          <w:rFonts w:hAnsi="Arial" w:ascii="Arial"/>
        </w:rPr>
        <w:t>Miholjanca</w:t>
      </w:r>
      <w:proofErr w:type="spellEnd"/>
      <w:r>
        <w:rPr>
          <w:rFonts w:hAnsi="Arial" w:ascii="Arial"/>
        </w:rPr>
        <w:t>, A. Mihanovića 116, OIB 26761829990.</w:t>
      </w:r>
    </w:p>
    <w:p w:rsidRDefault="008F6FE5" w:rsidP="008F6FE5" w:rsidR="008F6FE5">
      <w:pPr>
        <w:jc w:val="both"/>
        <w:rPr>
          <w:rFonts w:hAnsi="Arial" w:ascii="Arial"/>
          <w:b/>
        </w:rPr>
      </w:pPr>
      <w:r>
        <w:rPr>
          <w:rFonts w:hAnsi="Arial" w:ascii="Arial"/>
        </w:rPr>
        <w:tab/>
      </w:r>
      <w:r>
        <w:rPr>
          <w:rFonts w:hAnsi="Arial" w:ascii="Arial"/>
          <w:b/>
        </w:rPr>
        <w:t>III.</w:t>
      </w:r>
    </w:p>
    <w:p w:rsidRDefault="008F6FE5" w:rsidP="008F6FE5" w:rsidR="008F6FE5">
      <w:pPr>
        <w:ind w:firstLine="720"/>
        <w:jc w:val="both"/>
        <w:rPr>
          <w:rFonts w:hAnsi="Arial" w:ascii="Arial"/>
        </w:rPr>
      </w:pPr>
      <w:r>
        <w:rPr>
          <w:rFonts w:hAnsi="Arial" w:ascii="Arial"/>
        </w:rPr>
        <w:t>1.Pozivaju se vjerovnici dužnika u roku od 15 dana od dana objave ovog rješenja na e-oglasnoj ploči Trgovačkog suda u Bjelovaru, na propisanom obrascu prijaviti svoje tražbine Financijskoj Agenciji, Regionalni centar Zagreb, Ulica grada Vukovara 70, Odjel pisarnica, sukladno čl.36.Stečajnog zakona (NN broj 71/15).</w:t>
      </w:r>
    </w:p>
    <w:p w:rsidRDefault="008F6FE5" w:rsidP="008F6FE5" w:rsidR="008F6FE5">
      <w:pPr>
        <w:ind w:firstLine="720"/>
        <w:jc w:val="both"/>
        <w:rPr>
          <w:rFonts w:hAnsi="Arial" w:ascii="Arial"/>
        </w:rPr>
      </w:pPr>
      <w:r>
        <w:rPr>
          <w:rFonts w:hAnsi="Arial" w:ascii="Arial"/>
        </w:rPr>
        <w:t>2.Isti vjerovnici dužnika pozivaju se u roku 8 dana od dana objave na e-oglasnoj ploči Trgovačkog suda u Bjelovaru očitovanja dužnika i očitovanja povjerenika o prijavljenim tražbinama (</w:t>
      </w:r>
      <w:proofErr w:type="spellStart"/>
      <w:r>
        <w:rPr>
          <w:rFonts w:hAnsi="Arial" w:ascii="Arial"/>
        </w:rPr>
        <w:t>toč.IV</w:t>
      </w:r>
      <w:proofErr w:type="spellEnd"/>
      <w:r>
        <w:rPr>
          <w:rFonts w:hAnsi="Arial" w:ascii="Arial"/>
        </w:rPr>
        <w:t xml:space="preserve">.), na propisanom obrascu, osporiti prijavljene tražbine drugih vjerovnika koje smatraju nepostojećim, uz obveznu naznaku iznosa za koji se tražbina osporava i razloge osporavanja. Osporavanje tražbine podneseno nakon isteka roka za osporavanje, sud će rješenjem odbaciti. </w:t>
      </w:r>
    </w:p>
    <w:p w:rsidRDefault="008F6FE5" w:rsidP="008F6FE5" w:rsidR="008F6FE5">
      <w:pPr>
        <w:ind w:firstLine="720"/>
        <w:jc w:val="both"/>
        <w:rPr>
          <w:rFonts w:hAnsi="Arial" w:ascii="Arial"/>
        </w:rPr>
      </w:pPr>
    </w:p>
    <w:p w:rsidRDefault="008F6FE5" w:rsidP="008F6FE5" w:rsidR="008F6FE5">
      <w:pPr>
        <w:ind w:firstLine="720"/>
        <w:jc w:val="both"/>
        <w:rPr>
          <w:rFonts w:hAnsi="Arial" w:ascii="Arial"/>
        </w:rPr>
      </w:pPr>
      <w:r>
        <w:rPr>
          <w:rFonts w:hAnsi="Arial" w:ascii="Arial"/>
        </w:rPr>
        <w:lastRenderedPageBreak/>
        <w:t xml:space="preserve">3.Razlučni vjerovnici dužni su u prijavi navesti podatke o svojim pravima, pravnoj osnovi </w:t>
      </w:r>
      <w:proofErr w:type="spellStart"/>
      <w:r>
        <w:rPr>
          <w:rFonts w:hAnsi="Arial" w:ascii="Arial"/>
        </w:rPr>
        <w:t>razlučnog</w:t>
      </w:r>
      <w:proofErr w:type="spellEnd"/>
      <w:r>
        <w:rPr>
          <w:rFonts w:hAnsi="Arial" w:ascii="Arial"/>
        </w:rPr>
        <w:t xml:space="preserve"> prava i dijelu imovine dužnika na koji se odnosi njihovo </w:t>
      </w:r>
      <w:proofErr w:type="spellStart"/>
      <w:r>
        <w:rPr>
          <w:rFonts w:hAnsi="Arial" w:ascii="Arial"/>
        </w:rPr>
        <w:t>razlučno</w:t>
      </w:r>
      <w:proofErr w:type="spellEnd"/>
      <w:r>
        <w:rPr>
          <w:rFonts w:hAnsi="Arial" w:ascii="Arial"/>
        </w:rPr>
        <w:t xml:space="preserve"> pravo, te dati izjavu da li se odriču ili se ne odriču prava na odvojeno namirenje, sukladno čl.38.st.1.Stečajnog zakona.</w:t>
      </w:r>
    </w:p>
    <w:p w:rsidRDefault="008F6FE5" w:rsidP="008F6FE5" w:rsidR="008F6FE5">
      <w:pPr>
        <w:ind w:firstLine="720"/>
        <w:jc w:val="both"/>
        <w:rPr>
          <w:rFonts w:hAnsi="Arial" w:ascii="Arial"/>
        </w:rPr>
      </w:pPr>
      <w:r>
        <w:rPr>
          <w:rFonts w:hAnsi="Arial" w:ascii="Arial"/>
        </w:rPr>
        <w:t>4.Izlučni vjerovnici dužni su u prijavi navesti podatke o svojim pravima, pravnom osnovu izlučnog prava i dijelu imovine dužnika na koji se odnosi njihovo izlučno pravo, sukladno čl.38.st.2.Stečajnog zakona.</w:t>
      </w:r>
    </w:p>
    <w:p w:rsidRDefault="008F6FE5" w:rsidP="008F6FE5" w:rsidR="008F6FE5">
      <w:pPr>
        <w:ind w:firstLine="720"/>
        <w:jc w:val="both"/>
        <w:rPr>
          <w:rFonts w:hAnsi="Arial" w:ascii="Arial"/>
        </w:rPr>
      </w:pPr>
      <w:r>
        <w:rPr>
          <w:rFonts w:hAnsi="Arial" w:ascii="Arial"/>
        </w:rPr>
        <w:t xml:space="preserve">5.Razlučni i izlučni vjerovnici dužni su u prijavi dati izjavu o pristanku ili uskrati pristanka odgode namirenja iz predmeta na koji se odnosi njihovo </w:t>
      </w:r>
      <w:proofErr w:type="spellStart"/>
      <w:r>
        <w:rPr>
          <w:rFonts w:hAnsi="Arial" w:ascii="Arial"/>
        </w:rPr>
        <w:t>razlučno</w:t>
      </w:r>
      <w:proofErr w:type="spellEnd"/>
      <w:r>
        <w:rPr>
          <w:rFonts w:hAnsi="Arial" w:ascii="Arial"/>
        </w:rPr>
        <w:t xml:space="preserve"> pravo, odnosno izdvajanja predmeta na koji se odnosi njihovo izlučno pravo, a radi provedbe plana restrukturiranja, sukladno čl.38.st.3.Stečajnog zakona.</w:t>
      </w:r>
    </w:p>
    <w:p w:rsidRDefault="008F6FE5" w:rsidP="008F6FE5" w:rsidR="008F6FE5">
      <w:pPr>
        <w:ind w:firstLine="720"/>
        <w:jc w:val="both"/>
        <w:rPr>
          <w:rFonts w:hAnsi="Arial" w:ascii="Arial"/>
        </w:rPr>
      </w:pPr>
      <w:r>
        <w:rPr>
          <w:rFonts w:hAnsi="Arial" w:ascii="Arial"/>
        </w:rPr>
        <w:t xml:space="preserve">6.Ako vjerovnik ne podnese prijavu tražbine, a ista tražbina je navedena u prijedlogu za otvaranje </w:t>
      </w:r>
      <w:proofErr w:type="spellStart"/>
      <w:r>
        <w:rPr>
          <w:rFonts w:hAnsi="Arial" w:ascii="Arial"/>
        </w:rPr>
        <w:t>predstečajnog</w:t>
      </w:r>
      <w:proofErr w:type="spellEnd"/>
      <w:r>
        <w:rPr>
          <w:rFonts w:hAnsi="Arial" w:ascii="Arial"/>
        </w:rPr>
        <w:t xml:space="preserve"> postupka, tražbina navedene u prijedlogu za otvaranje </w:t>
      </w:r>
      <w:proofErr w:type="spellStart"/>
      <w:r>
        <w:rPr>
          <w:rFonts w:hAnsi="Arial" w:ascii="Arial"/>
        </w:rPr>
        <w:t>predstečajnog</w:t>
      </w:r>
      <w:proofErr w:type="spellEnd"/>
      <w:r>
        <w:rPr>
          <w:rFonts w:hAnsi="Arial" w:ascii="Arial"/>
        </w:rPr>
        <w:t xml:space="preserve"> postupka smatra se prijavljenom tražbinom, sukladno čl.39.Stečajnog zakona.</w:t>
      </w:r>
    </w:p>
    <w:p w:rsidRDefault="008F6FE5" w:rsidP="008F6FE5" w:rsidR="008F6FE5">
      <w:pPr>
        <w:ind w:firstLine="720"/>
        <w:jc w:val="both"/>
        <w:rPr>
          <w:rFonts w:hAnsi="Arial" w:ascii="Arial"/>
        </w:rPr>
      </w:pPr>
      <w:proofErr w:type="spellStart"/>
      <w:r>
        <w:rPr>
          <w:rFonts w:hAnsi="Arial" w:ascii="Arial"/>
          <w:b/>
        </w:rPr>
        <w:t>IV.</w:t>
      </w:r>
      <w:r>
        <w:rPr>
          <w:rFonts w:hAnsi="Arial" w:ascii="Arial"/>
        </w:rPr>
        <w:t>Pozivaju</w:t>
      </w:r>
      <w:proofErr w:type="spellEnd"/>
      <w:r>
        <w:rPr>
          <w:rFonts w:hAnsi="Arial" w:ascii="Arial"/>
        </w:rPr>
        <w:t xml:space="preserve"> se dužnik i povjerenik, u roku od 8 dana od dana objave Tablice prijavljenih tražbina na e-oglasnoj ploči Trgovačkog suda u Bjelovaru, Financijskoj Agenciji, Regionalni centar Zagreb, Ulica grada Vukovara 70, Odjel pisarnica, dostaviti pisano očitovanje o svakoj prijavljenoj tražbini na način da li istu priznaju ili je osporavaju, uz obveznu naznaku iznosa za koji se tražbina osporava i razloge osporavanja. </w:t>
      </w:r>
    </w:p>
    <w:p w:rsidRDefault="008F6FE5" w:rsidP="008F6FE5" w:rsidR="008F6FE5">
      <w:pPr>
        <w:ind w:firstLine="720"/>
        <w:jc w:val="both"/>
        <w:rPr>
          <w:rFonts w:hAnsi="Arial" w:ascii="Arial"/>
        </w:rPr>
      </w:pPr>
      <w:proofErr w:type="spellStart"/>
      <w:r>
        <w:rPr>
          <w:rFonts w:hAnsi="Arial" w:ascii="Arial"/>
          <w:b/>
        </w:rPr>
        <w:t>V.</w:t>
      </w:r>
      <w:r>
        <w:rPr>
          <w:rFonts w:hAnsi="Arial" w:ascii="Arial"/>
        </w:rPr>
        <w:t>Poziva</w:t>
      </w:r>
      <w:proofErr w:type="spellEnd"/>
      <w:r>
        <w:rPr>
          <w:rFonts w:hAnsi="Arial" w:ascii="Arial"/>
        </w:rPr>
        <w:t xml:space="preserve"> se dužnik vjerovnicima i povjereniku omogućiti uvid u isprave iz kojih proizlaze tražbine navedene u popisu imovine i obveza.</w:t>
      </w:r>
    </w:p>
    <w:p w:rsidRDefault="008F6FE5" w:rsidP="008F6FE5" w:rsidR="008F6FE5">
      <w:pPr>
        <w:ind w:firstLine="720"/>
        <w:jc w:val="both"/>
        <w:rPr>
          <w:rFonts w:hAnsi="Arial" w:ascii="Arial"/>
        </w:rPr>
      </w:pPr>
      <w:proofErr w:type="spellStart"/>
      <w:r>
        <w:rPr>
          <w:rFonts w:hAnsi="Arial" w:ascii="Arial"/>
          <w:b/>
        </w:rPr>
        <w:t>VI.</w:t>
      </w:r>
      <w:r>
        <w:rPr>
          <w:rFonts w:hAnsi="Arial" w:ascii="Arial"/>
        </w:rPr>
        <w:t>Pozivaju</w:t>
      </w:r>
      <w:proofErr w:type="spellEnd"/>
      <w:r>
        <w:rPr>
          <w:rFonts w:hAnsi="Arial" w:ascii="Arial"/>
        </w:rPr>
        <w:t xml:space="preserve"> se dužnikovi dužnici svoje dospjele obveze bez odgode ispunjavati dužniku.</w:t>
      </w:r>
    </w:p>
    <w:p w:rsidRDefault="008F6FE5" w:rsidP="008F6FE5" w:rsidR="008F6FE5">
      <w:pPr>
        <w:ind w:firstLine="720"/>
        <w:jc w:val="both"/>
        <w:rPr>
          <w:rFonts w:hAnsi="Arial" w:ascii="Arial"/>
        </w:rPr>
      </w:pPr>
      <w:proofErr w:type="spellStart"/>
      <w:r>
        <w:rPr>
          <w:rFonts w:hAnsi="Arial" w:ascii="Arial"/>
          <w:b/>
        </w:rPr>
        <w:t>VII.</w:t>
      </w:r>
      <w:r>
        <w:rPr>
          <w:rFonts w:hAnsi="Arial" w:ascii="Arial"/>
        </w:rPr>
        <w:t>Pozivaju</w:t>
      </w:r>
      <w:proofErr w:type="spellEnd"/>
      <w:r>
        <w:rPr>
          <w:rFonts w:hAnsi="Arial" w:ascii="Arial"/>
        </w:rPr>
        <w:t xml:space="preserve"> se vjerovnici koji su prijavili tražbine te dužnik i povjerenik pristupiti na ročište radi ispitivanja tražbina, koji se zakazuje za dan </w:t>
      </w:r>
      <w:r>
        <w:rPr>
          <w:rFonts w:hAnsi="Arial" w:ascii="Arial"/>
          <w:b/>
        </w:rPr>
        <w:t xml:space="preserve">06. rujna 2016. godine u 09,00 sati </w:t>
      </w:r>
      <w:r>
        <w:rPr>
          <w:rFonts w:hAnsi="Arial" w:ascii="Arial"/>
        </w:rPr>
        <w:t xml:space="preserve">u zgradi Trgovačkog suda u Bjelovaru,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sobi broj 2.</w:t>
      </w:r>
    </w:p>
    <w:p w:rsidRDefault="008F6FE5" w:rsidP="008F6FE5" w:rsidR="008F6FE5">
      <w:pPr>
        <w:ind w:firstLine="720"/>
        <w:jc w:val="both"/>
        <w:rPr>
          <w:rFonts w:hAnsi="Arial" w:ascii="Arial"/>
        </w:rPr>
      </w:pPr>
      <w:proofErr w:type="spellStart"/>
      <w:r>
        <w:rPr>
          <w:rFonts w:hAnsi="Arial" w:ascii="Arial"/>
          <w:b/>
        </w:rPr>
        <w:t>VIII.</w:t>
      </w:r>
      <w:r>
        <w:rPr>
          <w:rFonts w:hAnsi="Arial" w:ascii="Arial"/>
        </w:rPr>
        <w:t>Ovo</w:t>
      </w:r>
      <w:proofErr w:type="spellEnd"/>
      <w:r>
        <w:rPr>
          <w:rFonts w:hAnsi="Arial" w:ascii="Arial"/>
        </w:rPr>
        <w:t xml:space="preserve"> rješenje objavit će se na e-oglasnoj ploči Trgovačkog suda u Bjelovaru.</w:t>
      </w:r>
    </w:p>
    <w:p w:rsidRDefault="008F6FE5" w:rsidP="008F6FE5" w:rsidR="008F6FE5">
      <w:pPr>
        <w:ind w:firstLine="720"/>
        <w:jc w:val="both"/>
        <w:rPr>
          <w:rFonts w:hAnsi="Arial" w:ascii="Arial"/>
        </w:rPr>
      </w:pPr>
      <w:proofErr w:type="spellStart"/>
      <w:r>
        <w:rPr>
          <w:rFonts w:hAnsi="Arial" w:ascii="Arial"/>
          <w:b/>
        </w:rPr>
        <w:t>IX.</w:t>
      </w:r>
      <w:r>
        <w:rPr>
          <w:rFonts w:hAnsi="Arial" w:ascii="Arial"/>
        </w:rPr>
        <w:t>Određuje</w:t>
      </w:r>
      <w:proofErr w:type="spellEnd"/>
      <w:r>
        <w:rPr>
          <w:rFonts w:hAnsi="Arial" w:ascii="Arial"/>
        </w:rPr>
        <w:t xml:space="preserve"> se otvaranje </w:t>
      </w:r>
      <w:proofErr w:type="spellStart"/>
      <w:r>
        <w:rPr>
          <w:rFonts w:hAnsi="Arial" w:ascii="Arial"/>
        </w:rPr>
        <w:t>predstečajnog</w:t>
      </w:r>
      <w:proofErr w:type="spellEnd"/>
      <w:r>
        <w:rPr>
          <w:rFonts w:hAnsi="Arial" w:ascii="Arial"/>
        </w:rPr>
        <w:t xml:space="preserve"> postupka upisati u sudski registar ovog suda.</w:t>
      </w:r>
    </w:p>
    <w:p w:rsidRDefault="008F6FE5" w:rsidP="008F6FE5" w:rsidR="008F6FE5">
      <w:pPr>
        <w:ind w:firstLine="720"/>
        <w:jc w:val="both"/>
        <w:rPr>
          <w:rFonts w:hAnsi="Arial" w:ascii="Arial"/>
        </w:rPr>
      </w:pPr>
      <w:proofErr w:type="spellStart"/>
      <w:r>
        <w:rPr>
          <w:rFonts w:hAnsi="Arial" w:ascii="Arial"/>
          <w:b/>
        </w:rPr>
        <w:t>X.</w:t>
      </w:r>
      <w:r>
        <w:rPr>
          <w:rFonts w:hAnsi="Arial" w:ascii="Arial"/>
        </w:rPr>
        <w:t>Nalaže</w:t>
      </w:r>
      <w:proofErr w:type="spellEnd"/>
      <w:r>
        <w:rPr>
          <w:rFonts w:hAnsi="Arial" w:ascii="Arial"/>
        </w:rPr>
        <w:t xml:space="preserve"> se Općinskom sudu u Bjelovaru, Zemljišno-knjižnom odjelu Daruvar, upis zabilježbe otvaranja </w:t>
      </w:r>
      <w:proofErr w:type="spellStart"/>
      <w:r>
        <w:rPr>
          <w:rFonts w:hAnsi="Arial" w:ascii="Arial"/>
        </w:rPr>
        <w:t>predstečajnog</w:t>
      </w:r>
      <w:proofErr w:type="spellEnd"/>
      <w:r>
        <w:rPr>
          <w:rFonts w:hAnsi="Arial" w:ascii="Arial"/>
        </w:rPr>
        <w:t xml:space="preserve"> postupka na nekretninama dužnika SION GRUPA d.o.o. za proizvodnju, trgovinu i usluge iz Daruvara, 52. Samostalnog bataljuna 4, OIB 89642019586, i to: </w:t>
      </w:r>
    </w:p>
    <w:p w:rsidRDefault="008F6FE5" w:rsidP="008F6FE5" w:rsidR="008F6FE5">
      <w:pPr>
        <w:ind w:firstLine="720"/>
        <w:jc w:val="both"/>
        <w:rPr>
          <w:rFonts w:hAnsi="Arial" w:ascii="Arial"/>
        </w:rPr>
      </w:pPr>
      <w:r>
        <w:rPr>
          <w:rFonts w:hAnsi="Arial" w:ascii="Arial"/>
        </w:rPr>
        <w:t>-upisanim u zk.ul.br.655, k.o.Vrijeska i to čkbr.1491/4, oznake zemljišta dvorište Mala Maslenjača sveukupne površine 13187 m2.</w:t>
      </w:r>
    </w:p>
    <w:p w:rsidRDefault="008F6FE5" w:rsidP="008F6FE5" w:rsidR="008F6FE5">
      <w:pPr>
        <w:ind w:firstLine="720"/>
        <w:jc w:val="center"/>
        <w:rPr>
          <w:rFonts w:hAnsi="Arial" w:ascii="Arial"/>
          <w:b/>
        </w:rPr>
      </w:pPr>
      <w:r>
        <w:rPr>
          <w:rFonts w:hAnsi="Arial" w:ascii="Arial"/>
          <w:b/>
        </w:rPr>
        <w:lastRenderedPageBreak/>
        <w:t>Obrazloženje</w:t>
      </w:r>
    </w:p>
    <w:p w:rsidRDefault="008F6FE5" w:rsidP="008F6FE5" w:rsidR="008F6FE5">
      <w:pPr>
        <w:ind w:firstLine="720"/>
        <w:jc w:val="center"/>
        <w:rPr>
          <w:rFonts w:hAnsi="Arial" w:ascii="Arial"/>
        </w:rPr>
      </w:pPr>
    </w:p>
    <w:p w:rsidRDefault="008F6FE5" w:rsidP="008F6FE5" w:rsidR="008F6FE5">
      <w:pPr>
        <w:ind w:firstLine="720"/>
        <w:jc w:val="both"/>
        <w:rPr>
          <w:rFonts w:hAnsi="Arial" w:ascii="Arial"/>
        </w:rPr>
      </w:pPr>
      <w:r>
        <w:rPr>
          <w:rFonts w:hAnsi="Arial" w:ascii="Arial"/>
        </w:rPr>
        <w:t xml:space="preserve">Predlagatelj-dužnik SION GRUPA d.o.o. za proizvodnju, trgovinu i usluge iz Daruvara, 52. Samostalnog bataljuna 4, OIB 89642019586, podnio je dana 25. 05.2016. godine prijedlog za otvaranje </w:t>
      </w:r>
      <w:proofErr w:type="spellStart"/>
      <w:r>
        <w:rPr>
          <w:rFonts w:hAnsi="Arial" w:ascii="Arial"/>
        </w:rPr>
        <w:t>predstečajnog</w:t>
      </w:r>
      <w:proofErr w:type="spellEnd"/>
      <w:r>
        <w:rPr>
          <w:rFonts w:hAnsi="Arial" w:ascii="Arial"/>
        </w:rPr>
        <w:t xml:space="preserve"> postupka nad samim sobom ističući kako kod istog postoji </w:t>
      </w:r>
      <w:proofErr w:type="spellStart"/>
      <w:r>
        <w:rPr>
          <w:rFonts w:hAnsi="Arial" w:ascii="Arial"/>
        </w:rPr>
        <w:t>predstečajni</w:t>
      </w:r>
      <w:proofErr w:type="spellEnd"/>
      <w:r>
        <w:rPr>
          <w:rFonts w:hAnsi="Arial" w:ascii="Arial"/>
        </w:rPr>
        <w:t xml:space="preserve"> razlog prijeteća nesposobnost za plaćanje, zato što dužnik u Očevidniku redoslijeda osnova za plaćanje, koji vodi FINA ima više evidentiranih neizvršenih osnova za plaćanje koje je trebalo, na temelju valjanih osnova za plaćanje i bez daljnjeg pristanka dužnika naplatiti s bilo kojeg od njegovih računa. Prijedlogu je priložena odgovarajuća dokumentacija, koju je na traženje suda, iz Rješenja od 02.06.2016. godine, predlagatelj-dužnik dopunio dana 13.06.2016. godine. </w:t>
      </w:r>
    </w:p>
    <w:p w:rsidRDefault="008F6FE5" w:rsidP="008F6FE5" w:rsidR="008F6FE5">
      <w:pPr>
        <w:ind w:firstLine="720"/>
        <w:jc w:val="both"/>
        <w:rPr>
          <w:rFonts w:hAnsi="Arial" w:ascii="Arial"/>
        </w:rPr>
      </w:pPr>
      <w:r>
        <w:rPr>
          <w:rFonts w:hAnsi="Arial" w:ascii="Arial"/>
        </w:rPr>
        <w:t xml:space="preserve">Kako bi se otvorio </w:t>
      </w:r>
      <w:proofErr w:type="spellStart"/>
      <w:r>
        <w:rPr>
          <w:rFonts w:hAnsi="Arial" w:ascii="Arial"/>
        </w:rPr>
        <w:t>predstečajni</w:t>
      </w:r>
      <w:proofErr w:type="spellEnd"/>
      <w:r>
        <w:rPr>
          <w:rFonts w:hAnsi="Arial" w:ascii="Arial"/>
        </w:rPr>
        <w:t xml:space="preserve"> postupak nad dužnikom potrebno je utvrditi svojstvo pravne osobe dužnika, aktivnu legitimaciju predlagatelja, postojanje </w:t>
      </w:r>
      <w:proofErr w:type="spellStart"/>
      <w:r>
        <w:rPr>
          <w:rFonts w:hAnsi="Arial" w:ascii="Arial"/>
        </w:rPr>
        <w:t>predstečajnog</w:t>
      </w:r>
      <w:proofErr w:type="spellEnd"/>
      <w:r>
        <w:rPr>
          <w:rFonts w:hAnsi="Arial" w:ascii="Arial"/>
        </w:rPr>
        <w:t xml:space="preserve"> razloga prijeteće nesposobnosti za plaćanje. </w:t>
      </w:r>
    </w:p>
    <w:p w:rsidRDefault="008F6FE5" w:rsidP="008F6FE5" w:rsidR="008F6FE5">
      <w:pPr>
        <w:ind w:firstLine="720"/>
        <w:jc w:val="both"/>
        <w:rPr>
          <w:rFonts w:hAnsi="Arial" w:ascii="Arial"/>
        </w:rPr>
      </w:pPr>
      <w:r>
        <w:rPr>
          <w:rFonts w:hAnsi="Arial" w:ascii="Arial"/>
        </w:rPr>
        <w:t xml:space="preserve">Čl.3.st.1.Stečajnog zakona (NN 71/15, dalje SZ-a) propisano je da se </w:t>
      </w:r>
      <w:proofErr w:type="spellStart"/>
      <w:r>
        <w:rPr>
          <w:rFonts w:hAnsi="Arial" w:ascii="Arial"/>
        </w:rPr>
        <w:t>predstečajni</w:t>
      </w:r>
      <w:proofErr w:type="spellEnd"/>
      <w:r>
        <w:rPr>
          <w:rFonts w:hAnsi="Arial" w:ascii="Arial"/>
        </w:rPr>
        <w:t xml:space="preserve"> postupak može provesti nad pravnom osobom, a dužnik je trgovačko društvo pravnog oblika s ograničenom odgovornošću pa isti pravna osoba što je utvrđeno uvidom u sudski registar za dužnika a ujedno je isti i predlagatelj pa samim time je aktivno legitimiran. </w:t>
      </w:r>
    </w:p>
    <w:p w:rsidRDefault="008F6FE5" w:rsidP="008F6FE5" w:rsidR="008F6FE5">
      <w:pPr>
        <w:ind w:firstLine="720"/>
        <w:jc w:val="both"/>
        <w:rPr>
          <w:rFonts w:hAnsi="Arial" w:ascii="Arial"/>
        </w:rPr>
      </w:pPr>
      <w:r>
        <w:rPr>
          <w:rFonts w:hAnsi="Arial" w:ascii="Arial"/>
        </w:rPr>
        <w:t xml:space="preserve">Čl.4.st.1.Stečajnog zakona propisano je da se </w:t>
      </w:r>
      <w:proofErr w:type="spellStart"/>
      <w:r>
        <w:rPr>
          <w:rFonts w:hAnsi="Arial" w:ascii="Arial"/>
        </w:rPr>
        <w:t>predstečajni</w:t>
      </w:r>
      <w:proofErr w:type="spellEnd"/>
      <w:r>
        <w:rPr>
          <w:rFonts w:hAnsi="Arial" w:ascii="Arial"/>
        </w:rPr>
        <w:t xml:space="preserve"> postupak može otvoriti ako sud utvrdi postojanje prijeteće nesposobnosti za plaćanje, a ta nesposobnost postoji ako sud stekne uvjerenje da dužnik svoje postojeće obveze neće moći ispunjavati po dospijeću.</w:t>
      </w:r>
    </w:p>
    <w:p w:rsidRDefault="008F6FE5" w:rsidP="008F6FE5" w:rsidR="008F6FE5">
      <w:pPr>
        <w:ind w:firstLine="720"/>
        <w:jc w:val="both"/>
        <w:rPr>
          <w:rFonts w:hAnsi="Arial" w:ascii="Arial"/>
        </w:rPr>
      </w:pPr>
      <w:r>
        <w:rPr>
          <w:rFonts w:hAnsi="Arial" w:ascii="Arial"/>
        </w:rPr>
        <w:t xml:space="preserve">Čl.4. st.2. do 4.Stečajnog zakona propisano je kada se smatra da postoji prijeteća nesposobnost za plaćanje i kojim dokazima se ista dokazuje. U konkretnom slučaju predlagatelj-dužnik je dokazao postojanje prijeteće nesposobnosti za plaćanje dostavom Potvrde FINE, Sektor poslovne mreže Bjelovar, Poslovnica Daruvar o blokadi računa i novčanih sredstava od 25.05.2016. godine, iz koje je razvidno da kod dužnika nisu nastale okolnosti zbog kojih se smatra da je dužnik postao nesposoban za plaćanje, jer nije blokiran neprekidno 60 dana već 57 dana. Time ovaj sud smatra utvrđenim postojanje </w:t>
      </w:r>
      <w:proofErr w:type="spellStart"/>
      <w:r>
        <w:rPr>
          <w:rFonts w:hAnsi="Arial" w:ascii="Arial"/>
        </w:rPr>
        <w:t>predstečajnog</w:t>
      </w:r>
      <w:proofErr w:type="spellEnd"/>
      <w:r>
        <w:rPr>
          <w:rFonts w:hAnsi="Arial" w:ascii="Arial"/>
        </w:rPr>
        <w:t xml:space="preserve"> razloga prijeteće nesposobnosti za plaćanje, jer nisu nastale okolnosti zbog kojih se smatra da je dužnik nesposoban za plaćanje. </w:t>
      </w:r>
    </w:p>
    <w:p w:rsidRDefault="008F6FE5" w:rsidP="008F6FE5" w:rsidR="008F6FE5">
      <w:pPr>
        <w:jc w:val="both"/>
        <w:rPr>
          <w:rFonts w:hAnsi="Arial" w:ascii="Arial"/>
        </w:rPr>
      </w:pPr>
      <w:r>
        <w:rPr>
          <w:rFonts w:hAnsi="Arial" w:ascii="Arial"/>
        </w:rPr>
        <w:tab/>
        <w:t xml:space="preserve">Čl.25.st.1.Stečajnog zakona propisano je da su prijedlog za otvaranje </w:t>
      </w:r>
      <w:proofErr w:type="spellStart"/>
      <w:r>
        <w:rPr>
          <w:rFonts w:hAnsi="Arial" w:ascii="Arial"/>
        </w:rPr>
        <w:t>predstečajnog</w:t>
      </w:r>
      <w:proofErr w:type="spellEnd"/>
      <w:r>
        <w:rPr>
          <w:rFonts w:hAnsi="Arial" w:ascii="Arial"/>
        </w:rPr>
        <w:t xml:space="preserve"> postupka ovlašteni podnijeti dužnik i vjerovnik uz suglasnost dužnika, što je u konkretnom slučaju ostvareno jer je prijedlog podnesen od strane dužnika kao predlagatelja.    </w:t>
      </w:r>
    </w:p>
    <w:p w:rsidRDefault="008F6FE5" w:rsidP="008F6FE5" w:rsidR="008F6FE5">
      <w:pPr>
        <w:jc w:val="both"/>
        <w:rPr>
          <w:rFonts w:hAnsi="Arial" w:ascii="Arial"/>
        </w:rPr>
      </w:pPr>
      <w:r>
        <w:rPr>
          <w:rFonts w:hAnsi="Arial" w:ascii="Arial"/>
        </w:rPr>
        <w:tab/>
        <w:t xml:space="preserve">Odlučujući o prijedlogu sud je izveo dokaze čitanjem prijedloga i priložene dokumentacije uz isti  kao i čitanjem cijelog spisa predmeta, pa je nakon tako izvedenih dokaza, savjesne i brižljive ocjene svakog dokaza zasebno i svih dokaza zajedno kao i temeljem rezultata cjelokupnog postupka, sukladno čl.8.Zakona o </w:t>
      </w:r>
      <w:r>
        <w:rPr>
          <w:rFonts w:hAnsi="Arial" w:ascii="Arial"/>
        </w:rPr>
        <w:lastRenderedPageBreak/>
        <w:t xml:space="preserve">parničnom postupku (NN broj 25/13 i 89/14, dalje ZPP-a), koji se u ovom </w:t>
      </w:r>
      <w:proofErr w:type="spellStart"/>
      <w:r>
        <w:rPr>
          <w:rFonts w:hAnsi="Arial" w:ascii="Arial"/>
        </w:rPr>
        <w:t>predstečajnom</w:t>
      </w:r>
      <w:proofErr w:type="spellEnd"/>
      <w:r>
        <w:rPr>
          <w:rFonts w:hAnsi="Arial" w:ascii="Arial"/>
        </w:rPr>
        <w:t xml:space="preserve"> postupku </w:t>
      </w:r>
      <w:proofErr w:type="spellStart"/>
      <w:r>
        <w:rPr>
          <w:rFonts w:hAnsi="Arial" w:ascii="Arial"/>
        </w:rPr>
        <w:t>podredno</w:t>
      </w:r>
      <w:proofErr w:type="spellEnd"/>
      <w:r>
        <w:rPr>
          <w:rFonts w:hAnsi="Arial" w:ascii="Arial"/>
        </w:rPr>
        <w:t xml:space="preserve"> primjenjuje temeljem čl.10.SZ-a u konkretnom slučaju utvrdio postojanje sve tri navedene činjenice i to svojstvo pravne osobe dužnika, aktivnu legitimaciju predlagatelja, postojanje </w:t>
      </w:r>
      <w:proofErr w:type="spellStart"/>
      <w:r>
        <w:rPr>
          <w:rFonts w:hAnsi="Arial" w:ascii="Arial"/>
        </w:rPr>
        <w:t>predstečajnog</w:t>
      </w:r>
      <w:proofErr w:type="spellEnd"/>
      <w:r>
        <w:rPr>
          <w:rFonts w:hAnsi="Arial" w:ascii="Arial"/>
        </w:rPr>
        <w:t xml:space="preserve"> razloga prijeteće nesposobnosti za plaćanje, pa je temeljem čl.33., 34., 36., 38., 39., 41. i 42.SZ-a riješio kao u izreci ovog rješenja.</w:t>
      </w:r>
      <w:bookmarkStart w:name="_GoBack" w:id="0"/>
      <w:bookmarkEnd w:id="0"/>
      <w:r>
        <w:rPr>
          <w:rFonts w:hAnsi="Arial" w:ascii="Arial"/>
        </w:rPr>
        <w:t xml:space="preserve"> </w:t>
      </w:r>
    </w:p>
    <w:p w:rsidRDefault="008F6FE5" w:rsidP="008F6FE5" w:rsidR="008F6FE5">
      <w:pPr>
        <w:ind w:firstLine="720"/>
        <w:jc w:val="both"/>
        <w:rPr>
          <w:rFonts w:hAnsi="Arial" w:ascii="Arial"/>
        </w:rPr>
      </w:pPr>
      <w:r>
        <w:rPr>
          <w:rFonts w:hAnsi="Arial" w:ascii="Arial"/>
        </w:rPr>
        <w:t>U Bjelovaru, 06. srpnja 2016. godine</w:t>
      </w:r>
    </w:p>
    <w:p w:rsidRDefault="008F6FE5" w:rsidP="008F6FE5" w:rsidR="008F6FE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F6FE5" w:rsidP="008F6FE5" w:rsidR="008F6FE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F6FE5" w:rsidP="008F6FE5" w:rsidR="008F6FE5">
      <w:pPr>
        <w:ind w:firstLine="720"/>
        <w:jc w:val="both"/>
        <w:rPr>
          <w:rFonts w:hAnsi="Arial" w:ascii="Arial"/>
        </w:rPr>
      </w:pPr>
    </w:p>
    <w:p w:rsidRDefault="008F6FE5" w:rsidP="008F6FE5" w:rsidR="008F6FE5">
      <w:pPr>
        <w:jc w:val="both"/>
        <w:rPr>
          <w:rFonts w:hAnsi="Arial" w:ascii="Arial"/>
        </w:rPr>
      </w:pPr>
      <w:r>
        <w:rPr>
          <w:rFonts w:hAnsi="Arial" w:ascii="Arial"/>
        </w:rPr>
        <w:t>POUKA O PRAVNOM LIJEKU:Protiv ovog rješenja može nezadovoljna stranka uložiti žalbu Visokom trgovačkom sudu Republike Hrvatske u Zagrebu u roku od 8 dana pismeno u 3 primjerka putem ovoga suda.</w:t>
      </w:r>
    </w:p>
    <w:p w:rsidRDefault="008F6FE5" w:rsidP="008F6FE5" w:rsidR="008F6FE5">
      <w:pPr>
        <w:jc w:val="both"/>
        <w:rPr>
          <w:rFonts w:hAnsi="Arial" w:ascii="Arial"/>
        </w:rPr>
      </w:pPr>
      <w:r>
        <w:rPr>
          <w:rFonts w:hAnsi="Arial" w:ascii="Arial"/>
        </w:rPr>
        <w:t xml:space="preserve"> </w:t>
      </w:r>
    </w:p>
    <w:p w:rsidRDefault="008F6FE5" w:rsidP="008F6FE5" w:rsidR="008F6FE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F6FE5" w:rsidP="008F6FE5" w:rsidR="008F6FE5">
      <w:pPr>
        <w:jc w:val="both"/>
        <w:rPr>
          <w:rFonts w:hAnsi="Arial" w:ascii="Arial"/>
        </w:rPr>
      </w:pPr>
      <w:proofErr w:type="spellStart"/>
      <w:r>
        <w:rPr>
          <w:rFonts w:hAnsi="Arial" w:ascii="Arial"/>
        </w:rPr>
        <w:t>Rj</w:t>
      </w:r>
      <w:proofErr w:type="spellEnd"/>
      <w:r>
        <w:rPr>
          <w:rFonts w:hAnsi="Arial" w:ascii="Arial"/>
        </w:rPr>
        <w:t>.</w:t>
      </w:r>
    </w:p>
    <w:p w:rsidRDefault="008F6FE5" w:rsidP="008F6FE5" w:rsidR="008F6FE5">
      <w:pPr>
        <w:jc w:val="both"/>
        <w:rPr>
          <w:rFonts w:hAnsi="Arial" w:ascii="Arial"/>
        </w:rPr>
      </w:pPr>
      <w:r>
        <w:rPr>
          <w:rFonts w:hAnsi="Arial" w:ascii="Arial"/>
        </w:rPr>
        <w:t>Dna: predlagatelj-dužnik SION GRUPA d.o.o. Daruvar putem e-oglasne ploče suda</w:t>
      </w:r>
    </w:p>
    <w:p w:rsidRDefault="008F6FE5" w:rsidP="008F6FE5" w:rsidR="008F6FE5">
      <w:pPr>
        <w:jc w:val="both"/>
        <w:rPr>
          <w:rFonts w:hAnsi="Arial" w:ascii="Arial"/>
        </w:rPr>
      </w:pPr>
      <w:r>
        <w:rPr>
          <w:rFonts w:hAnsi="Arial" w:ascii="Arial"/>
        </w:rPr>
        <w:t xml:space="preserve">         Povjerenik Branko </w:t>
      </w:r>
      <w:proofErr w:type="spellStart"/>
      <w:r>
        <w:rPr>
          <w:rFonts w:hAnsi="Arial" w:ascii="Arial"/>
        </w:rPr>
        <w:t>Smrtić</w:t>
      </w:r>
      <w:proofErr w:type="spellEnd"/>
      <w:r>
        <w:rPr>
          <w:rFonts w:hAnsi="Arial" w:ascii="Arial"/>
        </w:rPr>
        <w:t xml:space="preserve"> putem e-oglasne ploče suda</w:t>
      </w:r>
    </w:p>
    <w:p w:rsidRDefault="008F6FE5" w:rsidP="008F6FE5" w:rsidR="008F6FE5">
      <w:pPr>
        <w:jc w:val="both"/>
        <w:rPr>
          <w:rFonts w:hAnsi="Arial" w:ascii="Arial"/>
        </w:rPr>
      </w:pPr>
      <w:r>
        <w:rPr>
          <w:rFonts w:hAnsi="Arial" w:ascii="Arial"/>
        </w:rPr>
        <w:t xml:space="preserve">         FINA, RC Zagreb, putem e-oglasne ploče suda</w:t>
      </w:r>
    </w:p>
    <w:p w:rsidRDefault="008F6FE5" w:rsidP="008F6FE5" w:rsidR="008F6FE5">
      <w:pPr>
        <w:jc w:val="both"/>
        <w:rPr>
          <w:rFonts w:hAnsi="Arial" w:ascii="Arial"/>
        </w:rPr>
      </w:pPr>
      <w:r>
        <w:rPr>
          <w:rFonts w:hAnsi="Arial" w:ascii="Arial"/>
        </w:rPr>
        <w:t xml:space="preserve">         sudski registar-ovdje- elektroničkim putem</w:t>
      </w:r>
    </w:p>
    <w:p w:rsidRDefault="008F6FE5" w:rsidP="008F6FE5" w:rsidR="008F6FE5">
      <w:pPr>
        <w:jc w:val="both"/>
        <w:rPr>
          <w:rFonts w:hAnsi="Arial" w:ascii="Arial"/>
        </w:rPr>
      </w:pPr>
      <w:r>
        <w:rPr>
          <w:rFonts w:hAnsi="Arial" w:ascii="Arial"/>
        </w:rPr>
        <w:t xml:space="preserve">         Porezna uprava Bjelovar putem e-oglasne ploče suda</w:t>
      </w:r>
    </w:p>
    <w:p w:rsidRDefault="008F6FE5" w:rsidP="008F6FE5" w:rsidR="008F6FE5">
      <w:pPr>
        <w:jc w:val="both"/>
        <w:rPr>
          <w:rFonts w:hAnsi="Arial" w:ascii="Arial"/>
        </w:rPr>
      </w:pPr>
      <w:r>
        <w:rPr>
          <w:rFonts w:hAnsi="Arial" w:ascii="Arial"/>
        </w:rPr>
        <w:t xml:space="preserve">         ŽDO u Bjelovaru putem e-oglasne ploče suda</w:t>
      </w:r>
    </w:p>
    <w:p w:rsidRDefault="008F6FE5" w:rsidP="008F6FE5" w:rsidR="008F6FE5">
      <w:pPr>
        <w:jc w:val="both"/>
        <w:rPr>
          <w:rFonts w:hAnsi="Arial" w:ascii="Arial"/>
        </w:rPr>
      </w:pPr>
      <w:r>
        <w:rPr>
          <w:rFonts w:hAnsi="Arial" w:ascii="Arial"/>
        </w:rPr>
        <w:t xml:space="preserve">         Općinski sud u Bjelovaru, Zemljišno-knjižni odjel u Daruvaru putem e-oglasne ploče suda</w:t>
      </w:r>
    </w:p>
    <w:p w:rsidRDefault="008F6FE5" w:rsidP="008F6FE5" w:rsidR="008F6FE5">
      <w:pPr>
        <w:jc w:val="both"/>
        <w:rPr>
          <w:rFonts w:hAnsi="Arial" w:ascii="Arial"/>
        </w:rPr>
      </w:pPr>
      <w:r>
        <w:rPr>
          <w:rFonts w:hAnsi="Arial" w:ascii="Arial"/>
        </w:rPr>
        <w:t xml:space="preserve">         e-oglasna ploča suda </w:t>
      </w:r>
    </w:p>
    <w:p w:rsidRDefault="008F6FE5" w:rsidP="008F6FE5" w:rsidR="008F6FE5">
      <w:pPr>
        <w:jc w:val="both"/>
        <w:rPr>
          <w:rFonts w:hAnsi="Arial" w:ascii="Arial"/>
        </w:rPr>
      </w:pPr>
      <w:r>
        <w:rPr>
          <w:rFonts w:hAnsi="Arial" w:ascii="Arial"/>
        </w:rPr>
        <w:t>Kal. ročište</w:t>
      </w:r>
    </w:p>
    <w:p w:rsidRDefault="008F6FE5" w:rsidP="008F6FE5" w:rsidR="008F6FE5">
      <w:pPr>
        <w:jc w:val="both"/>
        <w:rPr>
          <w:rFonts w:hAnsi="Arial" w:ascii="Arial"/>
        </w:rPr>
      </w:pPr>
      <w:r>
        <w:rPr>
          <w:rFonts w:hAnsi="Arial" w:ascii="Arial"/>
        </w:rPr>
        <w:t>Bj.06.07.2016.g.</w:t>
      </w:r>
    </w:p>
    <w:p w:rsidRDefault="008F6FE5" w:rsidP="008F6FE5" w:rsidR="008F6FE5">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6FE5"/>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2339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St-1005/2016-6</izvorni_sadrzaj>
    <derivirana_varijabla naziv="DomainObject.Oznaka_1">St-1005/2016-6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St-1005/2016-6</izvorni_sadrzaj>
    <derivirana_varijabla naziv="DomainObject.PoslovniBrojDokumenta_1">St-1005/2016-6</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2F935-BE53-4E62-8A73-F925E805D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1141</properties:Words>
  <properties:Characters>6837</properties:Characters>
  <properties:Lines>146</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2016-07-06T09:44:00Z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St-1005/2016-6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