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8b2c" w14:paraId="b3e8b2c" w:rsidRDefault="00F33C01" w:rsidP="00F33C01" w:rsidR="00F33C01" w:rsidRPr="00811C69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811C6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33C01" w:rsidP="00F33C01" w:rsidR="00F33C01" w:rsidRPr="00811C69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F33C01" w:rsidP="00F33C01" w:rsidR="00F33C01" w:rsidRPr="00811C69">
      <w:pPr>
        <w:pStyle w:val="Zaglavlje"/>
        <w:jc w:val="right"/>
      </w:pPr>
    </w:p>
    <w:p w:rsidRDefault="00F33C01" w:rsidP="00B361AE" w:rsidR="00F33C01" w:rsidRPr="00811C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D80B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80BE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D80B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B361AE" w:rsidR="00F42B9A" w:rsidRPr="00D80BE6">
      <w:pPr>
        <w:pStyle w:val="Naslov2"/>
        <w:rPr>
          <w:b w:val="false"/>
          <w:szCs w:val="24"/>
        </w:rPr>
      </w:pPr>
      <w:r w:rsidRPr="00D80BE6">
        <w:rPr>
          <w:b w:val="false"/>
          <w:szCs w:val="24"/>
        </w:rPr>
        <w:t>R J E Š E NJ E</w:t>
      </w:r>
    </w:p>
    <w:p w:rsidRDefault="00B361AE" w:rsidP="00B361AE" w:rsidR="00B361AE" w:rsidRPr="00D80BE6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80BE6" w:rsidP="00D80BE6" w:rsidR="00D80BE6" w:rsidRPr="00D80BE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0BE6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BALL d.o.o., OIB: 04029384653 sa sjedištem u Glavna 67, Palovec, 25. rujna 2017.    </w:t>
      </w: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1.</w:t>
      </w:r>
      <w:r w:rsidR="00F43353" w:rsidRPr="00811C69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D80BE6" w:rsidRPr="00D80BE6">
        <w:rPr>
          <w:rFonts w:cs="Times New Roman" w:hAnsi="Times New Roman" w:ascii="Times New Roman"/>
          <w:sz w:val="24"/>
          <w:szCs w:val="24"/>
        </w:rPr>
        <w:t>BALL d.o.o., OIB: 04029384653 sa sjedištem u Glavna 67, Palovec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09E6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studenoga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="00F33C01" w:rsidRPr="00811C69">
        <w:rPr>
          <w:rFonts w:cs="Times New Roman" w:hAnsi="Times New Roman" w:ascii="Times New Roman"/>
          <w:sz w:val="24"/>
          <w:szCs w:val="24"/>
        </w:rPr>
        <w:t>201</w:t>
      </w:r>
      <w:r w:rsidR="00811C69" w:rsidRPr="00811C69">
        <w:rPr>
          <w:rFonts w:cs="Times New Roman" w:hAnsi="Times New Roman" w:ascii="Times New Roman"/>
          <w:sz w:val="24"/>
          <w:szCs w:val="24"/>
        </w:rPr>
        <w:t>7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. u </w:t>
      </w:r>
      <w:r w:rsidR="00155B8B">
        <w:rPr>
          <w:rFonts w:cs="Times New Roman" w:hAnsi="Times New Roman" w:ascii="Times New Roman"/>
          <w:sz w:val="24"/>
          <w:szCs w:val="24"/>
        </w:rPr>
        <w:t>13,0</w:t>
      </w:r>
      <w:r>
        <w:rPr>
          <w:rFonts w:cs="Times New Roman" w:hAnsi="Times New Roman" w:ascii="Times New Roman"/>
          <w:sz w:val="24"/>
          <w:szCs w:val="24"/>
        </w:rPr>
        <w:t>0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na koje se dostavom p</w:t>
      </w:r>
      <w:r w:rsidR="00894EB8" w:rsidRPr="00811C69">
        <w:rPr>
          <w:rFonts w:cs="Times New Roman" w:hAnsi="Times New Roman" w:ascii="Times New Roman"/>
          <w:sz w:val="24"/>
          <w:szCs w:val="24"/>
        </w:rPr>
        <w:t>rijepisa ovoga rješenja poziva</w:t>
      </w:r>
      <w:r w:rsidR="00B361AE" w:rsidRPr="00811C69">
        <w:rPr>
          <w:rFonts w:cs="Times New Roman" w:hAnsi="Times New Roman" w:ascii="Times New Roman"/>
          <w:sz w:val="24"/>
          <w:szCs w:val="24"/>
        </w:rPr>
        <w:t>ju</w:t>
      </w:r>
      <w:r w:rsidR="00894EB8" w:rsidRPr="00811C69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811C69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D80BE6" w:rsidP="00D80BE6" w:rsidR="00D80BE6" w:rsidRPr="00D80BE6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D80BE6">
        <w:t>predlagatelj FINANCIJSKA AGENCIJA, Podružnica Varaždin, A. Cesarca 2</w:t>
      </w:r>
    </w:p>
    <w:p w:rsidRDefault="002C09E6" w:rsidP="002C09E6" w:rsidR="002C09E6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 xml:space="preserve">privremeni stečajni upravitelj </w:t>
      </w:r>
      <w:r w:rsidRPr="006650F7">
        <w:t>Zorislav Novoselec, Osijek, Kapucinska 27/II</w:t>
      </w:r>
    </w:p>
    <w:p w:rsidRDefault="002C09E6" w:rsidP="002C09E6" w:rsidR="002C09E6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 xml:space="preserve">direktor dužnika </w:t>
      </w:r>
      <w:r w:rsidR="00D80BE6">
        <w:t>Stjepan Palatinuš, Palovec, Glavna 67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C04D1">
        <w:rPr>
          <w:rFonts w:cs="Times New Roman" w:hAnsi="Times New Roman" w:ascii="Times New Roman"/>
          <w:sz w:val="24"/>
          <w:szCs w:val="24"/>
        </w:rPr>
        <w:t>25. rujna</w:t>
      </w:r>
      <w:r w:rsidR="00765B60">
        <w:rPr>
          <w:rFonts w:cs="Times New Roman" w:hAnsi="Times New Roman" w:ascii="Times New Roman"/>
          <w:sz w:val="24"/>
          <w:szCs w:val="24"/>
        </w:rPr>
        <w:t xml:space="preserve"> 2017</w:t>
      </w:r>
      <w:r w:rsidRPr="00811C69">
        <w:rPr>
          <w:rFonts w:cs="Times New Roman" w:hAnsi="Times New Roman" w:ascii="Times New Roman"/>
          <w:sz w:val="24"/>
          <w:szCs w:val="24"/>
        </w:rPr>
        <w:t>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4C04D1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 xml:space="preserve">  Iris Hatvalić Nemec</w:t>
      </w:r>
      <w:r w:rsidR="00D80BE6">
        <w:rPr>
          <w:rFonts w:cs="Times New Roman" w:hAnsi="Times New Roman" w:ascii="Times New Roman"/>
          <w:sz w:val="24"/>
          <w:szCs w:val="24"/>
        </w:rPr>
        <w:t xml:space="preserve">, v.r </w:t>
      </w:r>
    </w:p>
    <w:p w:rsidRDefault="00D80BE6" w:rsidP="004C04D1" w:rsidR="00D80B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0BE6" w:rsidP="00D80BE6" w:rsidR="00D80BE6" w:rsidRPr="00811C69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DNA:</w:t>
      </w:r>
    </w:p>
    <w:p w:rsidRDefault="00D80BE6" w:rsidP="00D80BE6" w:rsidR="00D80BE6" w:rsidRPr="00D80BE6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D80BE6">
        <w:t>predlagatelj FINANCIJSKA AGENCIJA, Podružnica Varaždin, A. Cesarca 2</w:t>
      </w:r>
    </w:p>
    <w:p w:rsidRDefault="00D80BE6" w:rsidP="00D80BE6" w:rsidR="00D80BE6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 xml:space="preserve">privremeni stečajni upravitelj </w:t>
      </w:r>
      <w:r w:rsidRPr="006650F7">
        <w:t>Zorislav Novoselec, Osijek, Kapucinska 27/II</w:t>
      </w:r>
    </w:p>
    <w:p w:rsidRDefault="00D80BE6" w:rsidP="00D80BE6" w:rsidR="00D80BE6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>direktor dužnika Stjepan Palatinuš, Palovec, Glavna 67</w:t>
      </w:r>
    </w:p>
    <w:p w:rsidRDefault="00173415" w:rsidR="00173415" w:rsidRPr="00811C69">
      <w:pPr>
        <w:rPr>
          <w:rFonts w:cs="Times New Roman" w:hAnsi="Times New Roman" w:ascii="Times New Roman"/>
          <w:sz w:val="24"/>
          <w:szCs w:val="24"/>
        </w:rPr>
      </w:pPr>
    </w:p>
    <w:sectPr w:rsidSect="00B361AE" w:rsidR="00173415" w:rsidRPr="00811C69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397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894EB8">
      <w:t>Poslovni broj: 4 St-</w:t>
    </w:r>
    <w:r w:rsidR="00D80BE6">
      <w:t>235/16-23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5CF267C9"/>
    <w:multiLevelType w:val="hybridMultilevel"/>
    <w:tmpl w:val="80DE27C0"/>
    <w:lvl w:tplc="3E56C176" w:ilvl="0">
      <w:start w:val="2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C800776"/>
    <w:multiLevelType w:val="hybridMultilevel"/>
    <w:tmpl w:val="BCD84B60"/>
    <w:lvl w:tplc="90EE80CE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55B8B"/>
    <w:rsid w:val="00173415"/>
    <w:rsid w:val="00247397"/>
    <w:rsid w:val="002C09E6"/>
    <w:rsid w:val="00374F79"/>
    <w:rsid w:val="004C04D1"/>
    <w:rsid w:val="0075114C"/>
    <w:rsid w:val="00765B60"/>
    <w:rsid w:val="00811C69"/>
    <w:rsid w:val="00894EB8"/>
    <w:rsid w:val="00902D2D"/>
    <w:rsid w:val="009A7B11"/>
    <w:rsid w:val="00B361AE"/>
    <w:rsid w:val="00D80BE6"/>
    <w:rsid w:val="00E56E81"/>
    <w:rsid w:val="00F33C01"/>
    <w:rsid w:val="00F42B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E56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E56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po 123. i 128</izvorni_sadrzaj>
    <derivirana_varijabla naziv="DomainObject.Primjedba_1">-poziv po 123. i 128</derivirana_varijabla>
  </DomainObject.Primjedba>
  <DomainObject.Oznaka>
    <izvorni_sadrzaj>St-235/2016-23</izvorni_sadrzaj>
    <derivirana_varijabla naziv="DomainObject.Oznaka_1">St-235/2016-23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BALL društvo s ograničenom odgovornošću za proizvodnju tekstilnih proizvoda, trgovinu i usluge zastupanog po punomoćniku Stjepan Palatinuš</izvorni_sadrzaj>
    <derivirana_varijabla naziv="DomainObject.Predmet.ProtustrankaFormated_1">  BALL društvo s ograničenom odgovornošću za proizvodnju tekstilnih proizvoda, trgovinu i usluge zastupanog po punomoćniku Stjepan Palatinuš</derivirana_varijabla>
  </DomainObject.Predmet.ProtustrankaFormated>
  <DomainObject.Predmet.ProtustrankaFormatedOIB>
    <izvorni_sadrzaj>  BALL društvo s ograničenom odgovornošću za proizvodnju tekstilnih proizvoda, trgovinu i usluge, OIB 04029384653 zastupanog po punomoćniku Stjepan Palatinuš</izvorni_sadrzaj>
    <derivirana_varijabla naziv="DomainObject.Predmet.ProtustrankaFormatedOIB_1">  BALL društvo s ograničenom odgovornošću za proizvodnju tekstilnih proizvoda, trgovinu i usluge, OIB 04029384653 zastupanog po punomoćniku Stjepan Palatinuš</derivirana_varijabla>
  </DomainObject.Predmet.ProtustrankaFormatedOIB>
  <DomainObject.Predmet.ProtustrankaFormatedWithAdress>
    <izvorni_sadrzaj> BALL društvo s ograničenom odgovornošću za proizvodnju tekstilnih proizvoda, trgovinu i usluge, Glavna 67, 40000 Palovec zastupanog po punomoćniku Stjepan Palatinuš</izvorni_sadrzaj>
    <derivirana_varijabla naziv="DomainObject.Predmet.ProtustrankaFormatedWithAdress_1"> BALL društvo s ograničenom odgovornošću za proizvodnju tekstilnih proizvoda, trgovinu i usluge, Glavna 67, 40000 Palovec zastupanog po punomoćniku Stjepan Palatinuš</derivirana_varijabla>
  </DomainObject.Predmet.ProtustrankaFormatedWithAdress>
  <DomainObject.Predmet.ProtustrankaFormatedWithAdressOIB>
    <izvorni_sadrzaj> BALL društvo s ograničenom odgovornošću za proizvodnju tekstilnih proizvoda, trgovinu i usluge, OIB 04029384653, Glavna 67, 40000 Palovec zastupanog po punomoćniku Stjepan Palatinuš</izvorni_sadrzaj>
    <derivirana_varijabla naziv="DomainObject.Predmet.ProtustrankaFormatedWithAdressOIB_1"> BALL društvo s ograničenom odgovornošću za proizvodnju tekstilnih proizvoda, trgovinu i usluge, OIB 04029384653, Glavna 67, 40000 Palovec zastupanog po punomoćniku Stjepan Palatinuš</derivirana_varijabla>
  </DomainObject.Predmet.ProtustrankaFormatedWithAdressOIB>
  <DomainObject.Predmet.ProtustrankaWithAdress>
    <izvorni_sadrzaj>BALL društvo s ograničenom odgovornošću za proizvodnju tekstilnih proizvoda, trgovinu i usluge Glavna 67, 40000 Palovec</izvorni_sadrzaj>
    <derivirana_varijabla naziv="DomainObject.Predmet.ProtustrankaWithAdress_1">BALL društvo s ograničenom odgovornošću za proizvodnju tekstilnih proizvoda, trgovinu i usluge Glavna 67, 40000 Palovec</derivirana_varijabla>
  </DomainObject.Predmet.ProtustrankaWithAdress>
  <DomainObject.Predmet.ProtustrankaWithAdressOIB>
    <izvorni_sadrzaj>BALL društvo s ograničenom odgovornošću za proizvodnju tekstilnih proizvoda, trgovinu i usluge, OIB 04029384653, Glavna 67, 40000 Palovec</izvorni_sadrzaj>
    <derivirana_varijabla naziv="DomainObject.Predmet.ProtustrankaWithAdressOIB_1">BALL društvo s ograničenom odgovornošću za proizvodnju tekstilnih proizvoda, trgovinu i usluge, OIB 04029384653, Glavna 67, 40000 Palovec</derivirana_varijabla>
  </DomainObject.Predmet.ProtustrankaWithAdressOIB>
  <DomainObject.Predmet.ProtustrankaNazivFormated>
    <izvorni_sadrzaj>BALL društvo s ograničenom odgovornošću za proizvodnju tekstilnih proizvoda, trgovinu i usluge</izvorni_sadrzaj>
    <derivirana_varijabla naziv="DomainObject.Predmet.ProtustrankaNazivFormated_1">BALL društvo s ograničenom odgovornošću za proizvodnju tekstilnih proizvoda, trgovinu i usluge</derivirana_varijabla>
  </DomainObject.Predmet.ProtustrankaNazivFormated>
  <DomainObject.Predmet.ProtustrankaNazivFormatedOIB>
    <izvorni_sadrzaj>BALL društvo s ograničenom odgovornošću za proizvodnju tekstilnih proizvoda, trgovinu i usluge, OIB 04029384653</izvorni_sadrzaj>
    <derivirana_varijabla naziv="DomainObject.Predmet.ProtustrankaNazivFormatedOIB_1">BALL društvo s ograničenom odgovornošću za proizvodnju tekstilnih proizvoda, trgovinu i usluge, OIB 04029384653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415884.90</izvorni_sadrzaj>
    <derivirana_varijabla naziv="DomainObject.Predmet.TrenutnaVrijednost_1">415884.90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BALL društvo s ograničenom odgovornošću za proizvodnju tekstilnih proizvoda, trgovinu i usluge zastupanog po punomoćniku Stjepan Palatinuš</item>
    </izvorni_sadrzaj>
    <derivirana_varijabla naziv="DomainObject.Predmet.ProtuStrankaListFormated_1">
      <item>BALL društvo s ograničenom odgovornošću za proizvodnju tekstilnih proizvoda, trgovinu i usluge zastupanog po punomoćniku Stjepan Palatinuš</item>
    </derivirana_varijabla>
  </DomainObject.Predmet.ProtuStrankaListFormated>
  <DomainObject.Predmet.ProtuStrankaListFormatedOIB>
    <izvorni_sadrzaj>
      <item>BALL društvo s ograničenom odgovornošću za proizvodnju tekstilnih proizvoda, trgovinu i usluge, OIB 04029384653 zastupanog po punomoćniku Stjepan Palatinuš</item>
    </izvorni_sadrzaj>
    <derivirana_varijabla naziv="DomainObject.Predmet.ProtuStrankaListFormatedOIB_1">
      <item>BALL društvo s ograničenom odgovornošću za proizvodnju tekstilnih proizvoda, trgovinu i usluge, OIB 04029384653 zastupanog po punomoćniku Stjepan Palatinuš</item>
    </derivirana_varijabla>
  </DomainObject.Predmet.ProtuStrankaListFormatedOIB>
  <DomainObject.Predmet.ProtuStrankaListFormatedWithAdress>
    <izvorni_sadrzaj>
      <item>BALL društvo s ograničenom odgovornošću za proizvodnju tekstilnih proizvoda, trgovinu i usluge, Glavna 67, 40000 Palovec zastupanog po punomoćniku Stjepan Palatinuš</item>
    </izvorni_sadrzaj>
    <derivirana_varijabla naziv="DomainObject.Predmet.ProtuStrankaListFormatedWithAdress_1">
      <item>BALL društvo s ograničenom odgovornošću za proizvodnju tekstilnih proizvoda, trgovinu i usluge, Glavna 67, 40000 Palovec zastupanog po punomoćniku Stjepan Palatinuš</item>
    </derivirana_varijabla>
  </DomainObject.Predmet.ProtuStrankaListFormatedWithAdress>
  <DomainObject.Predmet.ProtuStrankaListFormatedWithAdressOIB>
    <izvorni_sadrzaj>
      <item>BALL društvo s ograničenom odgovornošću za proizvodnju tekstilnih proizvoda, trgovinu i usluge, OIB 04029384653, Glavna 67, 40000 Palovec zastupanog po punomoćniku Stjepan Palatinuš</item>
    </izvorni_sadrzaj>
    <derivirana_varijabla naziv="DomainObject.Predmet.ProtuStrankaListFormatedWithAdressOIB_1">
      <item>BALL društvo s ograničenom odgovornošću za proizvodnju tekstilnih proizvoda, trgovinu i usluge, OIB 04029384653, Glavna 67, 40000 Palovec zastupanog po punomoćniku Stjepan Palatinuš</item>
    </derivirana_varijabla>
  </DomainObject.Predmet.ProtuStrankaListFormatedWithAdressOIB>
  <DomainObject.Predmet.ProtuStrankaListNazivFormated>
    <izvorni_sadrzaj>
      <item>BALL društvo s ograničenom odgovornošću za proizvodnju tekstilnih proizvoda, trgovinu i usluge</item>
    </izvorni_sadrzaj>
    <derivirana_varijabla naziv="DomainObject.Predmet.ProtuStrankaListNazivFormated_1">
      <item>BALL društvo s ograničenom odgovornošću za proizvodnju tekstilnih proizvoda, trgovinu i usluge</item>
    </derivirana_varijabla>
  </DomainObject.Predmet.ProtuStrankaListNazivFormated>
  <DomainObject.Predmet.ProtuStrankaListNazivFormatedOIB>
    <izvorni_sadrzaj>
      <item>BALL društvo s ograničenom odgovornošću za proizvodnju tekstilnih proizvoda, trgovinu i usluge, OIB 04029384653</item>
    </izvorni_sadrzaj>
    <derivirana_varijabla naziv="DomainObject.Predmet.ProtuStrankaListNazivFormatedOIB_1">
      <item>BALL društvo s ograničenom odgovornošću za proizvodnju tekstilnih proizvoda, trgovinu i usluge, OIB 04029384653</item>
    </derivirana_varijabla>
  </DomainObject.Predmet.ProtuStrankaListNazivFormatedOIB>
  <DomainObject.Predmet.OstaliListFormated>
    <izvorni_sadrzaj>
      <item>Sudski registar</item>
      <item>Županijsko državno odvjetništvo u Varaždinu</item>
      <item>Stjepan Palatinuš punomoćnik sudionika u postupku BALL društvo s ograničenom odgovornošću za proizvodnju tekstilnih proizvoda, trgovinu i usluge</item>
    </izvorni_sadrzaj>
    <derivirana_varijabla naziv="DomainObject.Predmet.OstaliListFormated_1">
      <item>Sudski registar</item>
      <item>Županijsko državno odvjetništvo u Varaždinu</item>
      <item>Stjepan Palatinuš punomoćnik sudionika u postupku BALL društvo s ograničenom odgovornošću za proizvodnju tekstilnih proizvoda,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</item>
    </izvorni_sadrzaj>
    <derivirana_varijabla naziv="DomainObject.Predmet.OstaliListFormatedOIB_1"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</item>
    </izvorni_sadrzaj>
    <derivirana_varijabla naziv="DomainObject.Predmet.OstaliListFormatedWithAdress_1"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</item>
    </izvorni_sadrzaj>
    <derivirana_varijabla naziv="DomainObject.Predmet.OstaliListFormatedWithAdressOIB_1"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Stjepan Palatinuš</item>
    </izvorni_sadrzaj>
    <derivirana_varijabla naziv="DomainObject.Predmet.OstaliListNazivFormated_1">
      <item>Sudski registar</item>
      <item>Županijsko državno odvjetništvo u Varaždinu</item>
      <item>Stjepan Palatinuš</item>
    </derivirana_varijabla>
  </DomainObject.Predmet.OstaliListNazivFormated>
  <DomainObject.Predmet.OstaliListNazivFormatedOIB>
    <izvorni_sadrzaj>
      <item>Sudski registar</item>
      <item>Županijsko državno odvjetništvo u Varaždinu</item>
      <item>Stjepan Palatinuš, OIB 86314787507</item>
    </izvorni_sadrzaj>
    <derivirana_varijabla naziv="DomainObject.Predmet.OstaliListNazivFormatedOIB_1">
      <item>Sudski registar</item>
      <item>Županijsko državno odvjetništvo u Varaždinu</item>
      <item>Stjepan Palatinuš, OIB 86314787507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St-235/2016-23</izvorni_sadrzaj>
    <derivirana_varijabla naziv="DomainObject.PoslovniBrojDokumenta_1">St-235/2016-23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BALL društvo s ograničenom odgovornošću za proizvodnju tekstilnih proizvoda, trgovinu i usluge</izvorni_sadrzaj>
    <derivirana_varijabla naziv="DomainObject.Predmet.ProtustrankaIDrugi_1">BALL društvo s ograničenom odgovornošću za proizvodnju tekstilnih proizvoda,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BALL društvo s ograničenom odgovornošću za proizvodnju tekstilnih proizvoda, trgovinu i usluge, OIB 04029384653, Glavna 67, 40000 Palovec</izvorni_sadrzaj>
    <derivirana_varijabla naziv="DomainObject.Predmet.ProtustrankaIDrugiAdressOIB_1">BALL društvo s ograničenom odgovornošću za proizvodnju tekstilnih proizvoda, trgovinu i usluge, OIB 04029384653, Glavna 67,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BALL društvo s ograničenom odgovornošću za proizvodnju tekstilnih proizvoda, trgovinu i usluge</item>
      <item>Sudski registar</item>
      <item>Županijsko državno odvjetništvo u Varaždinu</item>
      <item>Stjepan Palatinuš</item>
    </izvorni_sadrzaj>
    <derivirana_varijabla naziv="DomainObject.Predmet.SudioniciListNaziv_1">
      <item>Financijska agencija</item>
      <item>BALL društvo s ograničenom odgovornošću za proizvodnju tekstilnih proizvoda, trgovinu i usluge</item>
      <item>Sudski registar</item>
      <item>Županijsko državno odvjetništvo u Varaždinu</item>
      <item>Stjepan Palatinuš</item>
    </derivirana_varijabla>
  </DomainObject.Predmet.SudioniciListNaziv>
  <DomainObject.Predmet.SudioniciListAdressOIB>
    <izvorni_sadrzaj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  <item>Županijsko državno odvjetništvo u Varaždinu</item>
      <item>Stjepan Palatinuš, OIB 86314787507, Vladimira Nazora 70a,40000 Lopatinec</item>
    </izvorni_sadrzaj>
    <derivirana_varijabla naziv="DomainObject.Predmet.SudioniciListAdressOIB_1"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  <item>Županijsko državno odvjetništvo u Varaždinu</item>
      <item>Stjepan Palatinuš, OIB 86314787507, Vladimira Nazora 70a,40000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04029384653</item>
      <item>, OIB null</item>
      <item>, OIB null</item>
      <item>, OIB 86314787507</item>
    </izvorni_sadrzaj>
    <derivirana_varijabla naziv="DomainObject.Predmet.SudioniciListNazivOIB_1">
      <item>, OIB 85821130368</item>
      <item>, OIB 04029384653</item>
      <item>, OIB null</item>
      <item>, OIB null</item>
      <item>, OIB 86314787507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1207</properties:Characters>
  <properties:Lines>46</properties:Lines>
  <properties:Paragraphs>23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2017-09-25T10:55:00Z</cp:lastPrinted>
  <dcterms:modified xmlns:xsi="http://www.w3.org/2001/XMLSchema-instance" xsi:type="dcterms:W3CDTF">2017-09-25T11:13:00Z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