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5c01" w14:paraId="9555c0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074252">
        <w:t>7584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D6D72">
        <w:t>17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074252">
        <w:t>UDRUGA ZA PROMICANJE KULTURE "DOBAR ZVUK"</w:t>
      </w:r>
      <w:r w:rsidR="00AC4528" w:rsidRPr="005632E0">
        <w:t xml:space="preserve">, </w:t>
      </w:r>
      <w:r w:rsidR="00B9136C">
        <w:t>Zagreb</w:t>
      </w:r>
      <w:r w:rsidR="001229E2">
        <w:t xml:space="preserve"> </w:t>
      </w:r>
      <w:r w:rsidR="007646DF">
        <w:t>,</w:t>
      </w:r>
      <w:r w:rsidR="00E42A83">
        <w:t xml:space="preserve"> </w:t>
      </w:r>
      <w:r w:rsidR="00074252">
        <w:t>Jurja Žerjavića 6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074252">
        <w:t>57278091796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074252">
        <w:t>33.527,79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D6D72">
        <w:t>17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74252">
      <w:rPr>
        <w:b/>
      </w:rPr>
      <w:t>7584</w:t>
    </w:r>
    <w:r w:rsidRPr="00BE567D">
      <w:rPr>
        <w:b/>
      </w:rPr>
      <w:t>/</w:t>
    </w:r>
    <w:r w:rsidR="00AB5BD3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A2E"/>
    <w:rsid w:val="00074252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56814"/>
    <w:rsid w:val="00263D6D"/>
    <w:rsid w:val="00264D19"/>
    <w:rsid w:val="00266301"/>
    <w:rsid w:val="00267EC7"/>
    <w:rsid w:val="00297E94"/>
    <w:rsid w:val="002C164A"/>
    <w:rsid w:val="002C2BF4"/>
    <w:rsid w:val="00310124"/>
    <w:rsid w:val="00313A40"/>
    <w:rsid w:val="00325398"/>
    <w:rsid w:val="003464C0"/>
    <w:rsid w:val="0038246E"/>
    <w:rsid w:val="003A27B5"/>
    <w:rsid w:val="003D35F9"/>
    <w:rsid w:val="003E3A15"/>
    <w:rsid w:val="00405735"/>
    <w:rsid w:val="00413F4C"/>
    <w:rsid w:val="00421590"/>
    <w:rsid w:val="00471127"/>
    <w:rsid w:val="00471FE8"/>
    <w:rsid w:val="004939E4"/>
    <w:rsid w:val="004B337A"/>
    <w:rsid w:val="004F3962"/>
    <w:rsid w:val="004F6851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F01D0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23DE9"/>
    <w:rsid w:val="009419D8"/>
    <w:rsid w:val="009A0E0C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B5BD3"/>
    <w:rsid w:val="00AC0AB6"/>
    <w:rsid w:val="00AC4528"/>
    <w:rsid w:val="00AD027A"/>
    <w:rsid w:val="00AD778F"/>
    <w:rsid w:val="00B06DB1"/>
    <w:rsid w:val="00B17D56"/>
    <w:rsid w:val="00B64234"/>
    <w:rsid w:val="00B74AD9"/>
    <w:rsid w:val="00B82F18"/>
    <w:rsid w:val="00B85582"/>
    <w:rsid w:val="00B9136C"/>
    <w:rsid w:val="00BA13D8"/>
    <w:rsid w:val="00BD6D72"/>
    <w:rsid w:val="00BE567D"/>
    <w:rsid w:val="00C158BD"/>
    <w:rsid w:val="00C25A01"/>
    <w:rsid w:val="00C836B9"/>
    <w:rsid w:val="00C958E9"/>
    <w:rsid w:val="00CE71F9"/>
    <w:rsid w:val="00CE7362"/>
    <w:rsid w:val="00D01B78"/>
    <w:rsid w:val="00D66226"/>
    <w:rsid w:val="00D91DFD"/>
    <w:rsid w:val="00DD43AA"/>
    <w:rsid w:val="00DE5A76"/>
    <w:rsid w:val="00E179DC"/>
    <w:rsid w:val="00E25D3F"/>
    <w:rsid w:val="00E3304E"/>
    <w:rsid w:val="00E36A48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3C4F"/>
    <w:rsid w:val="00FD78CF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6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DB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DB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DB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DB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6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DB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DB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DB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DB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7584</izvorni_sadrzaj>
    <derivirana_varijabla naziv="DomainObject.Predmet.Broj_1">7584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St-7584/2015</izvorni_sadrzaj>
    <derivirana_varijabla naziv="DomainObject.Predmet.OznakaBroj_1">St-7584/2015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KULTURE DOBAR ZVUK</izvorni_sadrzaj>
    <derivirana_varijabla naziv="DomainObject.Predmet.ProtustrankaFormated_1">  UDRUGA ZA PROMICANJE KULTURE DOBAR ZVUK</derivirana_varijabla>
  </DomainObject.Predmet.ProtustrankaFormated>
  <DomainObject.Predmet.ProtustrankaFormatedOIB>
    <izvorni_sadrzaj>  UDRUGA ZA PROMICANJE KULTURE DOBAR ZVUK, OIB 57278091796</izvorni_sadrzaj>
    <derivirana_varijabla naziv="DomainObject.Predmet.ProtustrankaFormatedOIB_1">  UDRUGA ZA PROMICANJE KULTURE DOBAR ZVUK, OIB 57278091796</derivirana_varijabla>
  </DomainObject.Predmet.ProtustrankaFormatedOIB>
  <DomainObject.Predmet.ProtustrankaFormatedWithAdress>
    <izvorni_sadrzaj> UDRUGA ZA PROMICANJE KULTURE DOBAR ZVUK, JURJA ŽERJAVIĆA 6, 10000 Zagreb</izvorni_sadrzaj>
    <derivirana_varijabla naziv="DomainObject.Predmet.ProtustrankaFormatedWithAdress_1"> UDRUGA ZA PROMICANJE KULTURE DOBAR ZVUK, JURJA ŽERJAVIĆA 6, 10000 Zagreb</derivirana_varijabla>
  </DomainObject.Predmet.ProtustrankaFormatedWithAdress>
  <DomainObject.Predmet.ProtustrankaFormatedWithAdressOIB>
    <izvorni_sadrzaj> UDRUGA ZA PROMICANJE KULTURE DOBAR ZVUK, OIB 57278091796, JURJA ŽERJAVIĆA 6, 10000 Zagreb</izvorni_sadrzaj>
    <derivirana_varijabla naziv="DomainObject.Predmet.ProtustrankaFormatedWithAdressOIB_1"> UDRUGA ZA PROMICANJE KULTURE DOBAR ZVUK, OIB 57278091796, JURJA ŽERJAVIĆA 6, 10000 Zagreb</derivirana_varijabla>
  </DomainObject.Predmet.ProtustrankaFormatedWithAdressOIB>
  <DomainObject.Predmet.ProtustrankaWithAdress>
    <izvorni_sadrzaj>UDRUGA ZA PROMICANJE KULTURE DOBAR ZVUK JURJA ŽERJAVIĆA 6, 10000 Zagreb</izvorni_sadrzaj>
    <derivirana_varijabla naziv="DomainObject.Predmet.ProtustrankaWithAdress_1">UDRUGA ZA PROMICANJE KULTURE DOBAR ZVUK JURJA ŽERJAVIĆA 6, 10000 Zagreb</derivirana_varijabla>
  </DomainObject.Predmet.ProtustrankaWithAdress>
  <DomainObject.Predmet.ProtustrankaWithAdressOIB>
    <izvorni_sadrzaj>UDRUGA ZA PROMICANJE KULTURE DOBAR ZVUK, OIB 57278091796, JURJA ŽERJAVIĆA 6, 10000 Zagreb</izvorni_sadrzaj>
    <derivirana_varijabla naziv="DomainObject.Predmet.ProtustrankaWithAdressOIB_1">UDRUGA ZA PROMICANJE KULTURE DOBAR ZVUK, OIB 57278091796, JURJA ŽERJAVIĆA 6, 10000 Zagreb</derivirana_varijabla>
  </DomainObject.Predmet.ProtustrankaWithAdressOIB>
  <DomainObject.Predmet.ProtustrankaNazivFormated>
    <izvorni_sadrzaj>UDRUGA ZA PROMICANJE KULTURE DOBAR ZVUK</izvorni_sadrzaj>
    <derivirana_varijabla naziv="DomainObject.Predmet.ProtustrankaNazivFormated_1">UDRUGA ZA PROMICANJE KULTURE DOBAR ZVUK</derivirana_varijabla>
  </DomainObject.Predmet.ProtustrankaNazivFormated>
  <DomainObject.Predmet.ProtustrankaNazivFormatedOIB>
    <izvorni_sadrzaj>UDRUGA ZA PROMICANJE KULTURE DOBAR ZVUK, OIB 57278091796</izvorni_sadrzaj>
    <derivirana_varijabla naziv="DomainObject.Predmet.ProtustrankaNazivFormatedOIB_1">UDRUGA ZA PROMICANJE KULTURE DOBAR ZVUK, OIB 57278091796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KULTURE DOBAR ZVUK</item>
    </izvorni_sadrzaj>
    <derivirana_varijabla naziv="DomainObject.Predmet.ProtuStrankaListFormated_1">
      <item>UDRUGA ZA PROMICANJE KULTURE DOBAR ZVUK</item>
    </derivirana_varijabla>
  </DomainObject.Predmet.ProtuStrankaListFormated>
  <DomainObject.Predmet.ProtuStrankaListFormatedOIB>
    <izvorni_sadrzaj>
      <item>UDRUGA ZA PROMICANJE KULTURE DOBAR ZVUK, OIB 57278091796</item>
    </izvorni_sadrzaj>
    <derivirana_varijabla naziv="DomainObject.Predmet.ProtuStrankaListFormatedOIB_1">
      <item>UDRUGA ZA PROMICANJE KULTURE DOBAR ZVUK, OIB 57278091796</item>
    </derivirana_varijabla>
  </DomainObject.Predmet.ProtuStrankaListFormatedOIB>
  <DomainObject.Predmet.ProtuStrankaListFormatedWithAdress>
    <izvorni_sadrzaj>
      <item>UDRUGA ZA PROMICANJE KULTURE DOBAR ZVUK, JURJA ŽERJAVIĆA 6, 10000 Zagreb</item>
    </izvorni_sadrzaj>
    <derivirana_varijabla naziv="DomainObject.Predmet.ProtuStrankaListFormatedWithAdress_1">
      <item>UDRUGA ZA PROMICANJE KULTURE DOBAR ZVUK, JURJA ŽERJAVIĆA 6, 10000 Zagreb</item>
    </derivirana_varijabla>
  </DomainObject.Predmet.ProtuStrankaListFormatedWithAdress>
  <DomainObject.Predmet.ProtuStrankaListFormatedWithAdressOIB>
    <izvorni_sadrzaj>
      <item>UDRUGA ZA PROMICANJE KULTURE DOBAR ZVUK, OIB 57278091796, JURJA ŽERJAVIĆA 6, 10000 Zagreb</item>
    </izvorni_sadrzaj>
    <derivirana_varijabla naziv="DomainObject.Predmet.ProtuStrankaListFormatedWithAdressOIB_1">
      <item>UDRUGA ZA PROMICANJE KULTURE DOBAR ZVUK, OIB 57278091796, JURJA ŽERJAVIĆA 6, 10000 Zagreb</item>
    </derivirana_varijabla>
  </DomainObject.Predmet.ProtuStrankaListFormatedWithAdressOIB>
  <DomainObject.Predmet.ProtuStrankaListNazivFormated>
    <izvorni_sadrzaj>
      <item>UDRUGA ZA PROMICANJE KULTURE DOBAR ZVUK</item>
    </izvorni_sadrzaj>
    <derivirana_varijabla naziv="DomainObject.Predmet.ProtuStrankaListNazivFormated_1">
      <item>UDRUGA ZA PROMICANJE KULTURE DOBAR ZVUK</item>
    </derivirana_varijabla>
  </DomainObject.Predmet.ProtuStrankaListNazivFormated>
  <DomainObject.Predmet.ProtuStrankaListNazivFormatedOIB>
    <izvorni_sadrzaj>
      <item>UDRUGA ZA PROMICANJE KULTURE DOBAR ZVUK, OIB 57278091796</item>
    </izvorni_sadrzaj>
    <derivirana_varijabla naziv="DomainObject.Predmet.ProtuStrankaListNazivFormatedOIB_1">
      <item>UDRUGA ZA PROMICANJE KULTURE DOBAR ZVUK, OIB 57278091796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KULTURE DOBAR ZVUK</izvorni_sadrzaj>
    <derivirana_varijabla naziv="DomainObject.Predmet.ProtustrankaIDrugi_1">UDRUGA ZA PROMICANJE KULTURE DOBAR ZVUK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KULTURE DOBAR ZVUK, OIB 57278091796, JURJA ŽERJAVIĆA 6, 10000 Zagreb</izvorni_sadrzaj>
    <derivirana_varijabla naziv="DomainObject.Predmet.ProtustrankaIDrugiAdressOIB_1">UDRUGA ZA PROMICANJE KULTURE DOBAR ZVUK, OIB 57278091796, JURJA ŽERJAVIĆA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KULTURE DOBAR ZVUK</item>
    </izvorni_sadrzaj>
    <derivirana_varijabla naziv="DomainObject.Predmet.SudioniciListNaziv_1">
      <item>FINA Regionalni centar Zagreb</item>
      <item>UDRUGA ZA PROMICANJE KULTURE DOBAR ZVUK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KULTURE DOBAR ZVUK, OIB 57278091796, JURJA ŽERJAVIĆA 6,10000 Zagreb</item>
    </izvorni_sadrzaj>
    <derivirana_varijabla naziv="DomainObject.Predmet.SudioniciListAdressOIB_1">
      <item>FINA Regionalni centar Zagreb, OIB 85821130368, Trg svibanjskih žrtava 1995. 1,10000 Zagreb</item>
      <item>UDRUGA ZA PROMICANJE KULTURE DOBAR ZVUK, OIB 57278091796, JURJA ŽERJAVIĆA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57278091796</item>
    </izvorni_sadrzaj>
    <derivirana_varijabla naziv="DomainObject.Predmet.SudioniciListNazivOIB_1">
      <item>, OIB 85821130368</item>
      <item>, OIB 57278091796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1422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2016-02-17T11:53:00Z</dcterms:created>
  <dc:creator>ilukac</dc:creator>
  <cp:lastModifiedBy>Ksenija Hršak</cp:lastModifiedBy>
  <cp:lastPrinted>2016-02-15T12:50:00Z</cp:lastPrinted>
  <dcterms:modified xmlns:xsi="http://www.w3.org/2001/XMLSchema-instance" xsi:type="dcterms:W3CDTF">2016-02-17T11:55:00Z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