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82ab" w14:paraId="6a282ab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345E97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12" w:name="Month"/>
          <w:attr w:val="16" w:name="Day"/>
          <w:attr w:val="2017" w:name="Year"/>
        </w:smartTagPr>
        <w:r>
          <w:rPr>
            <w:b/>
            <w:bCs/>
            <w:sz w:val="24"/>
            <w:szCs w:val="24"/>
          </w:rPr>
          <w:t>16.12</w:t>
        </w:r>
        <w:r w:rsidR="00E51977">
          <w:rPr>
            <w:b/>
            <w:bCs/>
            <w:sz w:val="24"/>
            <w:szCs w:val="24"/>
          </w:rPr>
          <w:t>.2017.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3" w:name="Month"/>
          <w:attr w:val="19" w:name="Day"/>
          <w:attr w:val="2018" w:name="Year"/>
        </w:smartTagPr>
        <w:r>
          <w:rPr>
            <w:b/>
            <w:bCs/>
            <w:sz w:val="24"/>
            <w:szCs w:val="24"/>
          </w:rPr>
          <w:t>19.03</w:t>
        </w:r>
        <w:r w:rsidR="00E51977">
          <w:rPr>
            <w:b/>
            <w:bCs/>
            <w:sz w:val="24"/>
            <w:szCs w:val="24"/>
          </w:rPr>
          <w:t>.201</w:t>
        </w:r>
        <w:r>
          <w:rPr>
            <w:b/>
            <w:bCs/>
            <w:sz w:val="24"/>
            <w:szCs w:val="24"/>
          </w:rPr>
          <w:t>8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Bezproreda1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ovom </w:t>
      </w:r>
      <w:r>
        <w:rPr>
          <w:rFonts w:cs="Tahoma"/>
          <w:bCs/>
          <w:sz w:val="24"/>
          <w:szCs w:val="24"/>
        </w:rPr>
        <w:t xml:space="preserve">izvještajnom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12" w:name="Month"/>
          <w:attr w:val="16" w:name="Day"/>
          <w:attr w:val="2017" w:name="Year"/>
        </w:smartTagPr>
        <w:r w:rsidR="00345E97">
          <w:rPr>
            <w:rFonts w:cs="Tahoma"/>
            <w:bCs/>
            <w:sz w:val="24"/>
            <w:szCs w:val="24"/>
          </w:rPr>
          <w:t>16.12</w:t>
        </w:r>
        <w:r w:rsidR="00B41202">
          <w:rPr>
            <w:rFonts w:cs="Tahoma"/>
            <w:bCs/>
            <w:sz w:val="24"/>
            <w:szCs w:val="24"/>
          </w:rPr>
          <w:t>.2017.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3" w:name="Month"/>
          <w:attr w:val="19" w:name="Day"/>
          <w:attr w:val="2018" w:name="Year"/>
        </w:smartTagPr>
        <w:r w:rsidR="00345E97">
          <w:rPr>
            <w:rFonts w:cs="Tahoma"/>
            <w:bCs/>
            <w:sz w:val="24"/>
            <w:szCs w:val="24"/>
          </w:rPr>
          <w:t>19.03.2018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345E97">
        <w:rPr>
          <w:rFonts w:cs="Tahoma"/>
          <w:bCs/>
          <w:sz w:val="24"/>
          <w:szCs w:val="24"/>
        </w:rPr>
        <w:t>,</w:t>
      </w:r>
      <w:r>
        <w:rPr>
          <w:rFonts w:cs="Tahoma"/>
          <w:bCs/>
          <w:sz w:val="24"/>
          <w:szCs w:val="24"/>
        </w:rPr>
        <w:t xml:space="preserve">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Bezproreda1"/>
        <w:spacing w:after="0"/>
      </w:pPr>
      <w:r>
        <w:t xml:space="preserve">Zagreb,  </w:t>
      </w:r>
      <w:r w:rsidR="00345E97">
        <w:t>19. ožujka 2018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          </w:t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C69" w:rsidR="00CD4C69">
      <w:r>
        <w:separator/>
      </w:r>
    </w:p>
  </w:endnote>
  <w:endnote w:id="0" w:type="continuationSeparator">
    <w:p w:rsidRDefault="00CD4C69" w:rsidR="00CD4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E97" w:rsidP="00E51977" w:rsidR="00345E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5E97" w:rsidP="00E51977" w:rsidR="00345E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E97" w:rsidP="00E51977" w:rsidR="00345E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E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45E97" w:rsidP="00E51977" w:rsidR="00345E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C69" w:rsidR="00CD4C69">
      <w:r>
        <w:separator/>
      </w:r>
    </w:p>
  </w:footnote>
  <w:footnote w:id="0" w:type="continuationSeparator">
    <w:p w:rsidRDefault="00CD4C69" w:rsidR="00CD4C6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345E97"/>
    <w:rsid w:val="00633E5D"/>
    <w:rsid w:val="007C2660"/>
    <w:rsid w:val="00873D4A"/>
    <w:rsid w:val="009151BE"/>
    <w:rsid w:val="00942CBD"/>
    <w:rsid w:val="00A121A2"/>
    <w:rsid w:val="00B24A63"/>
    <w:rsid w:val="00B41202"/>
    <w:rsid w:val="00B7277D"/>
    <w:rsid w:val="00CD4C69"/>
    <w:rsid w:val="00D42DEF"/>
    <w:rsid w:val="00E5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633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E5D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E5D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E5D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E5D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633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E5D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E5D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E5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E5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182</properties:Words>
  <properties:Characters>1108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2018-03-22T09:25:00Z</dcterms:created>
  <dc:creator>nada</dc:creator>
  <cp:lastModifiedBy>Monika Grbac</cp:lastModifiedBy>
  <cp:lastPrinted>2017-12-20T12:24:00Z</cp:lastPrinted>
  <dcterms:modified xmlns:xsi="http://www.w3.org/2001/XMLSchema-instance" xsi:type="dcterms:W3CDTF">2018-03-22T09:25:00Z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St-1044/2012-145 / Podnesak - Izvješće stečajnog upravitelja (Stečajna masa VEMIL NEKRETNINE  -  7. izvješće 03. mjesec 2018.g odine Obrazac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