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e5d43" w14:paraId="47e5d43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972E01">
        <w:t>630</w:t>
      </w:r>
      <w:r>
        <w:t>/</w:t>
      </w:r>
      <w:r w:rsidR="00E8650F">
        <w:t>1</w:t>
      </w:r>
      <w:r w:rsidR="00611430">
        <w:t>6</w:t>
      </w:r>
      <w:r>
        <w:t>-</w:t>
      </w:r>
      <w:r w:rsidR="00972E01">
        <w:t>16</w:t>
      </w:r>
    </w:p>
    <w:p w:rsidRDefault="00FD0F32" w:rsidP="00FD0F32" w:rsidR="00FD0F32">
      <w:r>
        <w:rPr>
          <w:rStyle w:val="Naglaeno"/>
        </w:rPr>
        <w:t xml:space="preserve">             </w:t>
      </w:r>
      <w:r w:rsidR="00215E1C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7B7ED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11430" w:rsidP="006F7B5B" w:rsidR="00611430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4E475E" w:rsidR="007B7EDC">
      <w:pPr>
        <w:jc w:val="center"/>
      </w:pPr>
      <w:r>
        <w:t>R J E Š E N J E</w:t>
      </w:r>
    </w:p>
    <w:p w:rsidRDefault="00B91164" w:rsidP="004E475E" w:rsidR="00B91164">
      <w:pPr>
        <w:jc w:val="both"/>
      </w:pPr>
    </w:p>
    <w:p w:rsidRDefault="00611430" w:rsidP="002C4C28" w:rsidR="003C7EC1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</w:t>
      </w:r>
      <w:proofErr w:type="spellStart"/>
      <w:r w:rsidRPr="00611430">
        <w:t>Jagera</w:t>
      </w:r>
      <w:proofErr w:type="spellEnd"/>
      <w:r w:rsidRPr="00611430">
        <w:t xml:space="preserve"> 3, za otvaranje stečajnog postupka nad dužnikom </w:t>
      </w:r>
      <w:r w:rsidR="00972E01" w:rsidRPr="00972E01">
        <w:t xml:space="preserve">ISKOP-PROMET d.o.o. za građevinarstvo, instalatersko montažne radove, </w:t>
      </w:r>
      <w:proofErr w:type="spellStart"/>
      <w:r w:rsidR="00972E01" w:rsidRPr="00972E01">
        <w:t>Drenovci</w:t>
      </w:r>
      <w:proofErr w:type="spellEnd"/>
      <w:r w:rsidR="00972E01" w:rsidRPr="00972E01">
        <w:t>, V. Nazora 136, MBS: 030014869, OIB: 34218542394</w:t>
      </w:r>
      <w:r w:rsidRPr="00611430">
        <w:t xml:space="preserve">, dana </w:t>
      </w:r>
      <w:r w:rsidR="00972E01">
        <w:t>02</w:t>
      </w:r>
      <w:r w:rsidRPr="00611430">
        <w:t xml:space="preserve">. </w:t>
      </w:r>
      <w:r w:rsidR="00972E01">
        <w:t>lipnja</w:t>
      </w:r>
      <w:r w:rsidRPr="00611430">
        <w:t xml:space="preserve"> 2016.</w:t>
      </w:r>
    </w:p>
    <w:p w:rsidRDefault="00611430" w:rsidP="002C4C28" w:rsidR="00611430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611430" w:rsidP="004E475E" w:rsidR="00611430">
      <w:pPr>
        <w:jc w:val="both"/>
      </w:pPr>
    </w:p>
    <w:p w:rsidRDefault="007B7EDC" w:rsidP="000C3EBA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0C3EBA" w:rsidRPr="000C3EBA">
        <w:t xml:space="preserve">ISKOP-PROMET d.o.o. za građevinarstvo, instalatersko montažne radove, </w:t>
      </w:r>
      <w:proofErr w:type="spellStart"/>
      <w:r w:rsidR="000C3EBA" w:rsidRPr="000C3EBA">
        <w:t>Drenovci</w:t>
      </w:r>
      <w:proofErr w:type="spellEnd"/>
      <w:r w:rsidR="000C3EBA" w:rsidRPr="000C3EBA">
        <w:t>, V. Nazora 136, MBS: 030014869, OIB: 34218542394</w:t>
      </w:r>
      <w:r>
        <w:t>.</w:t>
      </w:r>
    </w:p>
    <w:p w:rsidRDefault="007B7EDC" w:rsidP="004E475E" w:rsidR="007B7EDC">
      <w:pPr>
        <w:jc w:val="both"/>
      </w:pPr>
    </w:p>
    <w:p w:rsidRDefault="007B7EDC" w:rsidP="003E3BDF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0C3EBA">
        <w:t xml:space="preserve">Zoran Subotić, kralja Tomislava 51a, Beli Manastir, </w:t>
      </w:r>
      <w:r w:rsidR="003E3BDF" w:rsidRPr="003E3BDF">
        <w:t xml:space="preserve">OIB </w:t>
      </w:r>
      <w:r w:rsidR="0066461E">
        <w:t>09071761803</w:t>
      </w:r>
      <w:r w:rsidR="00C354FB">
        <w:t>,</w:t>
      </w:r>
      <w:r>
        <w:t xml:space="preserve"> </w:t>
      </w:r>
      <w:r w:rsidR="00EA7C38">
        <w:t xml:space="preserve">izabran metodom slučajnog odabira </w:t>
      </w:r>
      <w:r w:rsidR="00B61C6C">
        <w:t>–</w:t>
      </w:r>
      <w:r w:rsidR="00EA7C38">
        <w:t xml:space="preserve"> </w:t>
      </w:r>
      <w:r w:rsidR="00B61C6C">
        <w:t>automatsk</w:t>
      </w:r>
      <w:r w:rsidR="00DA4F37">
        <w:t>om dodjelom</w:t>
      </w:r>
      <w:r w:rsidR="00B61C6C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4D327C">
        <w:t>i</w:t>
      </w:r>
      <w:r>
        <w:t xml:space="preserve"> stečajn</w:t>
      </w:r>
      <w:r w:rsidR="004D327C">
        <w:t>i</w:t>
      </w:r>
      <w:r>
        <w:t xml:space="preserve"> upravitelj duž</w:t>
      </w:r>
      <w:r w:rsidR="004D327C">
        <w:t>a</w:t>
      </w:r>
      <w:r>
        <w:t>n je u roku</w:t>
      </w:r>
      <w:r w:rsidR="009B228A">
        <w:t xml:space="preserve"> od</w:t>
      </w:r>
      <w:r>
        <w:t xml:space="preserve"> 15 dana </w:t>
      </w:r>
      <w:r w:rsidR="009B228A">
        <w:t>ispitati postoj</w:t>
      </w:r>
      <w:r w:rsidR="00E905B8">
        <w:t>e</w:t>
      </w:r>
      <w:r w:rsidR="009B228A">
        <w:t xml:space="preserve"> li </w:t>
      </w:r>
      <w:r w:rsidR="00E905B8">
        <w:t>pretpostavke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 izvješće u 3 primjerka o istom, u određenom </w:t>
      </w:r>
      <w:r w:rsidR="004D327C">
        <w:t>mu</w:t>
      </w:r>
      <w:r>
        <w:t xml:space="preserve"> roku.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4D327C">
        <w:t>i</w:t>
      </w:r>
      <w:r>
        <w:t xml:space="preserve"> stečajn</w:t>
      </w:r>
      <w:r w:rsidR="004D327C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0B01FC">
        <w:t>m</w:t>
      </w:r>
      <w:r w:rsidR="007B7EDC">
        <w:t xml:space="preserve"> stečajno</w:t>
      </w:r>
      <w:r w:rsidR="000B01FC">
        <w:t>m</w:t>
      </w:r>
      <w:r w:rsidR="007B7EDC">
        <w:t xml:space="preserve"> upravitelj</w:t>
      </w:r>
      <w:r w:rsidR="000B01FC">
        <w:t>u</w:t>
      </w:r>
      <w:r w:rsidR="007B7EDC">
        <w:t xml:space="preserve"> dopustiti uvid u poslovne knjige i svu poslovnu dokumentaciju dužnika i pružiti </w:t>
      </w:r>
      <w:r w:rsidR="000B01FC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0B01FC">
        <w:t>i</w:t>
      </w:r>
      <w:r>
        <w:t xml:space="preserve"> stečajn</w:t>
      </w:r>
      <w:r w:rsidR="000B01FC">
        <w:t>i</w:t>
      </w:r>
      <w:r>
        <w:t xml:space="preserve"> upravitelj</w:t>
      </w:r>
      <w:r w:rsidR="000B01FC">
        <w:t xml:space="preserve"> </w:t>
      </w:r>
      <w:r>
        <w:t>duž</w:t>
      </w:r>
      <w:r w:rsidR="000B01FC">
        <w:t>a</w:t>
      </w:r>
      <w:r>
        <w:t xml:space="preserve">n je posebno provjeriti da li je dužnik imao promet nekretnina u razdoblju od 4 godine prije podnošenja prijedloga za otvaranje stečajnog postupka, te da li postoje </w:t>
      </w:r>
      <w:proofErr w:type="spellStart"/>
      <w:r>
        <w:t>pobojne</w:t>
      </w:r>
      <w:proofErr w:type="spellEnd"/>
      <w:r>
        <w:t xml:space="preserve"> pravne radnje dužnika.</w:t>
      </w:r>
    </w:p>
    <w:p w:rsidRDefault="009B228A" w:rsidP="00E01AF7" w:rsidR="009B228A">
      <w:pPr>
        <w:numPr>
          <w:ilvl w:val="0"/>
          <w:numId w:val="2"/>
        </w:numPr>
        <w:jc w:val="both"/>
      </w:pPr>
      <w:r>
        <w:lastRenderedPageBreak/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195245" w:rsidRPr="000C3EBA">
        <w:t xml:space="preserve">ISKOP-PROMET d.o.o. za građevinarstvo, instalatersko montažne radove, </w:t>
      </w:r>
      <w:proofErr w:type="spellStart"/>
      <w:r w:rsidR="00195245" w:rsidRPr="000C3EBA">
        <w:t>Drenovci</w:t>
      </w:r>
      <w:proofErr w:type="spellEnd"/>
      <w:r w:rsidR="00195245" w:rsidRPr="000C3EBA">
        <w:t>, V. Nazora 136, MBS: 030014869, OIB: 34218542394</w:t>
      </w:r>
    </w:p>
    <w:p w:rsidRDefault="003C7EC1" w:rsidP="009365DD" w:rsidR="003C7EC1">
      <w:pPr>
        <w:jc w:val="both"/>
      </w:pPr>
    </w:p>
    <w:p w:rsidRDefault="00195245" w:rsidP="00A320F5" w:rsidR="00F12013">
      <w:pPr>
        <w:ind w:firstLine="720" w:left="2160"/>
      </w:pPr>
      <w:r>
        <w:t>05</w:t>
      </w:r>
      <w:r w:rsidR="00F12013">
        <w:t xml:space="preserve">. </w:t>
      </w:r>
      <w:r>
        <w:t>srpnja</w:t>
      </w:r>
      <w:r w:rsidR="00F12013">
        <w:t xml:space="preserve"> 201</w:t>
      </w:r>
      <w:r w:rsidR="00C354FB">
        <w:t>6</w:t>
      </w:r>
      <w:r w:rsidR="00F12013">
        <w:t xml:space="preserve">. u </w:t>
      </w:r>
      <w:r>
        <w:t>10</w:t>
      </w:r>
      <w:r w:rsidR="00650092">
        <w:t>,</w:t>
      </w:r>
      <w:r w:rsidR="00AB6FF4">
        <w:t>3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B91164" w:rsidP="004E475E" w:rsidR="00B91164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B91164" w:rsidP="004E475E" w:rsidR="00B91164">
      <w:pPr>
        <w:jc w:val="both"/>
      </w:pPr>
    </w:p>
    <w:p w:rsidRDefault="00E01AF7" w:rsidP="00E01AF7" w:rsidR="00E01AF7">
      <w:pPr>
        <w:jc w:val="both"/>
      </w:pPr>
      <w:r>
        <w:tab/>
      </w:r>
      <w:r w:rsidR="00A77F5A">
        <w:t>Predlagatelj FINA je d</w:t>
      </w:r>
      <w:r>
        <w:t xml:space="preserve">ana 18.03.2016. </w:t>
      </w:r>
      <w:r w:rsidR="00A77F5A">
        <w:t>podn</w:t>
      </w:r>
      <w:r w:rsidR="00695A9E">
        <w:t>ije</w:t>
      </w:r>
      <w:r w:rsidR="00A77F5A">
        <w:t xml:space="preserve">la ovome sudu prijedlog za otvaranje stečajnog postupka nad dužnikom </w:t>
      </w:r>
      <w:r w:rsidR="00A77F5A" w:rsidRPr="000C3EBA">
        <w:t xml:space="preserve">ISKOP-PROMET d.o.o. za građevinarstvo, instalatersko montažne radove, </w:t>
      </w:r>
      <w:proofErr w:type="spellStart"/>
      <w:r w:rsidR="00A77F5A" w:rsidRPr="000C3EBA">
        <w:t>Drenovci</w:t>
      </w:r>
      <w:proofErr w:type="spellEnd"/>
      <w:r w:rsidR="00A77F5A" w:rsidRPr="000C3EBA">
        <w:t>, V. Nazora 136, MBS: 030014869, OIB: 34218542394</w:t>
      </w:r>
      <w:r>
        <w:t>, temeljem odredbe čl. 444. st. 2. Stečajnog zakona (NN 71/15, dalje: SZ).</w:t>
      </w:r>
    </w:p>
    <w:p w:rsidRDefault="00E01AF7" w:rsidP="00E01AF7" w:rsidR="00E01AF7">
      <w:pPr>
        <w:jc w:val="both"/>
      </w:pPr>
    </w:p>
    <w:p w:rsidRDefault="00E01AF7" w:rsidP="00E01AF7" w:rsidR="00E01AF7">
      <w:pPr>
        <w:jc w:val="both"/>
      </w:pPr>
      <w:r>
        <w:tab/>
        <w:t xml:space="preserve">U prijedlogu je navela da na dan 1.09.2015. dužnik u Očevidniku redoslijeda osnova za plaćanje ima evidentirane neizvršene osnove za plaćanje u neprekinutom razdoblju od </w:t>
      </w:r>
      <w:r w:rsidR="00F22CEF">
        <w:t>1358</w:t>
      </w:r>
      <w:r>
        <w:t xml:space="preserve"> dana, u ukupnom iznosu od </w:t>
      </w:r>
      <w:r w:rsidR="00F22CEF">
        <w:t>89.981,01</w:t>
      </w:r>
      <w:r>
        <w:t xml:space="preserve"> kn, u koji iznos je uračunata kamata i naknada FINE za provedbe ovrhe na novčanim sredstvima dužnika. Navodi da dužnik ima 1 zaposlenog radnika.</w:t>
      </w:r>
    </w:p>
    <w:p w:rsidRDefault="00E01AF7" w:rsidP="00E01AF7" w:rsidR="00E01AF7">
      <w:pPr>
        <w:jc w:val="both"/>
      </w:pPr>
    </w:p>
    <w:p w:rsidRDefault="00E01AF7" w:rsidP="00E01AF7" w:rsidR="00E01AF7">
      <w:pPr>
        <w:jc w:val="both"/>
      </w:pPr>
      <w:r>
        <w:tab/>
        <w:t xml:space="preserve">Dostavlja popis računa i oročenih novčanih sredstava dužnika na dan 17.03.2016., te </w:t>
      </w:r>
      <w:r w:rsidR="00F22CEF">
        <w:t xml:space="preserve">navodi da na temelju </w:t>
      </w:r>
      <w:r>
        <w:t xml:space="preserve">čl. 112. st. 5. SZ dužnik na </w:t>
      </w:r>
      <w:r w:rsidR="00AE3C51">
        <w:t xml:space="preserve">dan 24.03.2016. na ime </w:t>
      </w:r>
      <w:r>
        <w:t xml:space="preserve"> predujma za namirenje troškova stečajnog postupka nema zaplijenjena novčana sredstva</w:t>
      </w:r>
      <w:r w:rsidR="00AE3C51">
        <w:t>.</w:t>
      </w:r>
      <w:r>
        <w:t xml:space="preserve"> </w:t>
      </w:r>
    </w:p>
    <w:p w:rsidRDefault="00AE3C51" w:rsidP="00E01AF7" w:rsidR="00AE3C51">
      <w:pPr>
        <w:jc w:val="both"/>
      </w:pPr>
    </w:p>
    <w:p w:rsidRDefault="00E01AF7" w:rsidP="00E01AF7" w:rsidR="00354972">
      <w:pPr>
        <w:jc w:val="both"/>
      </w:pPr>
      <w:r>
        <w:tab/>
      </w:r>
      <w:r w:rsidR="00B250D8">
        <w:t xml:space="preserve">Temeljem odredbe čl. 84. st. 1. SZ i čl. 85. SZ, a u vezi s čl. 119. st. 6. SZ odlučeno kao u t. 2. izreke ovoga rješenja </w:t>
      </w:r>
      <w:r w:rsidR="00575275">
        <w:t>budući su s</w:t>
      </w:r>
      <w:r w:rsidR="00B91164">
        <w:t>tečajni uprav</w:t>
      </w:r>
      <w:r w:rsidR="00470B39">
        <w:t xml:space="preserve">itelji Slavko Marinac iz Požege, </w:t>
      </w:r>
      <w:r w:rsidR="00575275">
        <w:t xml:space="preserve">te </w:t>
      </w:r>
      <w:r w:rsidR="00B91164">
        <w:t xml:space="preserve">Branko Penić </w:t>
      </w:r>
      <w:r w:rsidR="00470B39">
        <w:t xml:space="preserve">i Zdenko </w:t>
      </w:r>
      <w:proofErr w:type="spellStart"/>
      <w:r w:rsidR="00470B39">
        <w:t>Bešlić</w:t>
      </w:r>
      <w:proofErr w:type="spellEnd"/>
      <w:r w:rsidR="00470B39">
        <w:t xml:space="preserve"> iz Slavonskog Broda</w:t>
      </w:r>
      <w:r w:rsidR="00575275">
        <w:t xml:space="preserve">, te Vinka Ivanković iz Vinkovaca, pisanim </w:t>
      </w:r>
      <w:r w:rsidR="006F448C">
        <w:t>podnescima zatražili da ih se iz zdravstvenih razloga do daljnjeg ne izabire i ne imenuje</w:t>
      </w:r>
      <w:r w:rsidR="00091537">
        <w:t>.</w:t>
      </w:r>
    </w:p>
    <w:p w:rsidRDefault="006F448C" w:rsidP="006F448C" w:rsidR="006F448C" w:rsidRPr="00176811">
      <w:pPr>
        <w:jc w:val="both"/>
      </w:pPr>
    </w:p>
    <w:p w:rsidRDefault="00354972" w:rsidP="006F7B5B" w:rsidR="00354972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DC7BC1">
        <w:t>444</w:t>
      </w:r>
      <w:r w:rsidRPr="00176811">
        <w:t xml:space="preserve">. st. 2. </w:t>
      </w:r>
      <w:r>
        <w:t>SZ-a</w:t>
      </w:r>
      <w:r w:rsidRPr="00176811">
        <w:t xml:space="preserve">, </w:t>
      </w:r>
      <w:r w:rsidR="004B3B7F">
        <w:t>te je donio rješenje o pokretanju prethodnog postupka i imenovao privremen</w:t>
      </w:r>
      <w:r w:rsidR="00737F13">
        <w:t>og</w:t>
      </w:r>
      <w:r w:rsidR="004B3B7F">
        <w:t xml:space="preserve"> stečajn</w:t>
      </w:r>
      <w:r w:rsidR="00737F13">
        <w:t>og</w:t>
      </w:r>
      <w:r w:rsidR="004B3B7F">
        <w:t xml:space="preserve"> upravitelj</w:t>
      </w:r>
      <w:r w:rsidR="00737F13">
        <w:t>a</w:t>
      </w:r>
      <w:r w:rsidR="004B3B7F">
        <w:t xml:space="preserve"> (čl. 115. st. 1. i 2. SZ-a), odredio </w:t>
      </w:r>
      <w:r w:rsidR="00737F13">
        <w:t>mu</w:t>
      </w:r>
      <w:r w:rsidR="004B3B7F">
        <w:t xml:space="preserve"> dužnosti (čl. 119. st. 2. i 3. SZ-a) i zakazao ročište (čl. 123. i 128. st. 1. SZ-a).</w:t>
      </w:r>
    </w:p>
    <w:p w:rsidRDefault="004B3B7F" w:rsidP="006F7B5B" w:rsidR="004B3B7F">
      <w:pPr>
        <w:ind w:firstLine="720"/>
        <w:jc w:val="both"/>
      </w:pPr>
    </w:p>
    <w:p w:rsidRDefault="00B246D8" w:rsidP="006F7B5B" w:rsidR="00B246D8">
      <w:pPr>
        <w:jc w:val="center"/>
      </w:pPr>
      <w:r>
        <w:t xml:space="preserve">U Osijeku </w:t>
      </w:r>
      <w:r w:rsidR="00091537">
        <w:t>02</w:t>
      </w:r>
      <w:r>
        <w:t xml:space="preserve">. </w:t>
      </w:r>
      <w:r w:rsidR="00091537">
        <w:t>lipnja</w:t>
      </w:r>
      <w:r>
        <w:t xml:space="preserve"> 2016.</w:t>
      </w:r>
    </w:p>
    <w:p w:rsidRDefault="003C7EC1" w:rsidP="00B246D8" w:rsidR="003C7EC1">
      <w:pPr>
        <w:jc w:val="both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091537" w:rsidP="00B246D8" w:rsidR="00B246D8">
      <w:pPr>
        <w:jc w:val="both"/>
      </w:pPr>
      <w:r>
        <w:t>Snježana Markotić Jurić</w:t>
      </w:r>
      <w:r w:rsidR="00B246D8">
        <w:t xml:space="preserve">      </w:t>
      </w:r>
      <w:r w:rsidR="00F078AC">
        <w:tab/>
      </w:r>
      <w:r w:rsidR="00F078AC">
        <w:tab/>
      </w:r>
      <w:r w:rsidR="00F078AC">
        <w:tab/>
      </w:r>
      <w:r w:rsidR="00F078AC">
        <w:tab/>
        <w:t xml:space="preserve">       </w:t>
      </w:r>
      <w:r w:rsidR="00B246D8">
        <w:t>mr. sc. Tihomir Kovačević</w:t>
      </w:r>
    </w:p>
    <w:p w:rsidRDefault="00B246D8" w:rsidP="00B246D8" w:rsidR="00B246D8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3F637C" w:rsidP="00B246D8" w:rsidR="003F637C">
      <w:pPr>
        <w:jc w:val="both"/>
      </w:pPr>
    </w:p>
    <w:p w:rsidRDefault="00040350" w:rsidP="00B246D8" w:rsidR="00040350">
      <w:pPr>
        <w:jc w:val="both"/>
      </w:pPr>
    </w:p>
    <w:p w:rsidRDefault="00B246D8" w:rsidP="00B246D8" w:rsidR="00B246D8">
      <w:pPr>
        <w:jc w:val="both"/>
      </w:pPr>
      <w:r>
        <w:lastRenderedPageBreak/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FINI</w:t>
      </w:r>
      <w:r>
        <w:t xml:space="preserve">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E92B65" w:rsidP="003B5D70" w:rsidR="0035632C">
      <w:pPr>
        <w:numPr>
          <w:ilvl w:val="0"/>
          <w:numId w:val="6"/>
        </w:numPr>
        <w:jc w:val="both"/>
      </w:pPr>
      <w:r>
        <w:t>zakons</w:t>
      </w:r>
      <w:r w:rsidR="007576E3">
        <w:t>ki z</w:t>
      </w:r>
      <w:r>
        <w:t xml:space="preserve">astupnik dužnika </w:t>
      </w:r>
      <w:r w:rsidR="003B5D70" w:rsidRPr="003B5D70">
        <w:t xml:space="preserve">Ilija Josipović, </w:t>
      </w:r>
      <w:proofErr w:type="spellStart"/>
      <w:r w:rsidR="003B5D70" w:rsidRPr="003B5D70">
        <w:t>Drenovci</w:t>
      </w:r>
      <w:proofErr w:type="spellEnd"/>
      <w:r w:rsidR="003B5D70" w:rsidRPr="003B5D70">
        <w:t>, V. Nazora 136,</w:t>
      </w:r>
    </w:p>
    <w:p w:rsidRDefault="000E0D09" w:rsidP="0035632C" w:rsidR="000E0D09">
      <w:pPr>
        <w:numPr>
          <w:ilvl w:val="0"/>
          <w:numId w:val="6"/>
        </w:numPr>
        <w:jc w:val="both"/>
      </w:pPr>
      <w:r>
        <w:t>Privremen</w:t>
      </w:r>
      <w:r w:rsidR="00251B6D">
        <w:t xml:space="preserve">i </w:t>
      </w:r>
      <w:r>
        <w:t>stečajn</w:t>
      </w:r>
      <w:r w:rsidR="00251B6D">
        <w:t>i</w:t>
      </w:r>
      <w:r>
        <w:t xml:space="preserve"> upravitelj</w:t>
      </w:r>
      <w:r w:rsidR="002257DF">
        <w:t xml:space="preserve"> </w:t>
      </w:r>
      <w:r w:rsidR="003B5D70">
        <w:t xml:space="preserve">Zoran Subotić </w:t>
      </w:r>
      <w:r w:rsidR="002257DF">
        <w:t>uz presliku lista 1</w:t>
      </w:r>
      <w:r w:rsidR="00AE3CE6">
        <w:t xml:space="preserve">, </w:t>
      </w:r>
      <w:r w:rsidR="003A4D98">
        <w:t>14</w:t>
      </w:r>
      <w:r w:rsidR="00AE3CE6">
        <w:t>.</w:t>
      </w:r>
      <w:r w:rsidR="003A4D98">
        <w:t>,</w:t>
      </w:r>
      <w:r w:rsidR="00AE3CE6">
        <w:t xml:space="preserve"> </w:t>
      </w:r>
      <w:r w:rsidR="003A4D98">
        <w:t xml:space="preserve">16. </w:t>
      </w:r>
      <w:r w:rsidR="00AE3CE6">
        <w:t xml:space="preserve">i </w:t>
      </w:r>
      <w:r w:rsidR="003A4D98">
        <w:t>20</w:t>
      </w:r>
    </w:p>
    <w:p w:rsidRDefault="00F30DA0" w:rsidP="00DA4393" w:rsidR="00F30DA0">
      <w:pPr>
        <w:numPr>
          <w:ilvl w:val="0"/>
          <w:numId w:val="6"/>
        </w:numPr>
        <w:jc w:val="both"/>
      </w:pPr>
      <w:r>
        <w:t xml:space="preserve">ŽDO GUO </w:t>
      </w:r>
      <w:r w:rsidR="007576E3">
        <w:t>Osijek</w:t>
      </w:r>
    </w:p>
    <w:p w:rsidRDefault="00C316FD" w:rsidP="000E0D09" w:rsidR="00C316FD">
      <w:pPr>
        <w:numPr>
          <w:ilvl w:val="0"/>
          <w:numId w:val="6"/>
        </w:numPr>
        <w:jc w:val="both"/>
      </w:pPr>
      <w:r>
        <w:t>Ministarstvu pravosuđa RH, Zagreb</w:t>
      </w:r>
      <w:r w:rsidR="00BA13EB">
        <w:t xml:space="preserve">, </w:t>
      </w:r>
      <w:r w:rsidR="00BA13EB" w:rsidRPr="00346188">
        <w:rPr>
          <w:bCs/>
        </w:rPr>
        <w:t>Ulica grada Vukovara 49</w:t>
      </w:r>
      <w:r w:rsidR="009008FD">
        <w:rPr>
          <w:bCs/>
        </w:rPr>
        <w:t xml:space="preserve"> – elektroničkom poštom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3B5D70">
        <w:t>5/7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844" w:rsidP="00FD0F32" w:rsidR="00665844">
      <w:r>
        <w:separator/>
      </w:r>
    </w:p>
  </w:endnote>
  <w:endnote w:id="0" w:type="continuationSeparator">
    <w:p w:rsidRDefault="00665844" w:rsidP="00FD0F32" w:rsidR="00665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844" w:rsidP="00FD0F32" w:rsidR="00665844">
      <w:r>
        <w:separator/>
      </w:r>
    </w:p>
  </w:footnote>
  <w:footnote w:id="0" w:type="continuationSeparator">
    <w:p w:rsidRDefault="00665844" w:rsidP="00FD0F32" w:rsidR="006658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B23F6">
      <w:rPr>
        <w:noProof/>
      </w:rPr>
      <w:t>3</w:t>
    </w:r>
    <w:r>
      <w:fldChar w:fldCharType="end"/>
    </w:r>
  </w:p>
  <w:p w:rsidRDefault="0066461E" w:rsidP="0066461E" w:rsidR="0066461E">
    <w:pPr>
      <w:jc w:val="right"/>
    </w:pPr>
    <w:r>
      <w:t>14 St-630/16-16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293D"/>
    <w:rsid w:val="0003421E"/>
    <w:rsid w:val="00040350"/>
    <w:rsid w:val="00070AE3"/>
    <w:rsid w:val="00084DCC"/>
    <w:rsid w:val="00091537"/>
    <w:rsid w:val="000B01FC"/>
    <w:rsid w:val="000B1DB2"/>
    <w:rsid w:val="000B23F6"/>
    <w:rsid w:val="000C1636"/>
    <w:rsid w:val="000C3EBA"/>
    <w:rsid w:val="000D778A"/>
    <w:rsid w:val="000E0280"/>
    <w:rsid w:val="000E0D09"/>
    <w:rsid w:val="000F6394"/>
    <w:rsid w:val="001033BE"/>
    <w:rsid w:val="001127C1"/>
    <w:rsid w:val="00125D50"/>
    <w:rsid w:val="00146C51"/>
    <w:rsid w:val="00156C07"/>
    <w:rsid w:val="00193952"/>
    <w:rsid w:val="00195245"/>
    <w:rsid w:val="00197350"/>
    <w:rsid w:val="001D113B"/>
    <w:rsid w:val="001D61CD"/>
    <w:rsid w:val="001F3818"/>
    <w:rsid w:val="001F4E53"/>
    <w:rsid w:val="0020511E"/>
    <w:rsid w:val="00215E1C"/>
    <w:rsid w:val="002257DF"/>
    <w:rsid w:val="00234C2C"/>
    <w:rsid w:val="00237D77"/>
    <w:rsid w:val="00246C25"/>
    <w:rsid w:val="00251B6D"/>
    <w:rsid w:val="00260090"/>
    <w:rsid w:val="002C4C28"/>
    <w:rsid w:val="002D75D8"/>
    <w:rsid w:val="002F66B0"/>
    <w:rsid w:val="00333984"/>
    <w:rsid w:val="00341967"/>
    <w:rsid w:val="00354972"/>
    <w:rsid w:val="0035632C"/>
    <w:rsid w:val="00383A81"/>
    <w:rsid w:val="003A4D98"/>
    <w:rsid w:val="003B2A0D"/>
    <w:rsid w:val="003B5D70"/>
    <w:rsid w:val="003C7EC1"/>
    <w:rsid w:val="003D468C"/>
    <w:rsid w:val="003E3BDF"/>
    <w:rsid w:val="003E440A"/>
    <w:rsid w:val="003F637C"/>
    <w:rsid w:val="00440509"/>
    <w:rsid w:val="00470B39"/>
    <w:rsid w:val="004A33DD"/>
    <w:rsid w:val="004B3B7F"/>
    <w:rsid w:val="004B691F"/>
    <w:rsid w:val="004C2E6C"/>
    <w:rsid w:val="004D098B"/>
    <w:rsid w:val="004D327C"/>
    <w:rsid w:val="004E3153"/>
    <w:rsid w:val="004E475E"/>
    <w:rsid w:val="004F15EE"/>
    <w:rsid w:val="004F2640"/>
    <w:rsid w:val="00507A13"/>
    <w:rsid w:val="0053263A"/>
    <w:rsid w:val="00534031"/>
    <w:rsid w:val="005428C9"/>
    <w:rsid w:val="00556AFC"/>
    <w:rsid w:val="00575275"/>
    <w:rsid w:val="00576460"/>
    <w:rsid w:val="005A0866"/>
    <w:rsid w:val="005D2EEC"/>
    <w:rsid w:val="005E1C96"/>
    <w:rsid w:val="0060225D"/>
    <w:rsid w:val="00611430"/>
    <w:rsid w:val="00627A7B"/>
    <w:rsid w:val="006435F0"/>
    <w:rsid w:val="00650092"/>
    <w:rsid w:val="00650D8D"/>
    <w:rsid w:val="0066461E"/>
    <w:rsid w:val="00665844"/>
    <w:rsid w:val="00677700"/>
    <w:rsid w:val="0068076F"/>
    <w:rsid w:val="00683E8D"/>
    <w:rsid w:val="00695A9E"/>
    <w:rsid w:val="00697A20"/>
    <w:rsid w:val="006B27C0"/>
    <w:rsid w:val="006B7688"/>
    <w:rsid w:val="006D7788"/>
    <w:rsid w:val="006E1762"/>
    <w:rsid w:val="006F448C"/>
    <w:rsid w:val="006F7B5B"/>
    <w:rsid w:val="007201F7"/>
    <w:rsid w:val="00730914"/>
    <w:rsid w:val="00737F13"/>
    <w:rsid w:val="007412F6"/>
    <w:rsid w:val="00753FC1"/>
    <w:rsid w:val="007576E3"/>
    <w:rsid w:val="00783DD2"/>
    <w:rsid w:val="00790F14"/>
    <w:rsid w:val="007B7EDC"/>
    <w:rsid w:val="007C7C7F"/>
    <w:rsid w:val="007D4BC6"/>
    <w:rsid w:val="007D79A8"/>
    <w:rsid w:val="0080312A"/>
    <w:rsid w:val="008508C3"/>
    <w:rsid w:val="008640FE"/>
    <w:rsid w:val="0086731F"/>
    <w:rsid w:val="00884C61"/>
    <w:rsid w:val="00886270"/>
    <w:rsid w:val="00891A16"/>
    <w:rsid w:val="008B7B03"/>
    <w:rsid w:val="009008FD"/>
    <w:rsid w:val="00907C67"/>
    <w:rsid w:val="00913729"/>
    <w:rsid w:val="00925019"/>
    <w:rsid w:val="00925A27"/>
    <w:rsid w:val="00925F42"/>
    <w:rsid w:val="00934FA1"/>
    <w:rsid w:val="009365DD"/>
    <w:rsid w:val="009504AE"/>
    <w:rsid w:val="0096332B"/>
    <w:rsid w:val="009635B8"/>
    <w:rsid w:val="009654F9"/>
    <w:rsid w:val="00972E01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2FF6"/>
    <w:rsid w:val="00A03ADF"/>
    <w:rsid w:val="00A22B74"/>
    <w:rsid w:val="00A320F5"/>
    <w:rsid w:val="00A353C1"/>
    <w:rsid w:val="00A36539"/>
    <w:rsid w:val="00A37C30"/>
    <w:rsid w:val="00A47068"/>
    <w:rsid w:val="00A5102B"/>
    <w:rsid w:val="00A77F5A"/>
    <w:rsid w:val="00A92278"/>
    <w:rsid w:val="00AA2AA8"/>
    <w:rsid w:val="00AB6EA6"/>
    <w:rsid w:val="00AB6FF4"/>
    <w:rsid w:val="00AD694D"/>
    <w:rsid w:val="00AE3C51"/>
    <w:rsid w:val="00AE3CE6"/>
    <w:rsid w:val="00AE519D"/>
    <w:rsid w:val="00AF5191"/>
    <w:rsid w:val="00AF7215"/>
    <w:rsid w:val="00B062F1"/>
    <w:rsid w:val="00B11825"/>
    <w:rsid w:val="00B1298F"/>
    <w:rsid w:val="00B246D8"/>
    <w:rsid w:val="00B250D8"/>
    <w:rsid w:val="00B60B69"/>
    <w:rsid w:val="00B61C6C"/>
    <w:rsid w:val="00B6277D"/>
    <w:rsid w:val="00B710AB"/>
    <w:rsid w:val="00B84963"/>
    <w:rsid w:val="00B91164"/>
    <w:rsid w:val="00B95C5A"/>
    <w:rsid w:val="00BA13EB"/>
    <w:rsid w:val="00BA3984"/>
    <w:rsid w:val="00BA3D8A"/>
    <w:rsid w:val="00BB3ED9"/>
    <w:rsid w:val="00BF0F14"/>
    <w:rsid w:val="00BF7875"/>
    <w:rsid w:val="00C03878"/>
    <w:rsid w:val="00C0764A"/>
    <w:rsid w:val="00C30255"/>
    <w:rsid w:val="00C30DBA"/>
    <w:rsid w:val="00C316FD"/>
    <w:rsid w:val="00C354FB"/>
    <w:rsid w:val="00C467DE"/>
    <w:rsid w:val="00C50158"/>
    <w:rsid w:val="00C60C29"/>
    <w:rsid w:val="00C67E69"/>
    <w:rsid w:val="00C86C24"/>
    <w:rsid w:val="00CA40D5"/>
    <w:rsid w:val="00CD78E1"/>
    <w:rsid w:val="00D131ED"/>
    <w:rsid w:val="00D45D6C"/>
    <w:rsid w:val="00D5401B"/>
    <w:rsid w:val="00D601D5"/>
    <w:rsid w:val="00D6432E"/>
    <w:rsid w:val="00D716C4"/>
    <w:rsid w:val="00D73544"/>
    <w:rsid w:val="00D76E41"/>
    <w:rsid w:val="00D85221"/>
    <w:rsid w:val="00D9431B"/>
    <w:rsid w:val="00D97346"/>
    <w:rsid w:val="00DA4393"/>
    <w:rsid w:val="00DA4F37"/>
    <w:rsid w:val="00DB43E8"/>
    <w:rsid w:val="00DC7BC1"/>
    <w:rsid w:val="00DE7760"/>
    <w:rsid w:val="00E01AF7"/>
    <w:rsid w:val="00E05F2C"/>
    <w:rsid w:val="00E14899"/>
    <w:rsid w:val="00E82BC0"/>
    <w:rsid w:val="00E8650F"/>
    <w:rsid w:val="00E905B8"/>
    <w:rsid w:val="00E920FD"/>
    <w:rsid w:val="00E92B65"/>
    <w:rsid w:val="00EA7C38"/>
    <w:rsid w:val="00EC4508"/>
    <w:rsid w:val="00EF6417"/>
    <w:rsid w:val="00EF74DB"/>
    <w:rsid w:val="00F078AC"/>
    <w:rsid w:val="00F10B9E"/>
    <w:rsid w:val="00F12013"/>
    <w:rsid w:val="00F21E15"/>
    <w:rsid w:val="00F22CEF"/>
    <w:rsid w:val="00F2431B"/>
    <w:rsid w:val="00F30DA0"/>
    <w:rsid w:val="00F45589"/>
    <w:rsid w:val="00F56ABE"/>
    <w:rsid w:val="00F61536"/>
    <w:rsid w:val="00F76085"/>
    <w:rsid w:val="00F8730A"/>
    <w:rsid w:val="00FA4951"/>
    <w:rsid w:val="00FA55BC"/>
    <w:rsid w:val="00FB414D"/>
    <w:rsid w:val="00FC1274"/>
    <w:rsid w:val="00FC2755"/>
    <w:rsid w:val="00FD0F32"/>
    <w:rsid w:val="00FF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215E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15E1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23F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B23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3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3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3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215E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15E1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23F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B23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3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3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3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9724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St-630/2016</izvorni_sadrzaj>
    <derivirana_varijabla naziv="DomainObject.Predmet.OznakaBroj_1">St-630/2016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ISKOP-PROMET d.o.o. za građevinarstvo, instalatersko montažne radove</izvorni_sadrzaj>
    <derivirana_varijabla naziv="DomainObject.Predmet.ProtustrankaFormated_1">  ISKOP-PROMET d.o.o. za građevinarstvo, instalatersko montažne radove</derivirana_varijabla>
  </DomainObject.Predmet.ProtustrankaFormated>
  <DomainObject.Predmet.ProtustrankaFormatedOIB>
    <izvorni_sadrzaj>  ISKOP-PROMET d.o.o. za građevinarstvo, instalatersko montažne radove, OIB 34218542394</izvorni_sadrzaj>
    <derivirana_varijabla naziv="DomainObject.Predmet.ProtustrankaFormatedOIB_1">  ISKOP-PROMET d.o.o. za građevinarstvo, instalatersko montažne radove, OIB 34218542394</derivirana_varijabla>
  </DomainObject.Predmet.ProtustrankaFormatedOIB>
  <DomainObject.Predmet.ProtustrankaFormatedWithAdress>
    <izvorni_sadrzaj> ISKOP-PROMET d.o.o. za građevinarstvo, instalatersko montažne radove, Vladimira Nazora 136, 32260 Drenovci</izvorni_sadrzaj>
    <derivirana_varijabla naziv="DomainObject.Predmet.ProtustrankaFormatedWithAdress_1"> ISKOP-PROMET d.o.o. za građevinarstvo, instalatersko montažne radove, Vladimira Nazora 136, 32260 Drenovci</derivirana_varijabla>
  </DomainObject.Predmet.ProtustrankaFormatedWithAdress>
  <DomainObject.Predmet.ProtustrankaFormatedWithAdressOIB>
    <izvorni_sadrzaj> ISKOP-PROMET d.o.o. za građevinarstvo, instalatersko montažne radove, OIB 34218542394, Vladimira Nazora 136, 32260 Drenovci</izvorni_sadrzaj>
    <derivirana_varijabla naziv="DomainObject.Predmet.ProtustrankaFormatedWithAdressOIB_1"> ISKOP-PROMET d.o.o. za građevinarstvo, instalatersko montažne radove, OIB 34218542394, Vladimira Nazora 136, 32260 Drenovci</derivirana_varijabla>
  </DomainObject.Predmet.ProtustrankaFormatedWithAdressOIB>
  <DomainObject.Predmet.ProtustrankaWithAdress>
    <izvorni_sadrzaj>ISKOP-PROMET d.o.o. za građevinarstvo, instalatersko montažne radove Vladimira Nazora 136, 32260 Drenovci</izvorni_sadrzaj>
    <derivirana_varijabla naziv="DomainObject.Predmet.ProtustrankaWithAdress_1">ISKOP-PROMET d.o.o. za građevinarstvo, instalatersko montažne radove Vladimira Nazora 136, 32260 Drenovci</derivirana_varijabla>
  </DomainObject.Predmet.ProtustrankaWithAdress>
  <DomainObject.Predmet.ProtustrankaWithAdressOIB>
    <izvorni_sadrzaj>ISKOP-PROMET d.o.o. za građevinarstvo, instalatersko montažne radove, OIB 34218542394, Vladimira Nazora 136, 32260 Drenovci</izvorni_sadrzaj>
    <derivirana_varijabla naziv="DomainObject.Predmet.ProtustrankaWithAdressOIB_1">ISKOP-PROMET d.o.o. za građevinarstvo, instalatersko montažne radove, OIB 34218542394, Vladimira Nazora 136, 32260 Drenovci</derivirana_varijabla>
  </DomainObject.Predmet.ProtustrankaWithAdressOIB>
  <DomainObject.Predmet.ProtustrankaNazivFormated>
    <izvorni_sadrzaj>ISKOP-PROMET d.o.o. za građevinarstvo, instalatersko montažne radove</izvorni_sadrzaj>
    <derivirana_varijabla naziv="DomainObject.Predmet.ProtustrankaNazivFormated_1">ISKOP-PROMET d.o.o. za građevinarstvo, instalatersko montažne radove</derivirana_varijabla>
  </DomainObject.Predmet.ProtustrankaNazivFormated>
  <DomainObject.Predmet.ProtustrankaNazivFormatedOIB>
    <izvorni_sadrzaj>ISKOP-PROMET d.o.o. za građevinarstvo, instalatersko montažne radove, OIB 34218542394</izvorni_sadrzaj>
    <derivirana_varijabla naziv="DomainObject.Predmet.ProtustrankaNazivFormatedOIB_1">ISKOP-PROMET d.o.o. za građevinarstvo, instalatersko montažne radove, OIB 34218542394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ISKOP-PROMET d.o.o. za građevinarstvo, instalatersko montažne radove</item>
    </izvorni_sadrzaj>
    <derivirana_varijabla naziv="DomainObject.Predmet.ProtuStrankaListFormated_1">
      <item>ISKOP-PROMET d.o.o. za građevinarstvo, instalatersko montažne radove</item>
    </derivirana_varijabla>
  </DomainObject.Predmet.ProtuStrankaListFormated>
  <DomainObject.Predmet.ProtuStrankaListFormatedOIB>
    <izvorni_sadrzaj>
      <item>ISKOP-PROMET d.o.o. za građevinarstvo, instalatersko montažne radove, OIB 34218542394</item>
    </izvorni_sadrzaj>
    <derivirana_varijabla naziv="DomainObject.Predmet.ProtuStrankaListFormatedOIB_1">
      <item>ISKOP-PROMET d.o.o. za građevinarstvo, instalatersko montažne radove, OIB 34218542394</item>
    </derivirana_varijabla>
  </DomainObject.Predmet.ProtuStrankaListFormatedOIB>
  <DomainObject.Predmet.ProtuStrankaListFormatedWithAdress>
    <izvorni_sadrzaj>
      <item>ISKOP-PROMET d.o.o. za građevinarstvo, instalatersko montažne radove, Vladimira Nazora 136, 32260 Drenovci</item>
    </izvorni_sadrzaj>
    <derivirana_varijabla naziv="DomainObject.Predmet.ProtuStrankaListFormatedWithAdress_1">
      <item>ISKOP-PROMET d.o.o. za građevinarstvo, instalatersko montažne radove, Vladimira Nazora 136, 32260 Drenovci</item>
    </derivirana_varijabla>
  </DomainObject.Predmet.ProtuStrankaListFormatedWithAdress>
  <DomainObject.Predmet.ProtuStrankaListFormatedWithAdressOIB>
    <izvorni_sadrzaj>
      <item>ISKOP-PROMET d.o.o. za građevinarstvo, instalatersko montažne radove, OIB 34218542394, Vladimira Nazora 136, 32260 Drenovci</item>
    </izvorni_sadrzaj>
    <derivirana_varijabla naziv="DomainObject.Predmet.ProtuStrankaListFormatedWithAdressOIB_1">
      <item>ISKOP-PROMET d.o.o. za građevinarstvo, instalatersko montažne radove, OIB 34218542394, Vladimira Nazora 136, 32260 Drenovci</item>
    </derivirana_varijabla>
  </DomainObject.Predmet.ProtuStrankaListFormatedWithAdressOIB>
  <DomainObject.Predmet.ProtuStrankaListNazivFormated>
    <izvorni_sadrzaj>
      <item>ISKOP-PROMET d.o.o. za građevinarstvo, instalatersko montažne radove</item>
    </izvorni_sadrzaj>
    <derivirana_varijabla naziv="DomainObject.Predmet.ProtuStrankaListNazivFormated_1">
      <item>ISKOP-PROMET d.o.o. za građevinarstvo, instalatersko montažne radove</item>
    </derivirana_varijabla>
  </DomainObject.Predmet.ProtuStrankaListNazivFormated>
  <DomainObject.Predmet.ProtuStrankaListNazivFormatedOIB>
    <izvorni_sadrzaj>
      <item>ISKOP-PROMET d.o.o. za građevinarstvo, instalatersko montažne radove, OIB 34218542394</item>
    </izvorni_sadrzaj>
    <derivirana_varijabla naziv="DomainObject.Predmet.ProtuStrankaListNazivFormatedOIB_1">
      <item>ISKOP-PROMET d.o.o. za građevinarstvo, instalatersko montažne radove, OIB 34218542394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ISKOP-PROMET d.o.o. za građevinarstvo, instalatersko montažne radove</izvorni_sadrzaj>
    <derivirana_varijabla naziv="DomainObject.Predmet.ProtustrankaIDrugi_1">ISKOP-PROMET d.o.o. za građevinarstvo, instalatersko montažne radove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ISKOP-PROMET d.o.o. za građevinarstvo, instalatersko montažne radove, OIB 34218542394, Vladimira Nazora 136, 32260 Drenovci</izvorni_sadrzaj>
    <derivirana_varijabla naziv="DomainObject.Predmet.ProtustrankaIDrugiAdressOIB_1">ISKOP-PROMET d.o.o. za građevinarstvo, instalatersko montažne radove, OIB 34218542394, Vladimira Nazora 136, 32260 Drenovci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ISKOP-PROMET d.o.o. za građevinarstvo, instalatersko montažne radove</item>
    </izvorni_sadrzaj>
    <derivirana_varijabla naziv="DomainObject.Predmet.SudioniciListNaziv_1">
      <item>FINA RC OSIJEK</item>
      <item>ISKOP-PROMET d.o.o. za građevinarstvo, instalatersko montažne radove</item>
    </derivirana_varijabla>
  </DomainObject.Predmet.SudioniciListNaziv>
  <DomainObject.Predmet.SudioniciListAdressOIB>
    <izvorni_sadrzaj>
      <item>FINA RC OSIJEK, OIB 85821130368</item>
      <item>ISKOP-PROMET d.o.o. za građevinarstvo, instalatersko montažne radove, OIB 34218542394, Vladimira Nazora 136,32260 Drenovci</item>
    </izvorni_sadrzaj>
    <derivirana_varijabla naziv="DomainObject.Predmet.SudioniciListAdressOIB_1">
      <item>FINA RC OSIJEK, OIB 85821130368</item>
      <item>ISKOP-PROMET d.o.o. za građevinarstvo, instalatersko montažne radove, OIB 34218542394, Vladimira Nazora 136,32260 Drenovci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34218542394</item>
    </izvorni_sadrzaj>
    <derivirana_varijabla naziv="DomainObject.Predmet.SudioniciListNazivOIB_1">
      <item>, OIB 85821130368</item>
      <item>, OIB 34218542394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FB8FD1-D7FD-4E3E-83F3-13AD868216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676</properties:Words>
  <properties:Characters>3752</properties:Characters>
  <properties:Lines>98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2016-06-02T08:03:00Z</dcterms:created>
  <dc:creator>tkovacevic</dc:creator>
  <cp:lastModifiedBy>Elizabeta Đeke</cp:lastModifiedBy>
  <cp:lastPrinted>2016-05-11T11:26:00Z</cp:lastPrinted>
  <dcterms:modified xmlns:xsi="http://www.w3.org/2001/XMLSchema-instance" xsi:type="dcterms:W3CDTF">2016-06-03T09:15:00Z</dcterms:modified>
  <cp:revision>3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