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eb34" w14:paraId="2b0eb34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A925EB">
        <w:t>923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A925EB">
        <w:t>923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A925EB">
        <w:t>20. travnja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A925EB">
        <w:t xml:space="preserve">POLJOPRIVREDNO-EKOLOŠKA ZADRUGA </w:t>
      </w:r>
      <w:proofErr w:type="spellStart"/>
      <w:r w:rsidR="00A925EB">
        <w:t>MAČANKA</w:t>
      </w:r>
      <w:proofErr w:type="spellEnd"/>
      <w:r w:rsidR="00A925EB">
        <w:t xml:space="preserve">, Mače, zadruga za proizvodnju, ekološku proizvodnju i razvoj u poljoprivredi, stočarstvu, voćarstvu, </w:t>
      </w:r>
      <w:proofErr w:type="spellStart"/>
      <w:r w:rsidR="00A925EB">
        <w:t>povrtljarstvu</w:t>
      </w:r>
      <w:proofErr w:type="spellEnd"/>
      <w:r w:rsidR="00A925EB">
        <w:t xml:space="preserve"> i turizmu, </w:t>
      </w:r>
      <w:proofErr w:type="spellStart"/>
      <w:r w:rsidR="00A925EB">
        <w:t>OIB</w:t>
      </w:r>
      <w:proofErr w:type="spellEnd"/>
      <w:r w:rsidR="00A925EB">
        <w:t>:</w:t>
      </w:r>
      <w:r w:rsidR="00A925EB" w:rsidRPr="00A925EB">
        <w:t xml:space="preserve"> </w:t>
      </w:r>
      <w:r w:rsidR="00A925EB">
        <w:t xml:space="preserve">43035002095, </w:t>
      </w:r>
      <w:proofErr w:type="spellStart"/>
      <w:r w:rsidR="00A925EB">
        <w:t>MBS</w:t>
      </w:r>
      <w:proofErr w:type="spellEnd"/>
      <w:r w:rsidR="00A925EB">
        <w:t>:</w:t>
      </w:r>
      <w:r w:rsidR="00A925EB" w:rsidRPr="00A925EB">
        <w:t xml:space="preserve"> </w:t>
      </w:r>
      <w:r w:rsidR="00A925EB">
        <w:t>080462436, Mače, Mače 30.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A925EB">
        <w:t>133.705,67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A925EB">
        <w:t>20. travnja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F65E8E">
        <w:t>v.r.</w:t>
      </w:r>
    </w:p>
    <w:p w:rsidRDefault="00AB60FD" w:rsidP="00276582" w:rsidR="00AB60FD"/>
    <w:p w:rsidRDefault="00F65E8E" w:rsidP="007A1486" w:rsidR="00F65E8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65E8E" w:rsidP="007A1486" w:rsidR="00F65E8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65E8E" w:rsidP="00276582" w:rsidR="00F65E8E" w:rsidRPr="004213F7"/>
    <w:sectPr w:rsidSect="0081638C" w:rsidR="00F65E8E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5E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AC7"/>
    <w:rsid w:val="000409F0"/>
    <w:rsid w:val="00040CDC"/>
    <w:rsid w:val="00053214"/>
    <w:rsid w:val="0008088F"/>
    <w:rsid w:val="000A4654"/>
    <w:rsid w:val="000A47A9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11902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D49EF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62A2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B31ED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925EB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65E8E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POLJOPRIVREDNO-EKOLOŠKA ZADRUGA MAČANKA, Mače, zadruga za proizvodnju, ekološku proizvodnju i razvoj u poljoprivredi, stoča</izvorni_sadrzaj>
    <derivirana_varijabla naziv="DomainObject.Predmet.ProtustrankaFormated_1">  POLJOPRIVREDNO-EKOLOŠKA ZADRUGA MAČANKA, Mače, zadruga za proizvodnju, ekološku proizvodnju i razvoj u poljoprivredi, stoča</derivirana_varijabla>
  </DomainObject.Predmet.ProtustrankaFormated>
  <DomainObject.Predmet.ProtustrankaFormatedOIB>
    <izvorni_sadrzaj>  POLJOPRIVREDNO-EKOLOŠKA ZADRUGA MAČANKA, Mače, zadruga za proizvodnju, ekološku proizvodnju i razvoj u poljoprivredi, stoča, OIB 43035002095</izvorni_sadrzaj>
    <derivirana_varijabla naziv="DomainObject.Predmet.ProtustrankaFormatedOIB_1">  POLJOPRIVREDNO-EKOLOŠKA ZADRUGA MAČANKA, Mače, zadruga za proizvodnju, ekološku proizvodnju i razvoj u poljoprivredi, stoča, OIB 43035002095</derivirana_varijabla>
  </DomainObject.Predmet.ProtustrankaFormatedOIB>
  <DomainObject.Predmet.ProtustrankaFormatedWithAdress>
    <izvorni_sadrzaj> POLJOPRIVREDNO-EKOLOŠKA ZADRUGA MAČANKA, Mače, zadruga za proizvodnju, ekološku proizvodnju i razvoj u poljoprivredi, stoča, Mače 30, 49250 Mače</izvorni_sadrzaj>
    <derivirana_varijabla naziv="DomainObject.Predmet.ProtustrankaFormatedWithAdress_1"> POLJOPRIVREDNO-EKOLOŠKA ZADRUGA MAČANKA, Mače, zadruga za proizvodnju, ekološku proizvodnju i razvoj u poljoprivredi, stoča, Mače 30, 49250 Mače</derivirana_varijabla>
  </DomainObject.Predmet.ProtustrankaFormatedWithAdress>
  <DomainObject.Predmet.ProtustrankaFormatedWithAdressOIB>
    <izvorni_sadrzaj> POLJOPRIVREDNO-EKOLOŠKA ZADRUGA MAČANKA, Mače, zadruga za proizvodnju, ekološku proizvodnju i razvoj u poljoprivredi, stoča, OIB 43035002095, Mače 30, 49250 Mače</izvorni_sadrzaj>
    <derivirana_varijabla naziv="DomainObject.Predmet.ProtustrankaFormatedWithAdressOIB_1"> POLJOPRIVREDNO-EKOLOŠKA ZADRUGA MAČANKA, Mače, zadruga za proizvodnju, ekološku proizvodnju i razvoj u poljoprivredi, stoča, OIB 43035002095, Mače 30, 49250 Mače</derivirana_varijabla>
  </DomainObject.Predmet.ProtustrankaFormatedWithAdressOIB>
  <DomainObject.Predmet.ProtustrankaWithAdress>
    <izvorni_sadrzaj>POLJOPRIVREDNO-EKOLOŠKA ZADRUGA MAČANKA, Mače, zadruga za proizvodnju, ekološku proizvodnju i razvoj u poljoprivredi, stoča Mače 30, 49250 Mače</izvorni_sadrzaj>
    <derivirana_varijabla naziv="DomainObject.Predmet.ProtustrankaWithAdress_1">POLJOPRIVREDNO-EKOLOŠKA ZADRUGA MAČANKA, Mače, zadruga za proizvodnju, ekološku proizvodnju i razvoj u poljoprivredi, stoča Mače 30, 49250 Mače</derivirana_varijabla>
  </DomainObject.Predmet.ProtustrankaWithAdress>
  <DomainObject.Predmet.ProtustrankaWithAdressOIB>
    <izvorni_sadrzaj>POLJOPRIVREDNO-EKOLOŠKA ZADRUGA MAČANKA, Mače, zadruga za proizvodnju, ekološku proizvodnju i razvoj u poljoprivredi, stoča, OIB 43035002095, Mače 30, 49250 Mače</izvorni_sadrzaj>
    <derivirana_varijabla naziv="DomainObject.Predmet.ProtustrankaWithAdressOIB_1">POLJOPRIVREDNO-EKOLOŠKA ZADRUGA MAČANKA, Mače, zadruga za proizvodnju, ekološku proizvodnju i razvoj u poljoprivredi, stoča, OIB 43035002095, Mače 30, 49250 Mače</derivirana_varijabla>
  </DomainObject.Predmet.ProtustrankaWithAdressOIB>
  <DomainObject.Predmet.ProtustrankaNazivFormated>
    <izvorni_sadrzaj>POLJOPRIVREDNO-EKOLOŠKA ZADRUGA MAČANKA, Mače, zadruga za proizvodnju, ekološku proizvodnju i razvoj u poljoprivredi, stoča</izvorni_sadrzaj>
    <derivirana_varijabla naziv="DomainObject.Predmet.ProtustrankaNazivFormated_1">POLJOPRIVREDNO-EKOLOŠKA ZADRUGA MAČANKA, Mače, zadruga za proizvodnju, ekološku proizvodnju i razvoj u poljoprivredi, stoča</derivirana_varijabla>
  </DomainObject.Predmet.ProtustrankaNazivFormated>
  <DomainObject.Predmet.ProtustrankaNazivFormatedOIB>
    <izvorni_sadrzaj>POLJOPRIVREDNO-EKOLOŠKA ZADRUGA MAČANKA, Mače, zadruga za proizvodnju, ekološku proizvodnju i razvoj u poljoprivredi, stoča, OIB 43035002095</izvorni_sadrzaj>
    <derivirana_varijabla naziv="DomainObject.Predmet.ProtustrankaNazivFormatedOIB_1">POLJOPRIVREDNO-EKOLOŠKA ZADRUGA MAČANKA, Mače, zadruga za proizvodnju, ekološku proizvodnju i razvoj u poljoprivredi, stoča, OIB 43035002095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POLJOPRIVREDNO-EKOLOŠKA ZADRUGA MAČANKA, Mače, zadruga za proizvodnju, ekološku proizvodnju i razvoj u poljoprivredi, stoča</item>
    </izvorni_sadrzaj>
    <derivirana_varijabla naziv="DomainObject.Predmet.ProtuStrankaListFormated_1">
      <item>POLJOPRIVREDNO-EKOLOŠKA ZADRUGA MAČANKA, Mače, zadruga za proizvodnju, ekološku proizvodnju i razvoj u poljoprivredi, stoča</item>
    </derivirana_varijabla>
  </DomainObject.Predmet.ProtuStrankaListFormated>
  <DomainObject.Predmet.ProtuStrankaListFormatedOIB>
    <izvorni_sadrzaj>
      <item>POLJOPRIVREDNO-EKOLOŠKA ZADRUGA MAČANKA, Mače, zadruga za proizvodnju, ekološku proizvodnju i razvoj u poljoprivredi, stoča, OIB 43035002095</item>
    </izvorni_sadrzaj>
    <derivirana_varijabla naziv="DomainObject.Predmet.ProtuStrankaListFormatedOIB_1">
      <item>POLJOPRIVREDNO-EKOLOŠKA ZADRUGA MAČANKA, Mače, zadruga za proizvodnju, ekološku proizvodnju i razvoj u poljoprivredi, stoča, OIB 43035002095</item>
    </derivirana_varijabla>
  </DomainObject.Predmet.ProtuStrankaListFormatedOIB>
  <DomainObject.Predmet.ProtuStrankaListFormatedWithAdress>
    <izvorni_sadrzaj>
      <item>POLJOPRIVREDNO-EKOLOŠKA ZADRUGA MAČANKA, Mače, zadruga za proizvodnju, ekološku proizvodnju i razvoj u poljoprivredi, stoča, Mače 30, 49250 Mače</item>
    </izvorni_sadrzaj>
    <derivirana_varijabla naziv="DomainObject.Predmet.ProtuStrankaListFormatedWithAdress_1">
      <item>POLJOPRIVREDNO-EKOLOŠKA ZADRUGA MAČANKA, Mače, zadruga za proizvodnju, ekološku proizvodnju i razvoj u poljoprivredi, stoča, Mače 30, 49250 Mače</item>
    </derivirana_varijabla>
  </DomainObject.Predmet.ProtuStrankaListFormatedWithAdress>
  <DomainObject.Predmet.ProtuStrankaListFormatedWithAdressOIB>
    <izvorni_sadrzaj>
      <item>POLJOPRIVREDNO-EKOLOŠKA ZADRUGA MAČANKA, Mače, zadruga za proizvodnju, ekološku proizvodnju i razvoj u poljoprivredi, stoča, OIB 43035002095, Mače 30, 49250 Mače</item>
    </izvorni_sadrzaj>
    <derivirana_varijabla naziv="DomainObject.Predmet.ProtuStrankaListFormatedWithAdressOIB_1">
      <item>POLJOPRIVREDNO-EKOLOŠKA ZADRUGA MAČANKA, Mače, zadruga za proizvodnju, ekološku proizvodnju i razvoj u poljoprivredi, stoča, OIB 43035002095, Mače 30, 49250 Mače</item>
    </derivirana_varijabla>
  </DomainObject.Predmet.ProtuStrankaListFormatedWithAdressOIB>
  <DomainObject.Predmet.ProtuStrankaListNazivFormated>
    <izvorni_sadrzaj>
      <item>POLJOPRIVREDNO-EKOLOŠKA ZADRUGA MAČANKA, Mače, zadruga za proizvodnju, ekološku proizvodnju i razvoj u poljoprivredi, stoča</item>
    </izvorni_sadrzaj>
    <derivirana_varijabla naziv="DomainObject.Predmet.ProtuStrankaListNazivFormated_1">
      <item>POLJOPRIVREDNO-EKOLOŠKA ZADRUGA MAČANKA, Mače, zadruga za proizvodnju, ekološku proizvodnju i razvoj u poljoprivredi, stoča</item>
    </derivirana_varijabla>
  </DomainObject.Predmet.ProtuStrankaListNazivFormated>
  <DomainObject.Predmet.ProtuStrankaListNazivFormatedOIB>
    <izvorni_sadrzaj>
      <item>POLJOPRIVREDNO-EKOLOŠKA ZADRUGA MAČANKA, Mače, zadruga za proizvodnju, ekološku proizvodnju i razvoj u poljoprivredi, stoča, OIB 43035002095</item>
    </izvorni_sadrzaj>
    <derivirana_varijabla naziv="DomainObject.Predmet.ProtuStrankaListNazivFormatedOIB_1">
      <item>POLJOPRIVREDNO-EKOLOŠKA ZADRUGA MAČANKA, Mače, zadruga za proizvodnju, ekološku proizvodnju i razvoj u poljoprivredi, stoča, OIB 43035002095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POLJOPRIVREDNO-EKOLOŠKA ZADRUGA MAČANKA, Mače, zadruga za proizvodnju, ekološku proizvodnju i razvoj u poljoprivredi, stoča</izvorni_sadrzaj>
    <derivirana_varijabla naziv="DomainObject.Predmet.ProtustrankaIDrugi_1">POLJOPRIVREDNO-EKOLOŠKA ZADRUGA MAČANKA, Mače, zadruga za proizvodnju, ekološku proizvodnju i razvoj u poljoprivredi, stoča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POLJOPRIVREDNO-EKOLOŠKA ZADRUGA MAČANKA, Mače, zadruga za proizvodnju, ekološku proizvodnju i razvoj u poljoprivredi, stoča, OIB 43035002095, Mače 30, 49250 Mače</izvorni_sadrzaj>
    <derivirana_varijabla naziv="DomainObject.Predmet.ProtustrankaIDrugiAdressOIB_1">POLJOPRIVREDNO-EKOLOŠKA ZADRUGA MAČANKA, Mače, zadruga za proizvodnju, ekološku proizvodnju i razvoj u poljoprivredi, stoča, OIB 43035002095, Mače 30, 49250 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POLJOPRIVREDNO-EKOLOŠKA ZADRUGA MAČANKA, Mače, zadruga za proizvodnju, ekološku proizvodnju i razvoj u poljoprivredi, stoča</item>
    </izvorni_sadrzaj>
    <derivirana_varijabla naziv="DomainObject.Predmet.SudioniciListNaziv_1">
      <item>FINA Regionalni centar Zagreb</item>
      <item>POLJOPRIVREDNO-EKOLOŠKA ZADRUGA MAČANKA, Mače, zadruga za proizvodnju, ekološku proizvodnju i razvoj u poljoprivredi, stoča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POLJOPRIVREDNO-EKOLOŠKA ZADRUGA MAČANKA, Mače, zadruga za proizvodnju, ekološku proizvodnju i razvoj u poljoprivredi, stoča, OIB 43035002095, Mače 30,49250 Mače</item>
    </izvorni_sadrzaj>
    <derivirana_varijabla naziv="DomainObject.Predmet.SudioniciListAdressOIB_1">
      <item>FINA Regionalni centar Zagreb, OIB 85821130368, Trg svibanjskih žrtava 1995. br. 1,10000 Zagreb</item>
      <item>POLJOPRIVREDNO-EKOLOŠKA ZADRUGA MAČANKA, Mače, zadruga za proizvodnju, ekološku proizvodnju i razvoj u poljoprivredi, stoča, OIB 43035002095, Mače 30,49250 Mače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43035002095</item>
    </izvorni_sadrzaj>
    <derivirana_varijabla naziv="DomainObject.Predmet.SudioniciListNazivOIB_1">
      <item>, OIB 85821130368</item>
      <item>, OIB 43035002095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1462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2016-04-20T12:24:00Z</dcterms:created>
  <dc:creator>ilukac</dc:creator>
  <cp:lastModifiedBy>Ivana Stampf</cp:lastModifiedBy>
  <cp:lastPrinted>2016-02-23T07:15:00Z</cp:lastPrinted>
  <dcterms:modified xmlns:xsi="http://www.w3.org/2001/XMLSchema-instance" xsi:type="dcterms:W3CDTF">2016-04-20T12:25:00Z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