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7c3b" w14:paraId="1d07c3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4E0E20">
        <w:t>5 St-779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4455D">
        <w:t xml:space="preserve"> dužni</w:t>
      </w:r>
      <w:r w:rsidR="00F20709">
        <w:t>ka DARAC j.d.o.o., Čakovec, Bana Josipa Jelačića 7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</w:t>
      </w:r>
      <w:r w:rsidR="00F20709">
        <w:t xml:space="preserve"> 070108763</w:t>
      </w:r>
      <w:r w:rsidR="005C0A25">
        <w:t xml:space="preserve">, </w:t>
      </w:r>
      <w:r w:rsidR="00F20709">
        <w:t>OIB: 16109596776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37617">
        <w:t xml:space="preserve"> dužnika</w:t>
      </w:r>
      <w:r w:rsidR="004E0E20">
        <w:t xml:space="preserve"> DARAC j.d.o.o., Čakovec, Bana Josipa Jelačića 7</w:t>
      </w:r>
      <w:r w:rsidR="004E0E20">
        <w:rPr>
          <w:b/>
        </w:rPr>
        <w:t xml:space="preserve">, </w:t>
      </w:r>
      <w:r w:rsidR="004E0E20">
        <w:t>MBS: 070108763, OIB: 16109596776</w:t>
      </w:r>
      <w:r w:rsidR="00740000">
        <w:t xml:space="preserve">, </w:t>
      </w:r>
      <w:r w:rsidR="00CB6C18">
        <w:t xml:space="preserve">iznosi </w:t>
      </w:r>
      <w:r w:rsidR="004E0E20">
        <w:t xml:space="preserve">89.484,88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F20709">
        <w:t xml:space="preserve"> Mario Darmopil</w:t>
      </w:r>
      <w:r w:rsidR="00A33010">
        <w:t>,</w:t>
      </w:r>
      <w:r w:rsidR="00F20709">
        <w:t xml:space="preserve"> Čakovec, Bana Josipa Jelačića 7, OIB: 80122712970</w:t>
      </w:r>
      <w:r w:rsidR="004E0E20">
        <w:t>,</w:t>
      </w:r>
      <w:r w:rsidR="00F4455D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F79" w:rsidR="00757F79">
      <w:r>
        <w:separator/>
      </w:r>
    </w:p>
  </w:endnote>
  <w:endnote w:id="0" w:type="continuationSeparator">
    <w:p w:rsidRDefault="00757F79" w:rsidR="00757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F79" w:rsidR="00757F79">
      <w:r>
        <w:separator/>
      </w:r>
    </w:p>
  </w:footnote>
  <w:footnote w:id="0" w:type="continuationSeparator">
    <w:p w:rsidRDefault="00757F79" w:rsidR="00757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8223F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C3ABE"/>
    <w:rsid w:val="004E0E20"/>
    <w:rsid w:val="004F0490"/>
    <w:rsid w:val="004F25E8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617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560E2"/>
    <w:rsid w:val="00757F79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33010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2F8D"/>
    <w:rsid w:val="00EA5D61"/>
    <w:rsid w:val="00EC7988"/>
    <w:rsid w:val="00F10C2B"/>
    <w:rsid w:val="00F20709"/>
    <w:rsid w:val="00F4158F"/>
    <w:rsid w:val="00F4455D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DARAC jednostavno društvo s ograničenom odgovornošću za ugostiteljstvo i usluge</izvorni_sadrzaj>
    <derivirana_varijabla naziv="DomainObject.Predmet.ProtustrankaFormated_1">  DARAC jednostavno društvo s ograničenom odgovornošću za ugostiteljstvo i usluge</derivirana_varijabla>
  </DomainObject.Predmet.ProtustrankaFormated>
  <DomainObject.Predmet.ProtustrankaFormatedOIB>
    <izvorni_sadrzaj>  DARAC jednostavno društvo s ograničenom odgovornošću za ugostiteljstvo i usluge, OIB 16109596776</izvorni_sadrzaj>
    <derivirana_varijabla naziv="DomainObject.Predmet.ProtustrankaFormatedOIB_1">  DARAC jednostavno društvo s ograničenom odgovornošću za ugostiteljstvo i usluge, OIB 16109596776</derivirana_varijabla>
  </DomainObject.Predmet.ProtustrankaFormatedOIB>
  <DomainObject.Predmet.ProtustrankaFormatedWithAdress>
    <izvorni_sadrzaj> DARAC jednostavno društvo s ograničenom odgovornošću za ugostiteljstvo i usluge, Bana Josipa Jelačića 7, 40000 Čakovec</izvorni_sadrzaj>
    <derivirana_varijabla naziv="DomainObject.Predmet.ProtustrankaFormatedWithAdress_1"> DARAC jednostavno društvo s ograničenom odgovornošću za ugostiteljstvo i usluge, Bana Josipa Jelačića 7, 40000 Čakovec</derivirana_varijabla>
  </DomainObject.Predmet.ProtustrankaFormatedWithAdress>
  <DomainObject.Predmet.ProtustrankaFormatedWithAdressOIB>
    <izvorni_sadrzaj> DARAC jednostavno društvo s ograničenom odgovornošću za ugostiteljstvo i usluge, OIB 16109596776, Bana Josipa Jelačića 7, 40000 Čakovec</izvorni_sadrzaj>
    <derivirana_varijabla naziv="DomainObject.Predmet.ProtustrankaFormatedWithAdressOIB_1"> DARAC jednostavno društvo s ograničenom odgovornošću za ugostiteljstvo i usluge, OIB 16109596776, Bana Josipa Jelačića 7, 40000 Čakovec</derivirana_varijabla>
  </DomainObject.Predmet.ProtustrankaFormatedWithAdressOIB>
  <DomainObject.Predmet.ProtustrankaWithAdress>
    <izvorni_sadrzaj>DARAC jednostavno društvo s ograničenom odgovornošću za ugostiteljstvo i usluge Bana Josipa Jelačića 7, 40000 Čakovec</izvorni_sadrzaj>
    <derivirana_varijabla naziv="DomainObject.Predmet.ProtustrankaWithAdress_1">DARAC jednostavno društvo s ograničenom odgovornošću za ugostiteljstvo i usluge Bana Josipa Jelačića 7, 40000 Čakovec</derivirana_varijabla>
  </DomainObject.Predmet.ProtustrankaWithAdress>
  <DomainObject.Predmet.ProtustrankaWithAdressOIB>
    <izvorni_sadrzaj>DARAC jednostavno društvo s ograničenom odgovornošću za ugostiteljstvo i usluge, OIB 16109596776, Bana Josipa Jelačića 7, 40000 Čakovec</izvorni_sadrzaj>
    <derivirana_varijabla naziv="DomainObject.Predmet.ProtustrankaWithAdressOIB_1">DARAC jednostavno društvo s ograničenom odgovornošću za ugostiteljstvo i usluge, OIB 16109596776, Bana Josipa Jelačića 7, 40000 Čakovec</derivirana_varijabla>
  </DomainObject.Predmet.ProtustrankaWithAdressOIB>
  <DomainObject.Predmet.ProtustrankaNazivFormated>
    <izvorni_sadrzaj>DARAC jednostavno društvo s ograničenom odgovornošću za ugostiteljstvo i usluge</izvorni_sadrzaj>
    <derivirana_varijabla naziv="DomainObject.Predmet.ProtustrankaNazivFormated_1">DARAC jednostavno društvo s ograničenom odgovornošću za ugostiteljstvo i usluge</derivirana_varijabla>
  </DomainObject.Predmet.ProtustrankaNazivFormated>
  <DomainObject.Predmet.ProtustrankaNazivFormatedOIB>
    <izvorni_sadrzaj>DARAC jednostavno društvo s ograničenom odgovornošću za ugostiteljstvo i usluge, OIB 16109596776</izvorni_sadrzaj>
    <derivirana_varijabla naziv="DomainObject.Predmet.ProtustrankaNazivFormatedOIB_1">DARAC jednostavno društvo s ograničenom odgovornošću za ugostiteljstvo i usluge, OIB 16109596776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89484.88</izvorni_sadrzaj>
    <derivirana_varijabla naziv="DomainObject.Predmet.TrenutnaVrijednost_1">89484.88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DARAC jednostavno društvo s ograničenom odgovornošću za ugostiteljstvo i usluge</item>
    </izvorni_sadrzaj>
    <derivirana_varijabla naziv="DomainObject.Predmet.ProtuStrankaListFormated_1">
      <item>DARAC jednostavno društvo s ograničenom odgovornošću za ugostiteljstvo i usluge</item>
    </derivirana_varijabla>
  </DomainObject.Predmet.ProtuStrankaListFormated>
  <DomainObject.Predmet.ProtuStrankaListFormatedOIB>
    <izvorni_sadrzaj>
      <item>DARAC jednostavno društvo s ograničenom odgovornošću za ugostiteljstvo i usluge, OIB 16109596776</item>
    </izvorni_sadrzaj>
    <derivirana_varijabla naziv="DomainObject.Predmet.ProtuStrankaListFormatedOIB_1">
      <item>DARAC jednostavno društvo s ograničenom odgovornošću za ugostiteljstvo i usluge, OIB 16109596776</item>
    </derivirana_varijabla>
  </DomainObject.Predmet.ProtuStrankaListFormatedOIB>
  <DomainObject.Predmet.ProtuStrankaListFormatedWithAdress>
    <izvorni_sadrzaj>
      <item>DARAC jednostavno društvo s ograničenom odgovornošću za ugostiteljstvo i usluge, Bana Josipa Jelačića 7, 40000 Čakovec</item>
    </izvorni_sadrzaj>
    <derivirana_varijabla naziv="DomainObject.Predmet.ProtuStrankaListFormatedWithAdress_1">
      <item>DARAC jednostavno društvo s ograničenom odgovornošću za ugostiteljstvo i usluge, Bana Josipa Jelačića 7, 40000 Čakovec</item>
    </derivirana_varijabla>
  </DomainObject.Predmet.ProtuStrankaListFormatedWithAdress>
  <DomainObject.Predmet.ProtuStrankaListFormatedWithAdressOIB>
    <izvorni_sadrzaj>
      <item>DARAC jednostavno društvo s ograničenom odgovornošću za ugostiteljstvo i usluge, OIB 16109596776, Bana Josipa Jelačića 7, 40000 Čakovec</item>
    </izvorni_sadrzaj>
    <derivirana_varijabla naziv="DomainObject.Predmet.ProtuStrankaListFormatedWithAdressOIB_1">
      <item>DARAC jednostavno društvo s ograničenom odgovornošću za ugostiteljstvo i usluge, OIB 16109596776, Bana Josipa Jelačića 7, 40000 Čakovec</item>
    </derivirana_varijabla>
  </DomainObject.Predmet.ProtuStrankaListFormatedWithAdressOIB>
  <DomainObject.Predmet.ProtuStrankaListNazivFormated>
    <izvorni_sadrzaj>
      <item>DARAC jednostavno društvo s ograničenom odgovornošću za ugostiteljstvo i usluge</item>
    </izvorni_sadrzaj>
    <derivirana_varijabla naziv="DomainObject.Predmet.ProtuStrankaListNazivFormated_1">
      <item>DARAC jednostavno društvo s ograničenom odgovornošću za ugostiteljstvo i usluge</item>
    </derivirana_varijabla>
  </DomainObject.Predmet.ProtuStrankaListNazivFormated>
  <DomainObject.Predmet.ProtuStrankaListNazivFormatedOIB>
    <izvorni_sadrzaj>
      <item>DARAC jednostavno društvo s ograničenom odgovornošću za ugostiteljstvo i usluge, OIB 16109596776</item>
    </izvorni_sadrzaj>
    <derivirana_varijabla naziv="DomainObject.Predmet.ProtuStrankaListNazivFormatedOIB_1">
      <item>DARAC jednostavno društvo s ograničenom odgovornošću za ugostiteljstvo i usluge, OIB 16109596776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DARAC jednostavno društvo s ograničenom odgovornošću za ugostiteljstvo i usluge</izvorni_sadrzaj>
    <derivirana_varijabla naziv="DomainObject.Predmet.ProtustrankaIDrugi_1">DARAC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DARAC jednostavno društvo s ograničenom odgovornošću za ugostiteljstvo i usluge, OIB 16109596776, Bana Josipa Jelačića 7, 40000 Čakovec</izvorni_sadrzaj>
    <derivirana_varijabla naziv="DomainObject.Predmet.ProtustrankaIDrugiAdressOIB_1">DARAC jednostavno društvo s ograničenom odgovornošću za ugostiteljstvo i usluge, OIB 16109596776, Bana Josipa Jelačića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DARAC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DARAC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DARAC jednostavno društvo s ograničenom odgovornošću za ugostiteljstvo i usluge, OIB 16109596776, Bana Josipa Jelačića 7,40000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DARAC jednostavno društvo s ograničenom odgovornošću za ugostiteljstvo i usluge, OIB 16109596776, Bana Josipa Jelačića 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16109596776</item>
      <item>, OIB null</item>
      <item>, OIB null</item>
    </izvorni_sadrzaj>
    <derivirana_varijabla naziv="DomainObject.Predmet.SudioniciListNazivOIB_1">
      <item>, OIB 85821130368</item>
      <item>, OIB 16109596776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F3CE5-FFF9-490C-9B03-12020A84E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1896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2016-01-15T12:09:00Z</dcterms:created>
  <dc:creator>Ljubica Makovec</dc:creator>
  <cp:lastModifiedBy>Maja Marčec</cp:lastModifiedBy>
  <cp:lastPrinted>2016-01-15T12:11:00Z</cp:lastPrinted>
  <dcterms:modified xmlns:xsi="http://www.w3.org/2001/XMLSchema-instance" xsi:type="dcterms:W3CDTF">2016-01-15T12:11:00Z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