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91af" w14:paraId="67891a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8011E" w:rsidP="00D8011E" w:rsidR="00D8011E" w:rsidRPr="00D8011E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8011E">
        <w:rPr>
          <w:rFonts w:cs="Times New Roman" w:eastAsia="Times New Roman"/>
          <w:lang w:val="en-US"/>
        </w:rPr>
        <w:t>REPUBLIKA HRVATSKA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b/>
          <w:lang w:val="en-US"/>
        </w:rPr>
      </w:pPr>
      <w:r w:rsidRPr="00D8011E">
        <w:rPr>
          <w:rFonts w:cs="Times New Roman" w:eastAsia="Times New Roman"/>
          <w:b/>
          <w:lang w:val="en-US"/>
        </w:rPr>
        <w:t xml:space="preserve">  TRGOVAČKI SUD U SPLITU      </w:t>
      </w:r>
      <w:r w:rsidRPr="00D8011E">
        <w:rPr>
          <w:rFonts w:cs="Times New Roman" w:eastAsia="Times New Roman"/>
          <w:lang w:val="en-US"/>
        </w:rPr>
        <w:t xml:space="preserve">   </w:t>
      </w:r>
      <w:r w:rsidRPr="00D8011E">
        <w:rPr>
          <w:rFonts w:cs="Times New Roman" w:eastAsia="Times New Roman"/>
          <w:lang w:val="en-US"/>
        </w:rPr>
        <w:tab/>
      </w:r>
      <w:r w:rsidRPr="00D8011E">
        <w:rPr>
          <w:rFonts w:cs="Times New Roman" w:eastAsia="Times New Roman"/>
          <w:lang w:val="en-US"/>
        </w:rPr>
        <w:tab/>
        <w:t xml:space="preserve">                     </w:t>
      </w:r>
      <w:r w:rsidRPr="00D8011E">
        <w:rPr>
          <w:rFonts w:cs="Times New Roman" w:eastAsia="Times New Roman"/>
          <w:b/>
          <w:lang w:val="en-US"/>
        </w:rPr>
        <w:t>Broj: 14. St-161/2014.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b/>
          <w:lang w:val="en-US"/>
        </w:rPr>
      </w:pPr>
      <w:r w:rsidRPr="00D8011E">
        <w:rPr>
          <w:rFonts w:cs="Times New Roman" w:eastAsia="Times New Roman"/>
          <w:b/>
          <w:lang w:val="en-US"/>
        </w:rPr>
        <w:t>Sukoišanska 6. - 21 000  S P L I T</w:t>
      </w:r>
    </w:p>
    <w:p w:rsidRDefault="00D8011E" w:rsidP="00D8011E" w:rsidR="00D8011E" w:rsidRPr="00D8011E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D8011E" w:rsidP="00D8011E" w:rsidR="00D8011E" w:rsidRPr="00D8011E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D8011E" w:rsidP="00D8011E" w:rsidR="00D8011E" w:rsidRPr="00D8011E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r w:rsidRPr="00D8011E">
        <w:rPr>
          <w:rFonts w:cs="Times New Roman" w:eastAsia="Calibri" w:hAnsi="Calibri" w:ascii="Calibri"/>
          <w:b/>
          <w:bCs/>
          <w:szCs w:val="22"/>
          <w:lang w:val="en-AU"/>
        </w:rPr>
        <w:t>O  G  L  A  S</w:t>
      </w:r>
    </w:p>
    <w:p w:rsidRDefault="00D8011E" w:rsidP="00D8011E" w:rsidR="00D8011E" w:rsidRPr="00D8011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D8011E" w:rsidP="00D8011E" w:rsidR="00D8011E" w:rsidRPr="00D8011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bCs/>
          <w:lang w:val="en-US"/>
        </w:rPr>
      </w:pPr>
      <w:r w:rsidRPr="00D8011E">
        <w:rPr>
          <w:rFonts w:cs="Times New Roman" w:eastAsia="Times New Roman"/>
          <w:lang w:val="en-US"/>
        </w:rPr>
        <w:t xml:space="preserve">           TRGOVAČKI SUD U SPLITU, u stečajnom postupku nad stečajnim Dužnikom: </w:t>
      </w:r>
      <w:r w:rsidRPr="00D8011E">
        <w:rPr>
          <w:rFonts w:cs="Times New Roman" w:eastAsia="Times New Roman"/>
        </w:rPr>
        <w:t xml:space="preserve">MEREC, d.o.o., u stečaju, Split, Kvaternikova 31, </w:t>
      </w:r>
      <w:r w:rsidRPr="00D8011E">
        <w:rPr>
          <w:rFonts w:cs="Times New Roman" w:eastAsia="Times New Roman"/>
          <w:lang w:val="en-US"/>
        </w:rPr>
        <w:t xml:space="preserve">OIB: 16913764753, </w:t>
      </w:r>
      <w:r w:rsidRPr="00D8011E">
        <w:rPr>
          <w:rFonts w:cs="Times New Roman" w:eastAsia="Times New Roman"/>
          <w:b/>
          <w:lang w:val="en-US"/>
        </w:rPr>
        <w:t>oglašaje u izvodu</w:t>
      </w:r>
      <w:r w:rsidRPr="00D8011E">
        <w:rPr>
          <w:rFonts w:cs="Times New Roman" w:eastAsia="Times New Roman"/>
          <w:lang w:val="en-US"/>
        </w:rPr>
        <w:t xml:space="preserve"> </w:t>
      </w:r>
      <w:r w:rsidRPr="00D8011E">
        <w:rPr>
          <w:rFonts w:cs="Times New Roman" w:eastAsia="Times New Roman"/>
          <w:bCs/>
          <w:lang w:val="en-US"/>
        </w:rPr>
        <w:t>zaključak od 27. rujna 2016. godine, broj: 14. St-161/2014, koji glasi:</w:t>
      </w:r>
    </w:p>
    <w:p w:rsidRDefault="00D8011E" w:rsidP="00D8011E" w:rsidR="00D8011E" w:rsidRPr="00D8011E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 xml:space="preserve">          </w:t>
      </w:r>
      <w:r w:rsidRPr="00D8011E">
        <w:rPr>
          <w:rFonts w:cs="Times New Roman" w:eastAsia="Times New Roman"/>
          <w:b/>
          <w:lang w:val="en-US"/>
        </w:rPr>
        <w:t>I/</w:t>
      </w:r>
      <w:r w:rsidRPr="00D8011E">
        <w:rPr>
          <w:rFonts w:cs="Times New Roman" w:eastAsia="Times New Roman"/>
          <w:lang w:val="en-US"/>
        </w:rPr>
        <w:t xml:space="preserve"> U stečajnom postupku nad stečajnim Dužnikom: </w:t>
      </w:r>
      <w:r w:rsidRPr="00D8011E">
        <w:rPr>
          <w:rFonts w:cs="Times New Roman" w:eastAsia="Times New Roman"/>
        </w:rPr>
        <w:t xml:space="preserve">MEREC, d.o.o., u stečaju, Split, Kvaternikova 31, </w:t>
      </w:r>
      <w:r w:rsidRPr="00D8011E">
        <w:rPr>
          <w:rFonts w:cs="Times New Roman" w:eastAsia="Times New Roman"/>
          <w:lang w:val="en-US"/>
        </w:rPr>
        <w:t>OIB: 16913764753, zakazuje se posebno Ispitno ročište i to za dan: UTORAK - 25. listopada 2016. godine, s početkom u 10,30 sati, u Trgovačkom sudu u Splitu, Split, Sukoišanska 6., soba broj: 121/I kat, sudnica broj: 5. Na istom će se ročištu ispitivati prijavljene tražbine stečajnih vjerovnika koje do sada nisu ispitane a prijavljene su u roku. Odmah nakon posebnoga Ispitnog ročišta, održat će se i Skupština vjerovnika sa sljedećim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</w:p>
    <w:p w:rsidRDefault="00D8011E" w:rsidP="00D8011E" w:rsidR="00D8011E" w:rsidRPr="00D8011E">
      <w:pPr>
        <w:spacing w:after="0"/>
        <w:jc w:val="center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>Dnevnim redom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>1)  Izvješće Stečajne upraviteljice o dosadašnjem tijeku stečajnog postupka, stanju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 xml:space="preserve">     stečajne mase i o ostalim pitanjima vezanim za tijek ovoga stečajnog postupka;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>2)  Razno.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</w:p>
    <w:p w:rsidRDefault="00D8011E" w:rsidP="00D8011E" w:rsidR="00D8011E" w:rsidRPr="00D8011E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b/>
          <w:lang w:val="en-US"/>
        </w:rPr>
        <w:t xml:space="preserve">II/ </w:t>
      </w:r>
      <w:r w:rsidRPr="00D8011E">
        <w:rPr>
          <w:rFonts w:cs="Times New Roman" w:eastAsia="Times New Roman"/>
          <w:lang w:val="en-US"/>
        </w:rPr>
        <w:t>Na posebno Ispitno ročište i na Skupštinu vjerovnika, pozivaju se svi stečajni i drugi vjerovnici.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 xml:space="preserve">          </w:t>
      </w:r>
      <w:r w:rsidRPr="00D8011E">
        <w:rPr>
          <w:rFonts w:cs="Times New Roman" w:eastAsia="Times New Roman"/>
          <w:bCs/>
          <w:lang w:val="en-US"/>
        </w:rPr>
        <w:t>O</w:t>
      </w:r>
      <w:r w:rsidRPr="00D8011E">
        <w:rPr>
          <w:rFonts w:cs="Times New Roman" w:eastAsia="Times New Roman"/>
          <w:lang w:val="en-US"/>
        </w:rPr>
        <w:t xml:space="preserve">vaj se Oglas objavljuje u </w:t>
      </w:r>
      <w:r w:rsidRPr="00D8011E">
        <w:rPr>
          <w:rFonts w:cs="Times New Roman" w:eastAsia="Times New Roman"/>
          <w:i/>
          <w:lang w:val="en-US"/>
        </w:rPr>
        <w:t>Narodne novine</w:t>
      </w:r>
      <w:r w:rsidRPr="00D8011E">
        <w:rPr>
          <w:rFonts w:cs="Times New Roman" w:eastAsia="Times New Roman"/>
          <w:lang w:val="en-US"/>
        </w:rPr>
        <w:t xml:space="preserve"> i na e-Oglasnoj ploči Trgovačkog suda u Splitu što svim stečajnim i drugim vjerovnicima služi kao obavijest i poziv.</w:t>
      </w:r>
    </w:p>
    <w:p w:rsidRDefault="00D8011E" w:rsidP="00D8011E" w:rsidR="00D8011E" w:rsidRPr="00D8011E">
      <w:pPr>
        <w:spacing w:after="0"/>
        <w:jc w:val="center"/>
        <w:rPr>
          <w:rFonts w:cs="Times New Roman" w:eastAsia="Times New Roman"/>
          <w:lang w:val="en-US"/>
        </w:rPr>
      </w:pPr>
    </w:p>
    <w:p w:rsidRDefault="00D8011E" w:rsidP="00D8011E" w:rsidR="00D8011E" w:rsidRPr="00D8011E">
      <w:pPr>
        <w:spacing w:after="0"/>
        <w:jc w:val="center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>(Broj: 14. St-161/2014, od 27. rujna 2016. godine).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</w:p>
    <w:p w:rsidRDefault="00D8011E" w:rsidP="00D8011E" w:rsidR="00D8011E" w:rsidRPr="00D8011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D8011E" w:rsidP="00D8011E" w:rsidR="00D8011E" w:rsidRPr="00D8011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D8011E">
        <w:rPr>
          <w:rFonts w:cs="Times New Roman" w:eastAsia="Calibri" w:hAnsi="Calibri" w:ascii="Calibri"/>
          <w:szCs w:val="22"/>
          <w:u w:val="single"/>
          <w:lang w:val="en-AU"/>
        </w:rPr>
        <w:t>DNA:</w:t>
      </w:r>
      <w:r w:rsidRPr="00D8011E">
        <w:rPr>
          <w:rFonts w:cs="Times New Roman" w:eastAsia="Calibri" w:hAnsi="Calibri" w:ascii="Calibri"/>
          <w:szCs w:val="22"/>
          <w:lang w:val="en-AU"/>
        </w:rPr>
        <w:t xml:space="preserve">  1)   </w:t>
      </w:r>
      <w:r w:rsidRPr="00D8011E">
        <w:rPr>
          <w:rFonts w:cs="Times New Roman" w:eastAsia="Calibri" w:hAnsi="Calibri" w:ascii="Calibri"/>
          <w:i/>
          <w:szCs w:val="22"/>
          <w:lang w:val="en-AU"/>
        </w:rPr>
        <w:t>Narodne novine</w:t>
      </w:r>
      <w:r w:rsidRPr="00D8011E">
        <w:rPr>
          <w:rFonts w:cs="Times New Roman" w:eastAsia="Calibri" w:hAnsi="Calibri" w:ascii="Calibri"/>
          <w:szCs w:val="22"/>
          <w:lang w:val="en-AU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D8011E">
            <w:rPr>
              <w:rFonts w:cs="Times New Roman" w:eastAsia="Calibri" w:hAnsi="Calibri" w:ascii="Calibri"/>
              <w:szCs w:val="22"/>
              <w:lang w:val="en-AU"/>
            </w:rPr>
            <w:t>Zagreb</w:t>
          </w:r>
        </w:smartTag>
      </w:smartTag>
      <w:r w:rsidRPr="00D8011E">
        <w:rPr>
          <w:rFonts w:cs="Times New Roman" w:eastAsia="Calibri" w:hAnsi="Calibri" w:ascii="Calibri"/>
          <w:szCs w:val="22"/>
          <w:lang w:val="en-AU"/>
        </w:rPr>
        <w:t>, uz dopis,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 xml:space="preserve">            2)   e-Oglasna ploča Suda – rok do 25. listopada 2016. godine,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 xml:space="preserve">            3)   Spis.</w:t>
      </w:r>
    </w:p>
    <w:p w:rsidRDefault="00D8011E" w:rsidP="00D8011E" w:rsidR="00D8011E" w:rsidRPr="00D8011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>Split,  27. rujna 2016. godine.</w:t>
      </w:r>
      <w:r w:rsidRPr="00D8011E">
        <w:rPr>
          <w:rFonts w:cs="Times New Roman" w:eastAsia="Times New Roman"/>
          <w:b/>
          <w:lang w:val="en-US"/>
        </w:rPr>
        <w:t xml:space="preserve">                                 </w:t>
      </w:r>
      <w:r w:rsidRPr="00D8011E">
        <w:rPr>
          <w:rFonts w:cs="Times New Roman" w:eastAsia="Times New Roman"/>
          <w:lang w:val="en-US"/>
        </w:rPr>
        <w:t xml:space="preserve">      Stečajni sudac:</w:t>
      </w:r>
    </w:p>
    <w:p w:rsidRDefault="00D8011E" w:rsidP="00D8011E" w:rsidR="00D8011E" w:rsidRPr="00D8011E">
      <w:pPr>
        <w:spacing w:after="0"/>
        <w:jc w:val="both"/>
        <w:rPr>
          <w:rFonts w:cs="Times New Roman" w:eastAsia="Times New Roman"/>
          <w:lang w:val="en-US"/>
        </w:rPr>
      </w:pPr>
      <w:r w:rsidRPr="00D8011E">
        <w:rPr>
          <w:rFonts w:cs="Times New Roman" w:eastAsia="Times New Roman"/>
          <w:lang w:val="en-US"/>
        </w:rPr>
        <w:t xml:space="preserve">                                                                                         Jozo Ćaleta,</w:t>
      </w:r>
    </w:p>
    <w:p w:rsidRDefault="00D8011E" w:rsidP="00D8011E" w:rsidR="00D8011E" w:rsidRPr="00D8011E">
      <w:pPr>
        <w:spacing w:after="0"/>
        <w:rPr>
          <w:rFonts w:cs="Times New Roman" w:eastAsia="Times New Roman"/>
          <w:szCs w:val="20"/>
          <w:lang w:val="en-AU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11E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545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St-161/2014-71</izvorni_sadrzaj>
    <derivirana_varijabla naziv="DomainObject.Oznaka_1">St-161/2014-71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St-161/2014-71</izvorni_sadrzaj>
    <derivirana_varijabla naziv="DomainObject.PoslovniBrojDokumenta_1">St-161/2014-71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B25AC-0096-4CBB-A5A7-14093CBC2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245</properties:Words>
  <properties:Characters>1296</properties:Characters>
  <properties:Lines>46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2016-09-27T11:28:00Z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St-161/2014-71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