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192f" w14:paraId="6f2192f" w:rsidRDefault="002F357C" w:rsidP="00345FCD" w:rsidR="00345FCD" w:rsidRPr="00A8229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8229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A8229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8229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A8229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8229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A8229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hAnsi="Times New Roman" w:ascii="Times New Roman"/>
          <w:sz w:val="24"/>
          <w:szCs w:val="24"/>
        </w:rPr>
        <w:t>Zagreb, Amruševa 2/II</w:t>
      </w:r>
      <w:r w:rsidRPr="00A82298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4CD" w:rsidRPr="00A82298">
        <w:rPr>
          <w:rFonts w:cs="Times New Roman" w:hAnsi="Times New Roman" w:ascii="Times New Roman"/>
          <w:sz w:val="24"/>
          <w:szCs w:val="24"/>
        </w:rPr>
        <w:t>FITNESS KLUB „GLOBO SPORT“, Zagreb, Ksaver 213, OIB:32084930561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4CD" w:rsidRPr="00A82298">
        <w:rPr>
          <w:rFonts w:cs="Times New Roman" w:hAnsi="Times New Roman" w:ascii="Times New Roman"/>
          <w:sz w:val="24"/>
          <w:szCs w:val="24"/>
        </w:rPr>
        <w:t>FITNESS KLUB „GLOBO SPORT“, Zagreb, Ksaver 213, OIB:32084930561</w:t>
      </w:r>
      <w:r w:rsidR="00C149FF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A822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2298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 iz Bjelovara, Josipa Jelačića 12, OIB:70582689973.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2298" w:rsidRPr="00A82298">
        <w:rPr>
          <w:rFonts w:cs="Times New Roman" w:hAnsi="Times New Roman" w:ascii="Times New Roman"/>
          <w:sz w:val="24"/>
          <w:szCs w:val="24"/>
        </w:rPr>
        <w:t>FITNESS KLUB „GLOBO SPORT“, Zagreb, Ksaver 213, OIB:32084930561</w:t>
      </w:r>
      <w:r w:rsidR="00EA31D0" w:rsidRPr="00A82298">
        <w:rPr>
          <w:rFonts w:cs="Times New Roman" w:hAnsi="Times New Roman" w:ascii="Times New Roman"/>
          <w:sz w:val="24"/>
          <w:szCs w:val="24"/>
        </w:rPr>
        <w:t xml:space="preserve"> 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822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Po pravomoćnosti ovog rješenja </w:t>
      </w:r>
      <w:r w:rsidR="00703217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Gradski uredu Grada Zagreba, nadležnan za poslove opće uprave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</w:t>
      </w:r>
      <w:r w:rsidR="00703217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82298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6510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</w:t>
      </w:r>
      <w:r w:rsidR="006761C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A82298" w:rsidRPr="00A82298">
        <w:rPr>
          <w:rFonts w:cs="Times New Roman" w:hAnsi="Times New Roman" w:ascii="Times New Roman"/>
          <w:sz w:val="24"/>
          <w:szCs w:val="24"/>
        </w:rPr>
        <w:t>FITNESS KLUB „GLOBO SPORT“, Zagreb, Ksaver 213, OIB:32084930561</w:t>
      </w:r>
      <w:r w:rsidR="00184C3D" w:rsidRPr="00A82298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A82298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7060</w:t>
      </w:r>
      <w:r w:rsidR="00726510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="00026C85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82298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A82298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A8229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A8229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A82298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A82298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A8229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A8229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A8229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A8229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8229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A8229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822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6EB8" w:rsidP="00345FCD" w:rsidR="00C97E01" w:rsidRPr="00A822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A8229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036EB8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</w:t>
    </w:r>
    <w:r w:rsidR="00703217">
      <w:rPr>
        <w:b/>
      </w:rPr>
      <w:t>7060</w:t>
    </w:r>
    <w:r w:rsidR="00455F28">
      <w:rPr>
        <w:b/>
      </w:rPr>
      <w:t>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036EB8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703217">
          <w:rPr>
            <w:b/>
          </w:rPr>
          <w:t>7060</w:t>
        </w:r>
        <w:r w:rsidR="00165AFB"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6EB8"/>
    <w:rsid w:val="000373D8"/>
    <w:rsid w:val="00095E86"/>
    <w:rsid w:val="000A3268"/>
    <w:rsid w:val="0014690A"/>
    <w:rsid w:val="00155293"/>
    <w:rsid w:val="00165AFB"/>
    <w:rsid w:val="00167B23"/>
    <w:rsid w:val="00184C3D"/>
    <w:rsid w:val="001949A3"/>
    <w:rsid w:val="001F3854"/>
    <w:rsid w:val="002253DE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A00B8"/>
    <w:rsid w:val="003C1974"/>
    <w:rsid w:val="003D0E0E"/>
    <w:rsid w:val="003F0BDB"/>
    <w:rsid w:val="004124CD"/>
    <w:rsid w:val="00421DA5"/>
    <w:rsid w:val="00446C4D"/>
    <w:rsid w:val="00455F28"/>
    <w:rsid w:val="004815DA"/>
    <w:rsid w:val="0049411B"/>
    <w:rsid w:val="00495F55"/>
    <w:rsid w:val="004C47E9"/>
    <w:rsid w:val="004C7E19"/>
    <w:rsid w:val="005103CE"/>
    <w:rsid w:val="00575278"/>
    <w:rsid w:val="005B2FBB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03217"/>
    <w:rsid w:val="00717B70"/>
    <w:rsid w:val="007251B3"/>
    <w:rsid w:val="00726510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20386"/>
    <w:rsid w:val="00A3376C"/>
    <w:rsid w:val="00A33E77"/>
    <w:rsid w:val="00A82298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2A0D"/>
    <w:rsid w:val="00D01556"/>
    <w:rsid w:val="00D17903"/>
    <w:rsid w:val="00D6564F"/>
    <w:rsid w:val="00DB3F0C"/>
    <w:rsid w:val="00DD1693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7060</izvorni_sadrzaj>
    <derivirana_varijabla naziv="DomainObject.Predmet.Broj_1">7060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St-7060/2016</izvorni_sadrzaj>
    <derivirana_varijabla naziv="DomainObject.Predmet.OznakaBroj_1">St-7060/2016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KLUB ''GLOBO SPORT''</izvorni_sadrzaj>
    <derivirana_varijabla naziv="DomainObject.Predmet.ProtustrankaFormated_1">  FITNESS KLUB ''GLOBO SPORT''</derivirana_varijabla>
  </DomainObject.Predmet.ProtustrankaFormated>
  <DomainObject.Predmet.ProtustrankaFormatedOIB>
    <izvorni_sadrzaj>  FITNESS KLUB ''GLOBO SPORT'', OIB 32084930561</izvorni_sadrzaj>
    <derivirana_varijabla naziv="DomainObject.Predmet.ProtustrankaFormatedOIB_1">  FITNESS KLUB ''GLOBO SPORT'', OIB 32084930561</derivirana_varijabla>
  </DomainObject.Predmet.ProtustrankaFormatedOIB>
  <DomainObject.Predmet.ProtustrankaFormatedWithAdress>
    <izvorni_sadrzaj> FITNESS KLUB ''GLOBO SPORT'', Ksaver 213, 10000 Zagreb</izvorni_sadrzaj>
    <derivirana_varijabla naziv="DomainObject.Predmet.ProtustrankaFormatedWithAdress_1"> FITNESS KLUB ''GLOBO SPORT'', Ksaver 213, 10000 Zagreb</derivirana_varijabla>
  </DomainObject.Predmet.ProtustrankaFormatedWithAdress>
  <DomainObject.Predmet.ProtustrankaFormatedWithAdressOIB>
    <izvorni_sadrzaj> FITNESS KLUB ''GLOBO SPORT'', OIB 32084930561, Ksaver 213, 10000 Zagreb</izvorni_sadrzaj>
    <derivirana_varijabla naziv="DomainObject.Predmet.ProtustrankaFormatedWithAdressOIB_1"> FITNESS KLUB ''GLOBO SPORT'', OIB 32084930561, Ksaver 213, 10000 Zagreb</derivirana_varijabla>
  </DomainObject.Predmet.ProtustrankaFormatedWithAdressOIB>
  <DomainObject.Predmet.ProtustrankaWithAdress>
    <izvorni_sadrzaj>FITNESS KLUB ''GLOBO SPORT'' Ksaver 213, 10000 Zagreb</izvorni_sadrzaj>
    <derivirana_varijabla naziv="DomainObject.Predmet.ProtustrankaWithAdress_1">FITNESS KLUB ''GLOBO SPORT'' Ksaver 213, 10000 Zagreb</derivirana_varijabla>
  </DomainObject.Predmet.ProtustrankaWithAdress>
  <DomainObject.Predmet.ProtustrankaWithAdressOIB>
    <izvorni_sadrzaj>FITNESS KLUB ''GLOBO SPORT'', OIB 32084930561, Ksaver 213, 10000 Zagreb</izvorni_sadrzaj>
    <derivirana_varijabla naziv="DomainObject.Predmet.ProtustrankaWithAdressOIB_1">FITNESS KLUB ''GLOBO SPORT'', OIB 32084930561, Ksaver 213, 10000 Zagreb</derivirana_varijabla>
  </DomainObject.Predmet.ProtustrankaWithAdressOIB>
  <DomainObject.Predmet.ProtustrankaNazivFormated>
    <izvorni_sadrzaj>FITNESS KLUB ''GLOBO SPORT''</izvorni_sadrzaj>
    <derivirana_varijabla naziv="DomainObject.Predmet.ProtustrankaNazivFormated_1">FITNESS KLUB ''GLOBO SPORT''</derivirana_varijabla>
  </DomainObject.Predmet.ProtustrankaNazivFormated>
  <DomainObject.Predmet.ProtustrankaNazivFormatedOIB>
    <izvorni_sadrzaj>FITNESS KLUB ''GLOBO SPORT'', OIB 32084930561</izvorni_sadrzaj>
    <derivirana_varijabla naziv="DomainObject.Predmet.ProtustrankaNazivFormatedOIB_1">FITNESS KLUB ''GLOBO SPORT'', OIB 32084930561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KLUB ''GLOBO SPORT''</item>
    </izvorni_sadrzaj>
    <derivirana_varijabla naziv="DomainObject.Predmet.ProtuStrankaListFormated_1">
      <item>FITNESS KLUB ''GLOBO SPORT''</item>
    </derivirana_varijabla>
  </DomainObject.Predmet.ProtuStrankaListFormated>
  <DomainObject.Predmet.ProtuStrankaListFormatedOIB>
    <izvorni_sadrzaj>
      <item>FITNESS KLUB ''GLOBO SPORT'', OIB 32084930561</item>
    </izvorni_sadrzaj>
    <derivirana_varijabla naziv="DomainObject.Predmet.ProtuStrankaListFormatedOIB_1">
      <item>FITNESS KLUB ''GLOBO SPORT'', OIB 32084930561</item>
    </derivirana_varijabla>
  </DomainObject.Predmet.ProtuStrankaListFormatedOIB>
  <DomainObject.Predmet.ProtuStrankaListFormatedWithAdress>
    <izvorni_sadrzaj>
      <item>FITNESS KLUB ''GLOBO SPORT'', Ksaver 213, 10000 Zagreb</item>
    </izvorni_sadrzaj>
    <derivirana_varijabla naziv="DomainObject.Predmet.ProtuStrankaListFormatedWithAdress_1">
      <item>FITNESS KLUB ''GLOBO SPORT'', Ksaver 213, 10000 Zagreb</item>
    </derivirana_varijabla>
  </DomainObject.Predmet.ProtuStrankaListFormatedWithAdress>
  <DomainObject.Predmet.ProtuStrankaListFormatedWithAdressOIB>
    <izvorni_sadrzaj>
      <item>FITNESS KLUB ''GLOBO SPORT'', OIB 32084930561, Ksaver 213, 10000 Zagreb</item>
    </izvorni_sadrzaj>
    <derivirana_varijabla naziv="DomainObject.Predmet.ProtuStrankaListFormatedWithAdressOIB_1">
      <item>FITNESS KLUB ''GLOBO SPORT'', OIB 32084930561, Ksaver 213, 10000 Zagreb</item>
    </derivirana_varijabla>
  </DomainObject.Predmet.ProtuStrankaListFormatedWithAdressOIB>
  <DomainObject.Predmet.ProtuStrankaListNazivFormated>
    <izvorni_sadrzaj>
      <item>FITNESS KLUB ''GLOBO SPORT''</item>
    </izvorni_sadrzaj>
    <derivirana_varijabla naziv="DomainObject.Predmet.ProtuStrankaListNazivFormated_1">
      <item>FITNESS KLUB ''GLOBO SPORT''</item>
    </derivirana_varijabla>
  </DomainObject.Predmet.ProtuStrankaListNazivFormated>
  <DomainObject.Predmet.ProtuStrankaListNazivFormatedOIB>
    <izvorni_sadrzaj>
      <item>FITNESS KLUB ''GLOBO SPORT'', OIB 32084930561</item>
    </izvorni_sadrzaj>
    <derivirana_varijabla naziv="DomainObject.Predmet.ProtuStrankaListNazivFormatedOIB_1">
      <item>FITNESS KLUB ''GLOBO SPORT'', OIB 32084930561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KLUB ''GLOBO SPORT''</izvorni_sadrzaj>
    <derivirana_varijabla naziv="DomainObject.Predmet.ProtustrankaIDrugi_1">FITNESS KLUB ''GLOBO SPORT''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KLUB ''GLOBO SPORT'', OIB 32084930561, Ksaver 213, 10000 Zagreb</izvorni_sadrzaj>
    <derivirana_varijabla naziv="DomainObject.Predmet.ProtustrankaIDrugiAdressOIB_1">FITNESS KLUB ''GLOBO SPORT'', OIB 32084930561, Ksaver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KLUB ''GLOBO SPORT''</item>
    </izvorni_sadrzaj>
    <derivirana_varijabla naziv="DomainObject.Predmet.SudioniciListNaziv_1">
      <item>FINA Regionalni centar Zagreb</item>
      <item>FITNESS KLUB ''GLOBO SPORT''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FITNESS KLUB ''GLOBO SPORT'', OIB 32084930561, Ksaver 213,10000 Zagreb</item>
    </izvorni_sadrzaj>
    <derivirana_varijabla naziv="DomainObject.Predmet.SudioniciListAdressOIB_1">
      <item>FINA Regionalni centar Zagreb, OIB 85821130368, Trg svibanjskih žrtava 1995. br. 1,10000 Zagreb</item>
      <item>FITNESS KLUB ''GLOBO SPORT'', OIB 32084930561, Ksaver 213,10000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32084930561</item>
    </izvorni_sadrzaj>
    <derivirana_varijabla naziv="DomainObject.Predmet.SudioniciListNazivOIB_1">
      <item>, OIB 85821130368</item>
      <item>, OIB 32084930561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2437</properties:Characters>
  <properties:Lines>78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2017-09-08T09:32:00Z</dcterms:created>
  <dc:creator>Joško Livaković</dc:creator>
  <cp:lastModifiedBy>Anđelka Mandarić</cp:lastModifiedBy>
  <cp:lastPrinted>2017-09-08T09:27:00Z</cp:lastPrinted>
  <dcterms:modified xmlns:xsi="http://www.w3.org/2001/XMLSchema-instance" xsi:type="dcterms:W3CDTF">2017-09-08T11:39:00Z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