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3cc9" w14:paraId="cf43cc9" w:rsidRDefault="008C36C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B67E40">
        <w:rPr>
          <w:sz w:val="24"/>
        </w:rPr>
        <w:t>729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800159">
        <w:rPr>
          <w:sz w:val="24"/>
        </w:rPr>
        <w:t>LEX</w:t>
      </w:r>
      <w:r w:rsidR="009F40EC">
        <w:rPr>
          <w:sz w:val="24"/>
        </w:rPr>
        <w:t xml:space="preserve"> j.</w:t>
      </w:r>
      <w:r w:rsidR="002C3622">
        <w:rPr>
          <w:sz w:val="24"/>
        </w:rPr>
        <w:t xml:space="preserve">d.o.o </w:t>
      </w:r>
      <w:r w:rsidR="00800159">
        <w:rPr>
          <w:sz w:val="24"/>
        </w:rPr>
        <w:t>Pleternica</w:t>
      </w:r>
      <w:r w:rsidR="00B5219D">
        <w:rPr>
          <w:sz w:val="24"/>
        </w:rPr>
        <w:t xml:space="preserve">, dana </w:t>
      </w:r>
      <w:r w:rsidR="00FF1533">
        <w:rPr>
          <w:sz w:val="24"/>
        </w:rPr>
        <w:t>25.srpnja</w:t>
      </w:r>
      <w:r w:rsidR="00D43DE6">
        <w:rPr>
          <w:sz w:val="24"/>
        </w:rPr>
        <w:t xml:space="preserve"> 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800159">
        <w:rPr>
          <w:sz w:val="24"/>
          <w:szCs w:val="24"/>
        </w:rPr>
        <w:t xml:space="preserve">LEX j.d.o.o za trgovinu i usluge Pleternica, Ivana </w:t>
      </w:r>
      <w:proofErr w:type="spellStart"/>
      <w:r w:rsidR="00800159">
        <w:rPr>
          <w:sz w:val="24"/>
          <w:szCs w:val="24"/>
        </w:rPr>
        <w:t>Šveara</w:t>
      </w:r>
      <w:proofErr w:type="spellEnd"/>
      <w:r w:rsidR="00800159">
        <w:rPr>
          <w:sz w:val="24"/>
          <w:szCs w:val="24"/>
        </w:rPr>
        <w:t xml:space="preserve"> 9, OIB 96160107549</w:t>
      </w:r>
      <w:r w:rsidR="001D6535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FF1533">
        <w:rPr>
          <w:b/>
          <w:sz w:val="24"/>
        </w:rPr>
        <w:t>23.rujna 2016.u 12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>
        <w:rPr>
          <w:sz w:val="24"/>
          <w:szCs w:val="24"/>
        </w:rPr>
        <w:t>zakonskom zastupniku dužnika</w:t>
      </w:r>
      <w:r w:rsidR="00E573D1">
        <w:rPr>
          <w:sz w:val="24"/>
          <w:szCs w:val="24"/>
        </w:rPr>
        <w:t xml:space="preserve"> </w:t>
      </w:r>
      <w:r w:rsidR="00800159">
        <w:rPr>
          <w:sz w:val="24"/>
          <w:szCs w:val="24"/>
        </w:rPr>
        <w:t>Meri Leko iz Zagreba Hercegovačka 97, OIB 99630179885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800159">
        <w:rPr>
          <w:sz w:val="24"/>
        </w:rPr>
        <w:t>LEX</w:t>
      </w:r>
      <w:r w:rsidR="009F40EC">
        <w:rPr>
          <w:sz w:val="24"/>
        </w:rPr>
        <w:t xml:space="preserve"> j.</w:t>
      </w:r>
      <w:r w:rsidR="002C3622">
        <w:rPr>
          <w:sz w:val="24"/>
        </w:rPr>
        <w:t xml:space="preserve">d.o.o </w:t>
      </w:r>
      <w:r w:rsidR="003D28DB">
        <w:rPr>
          <w:sz w:val="24"/>
        </w:rPr>
        <w:t>Pleternica</w:t>
      </w:r>
      <w:r w:rsidR="002C3622">
        <w:rPr>
          <w:sz w:val="24"/>
        </w:rPr>
        <w:t xml:space="preserve"> temeljem čl. </w:t>
      </w:r>
      <w:r w:rsidR="00FF1533">
        <w:rPr>
          <w:sz w:val="24"/>
        </w:rPr>
        <w:t>110 st. 1</w:t>
      </w:r>
      <w:r>
        <w:rPr>
          <w:sz w:val="24"/>
        </w:rPr>
        <w:t xml:space="preserve"> Stečajnog zakon (NN br. 71/15).  U prijedlogu navodi da dužnik na dan </w:t>
      </w:r>
      <w:r w:rsidR="00800159">
        <w:rPr>
          <w:sz w:val="24"/>
        </w:rPr>
        <w:t>17</w:t>
      </w:r>
      <w:r w:rsidR="009F40EC">
        <w:rPr>
          <w:sz w:val="24"/>
        </w:rPr>
        <w:t>.3.2016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9F40EC">
        <w:rPr>
          <w:sz w:val="24"/>
        </w:rPr>
        <w:t>120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800159">
        <w:rPr>
          <w:sz w:val="24"/>
        </w:rPr>
        <w:t>9.226,88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 xml:space="preserve">ostupka temeljem odredbe čl. </w:t>
      </w:r>
      <w:r w:rsidR="00FF1533">
        <w:rPr>
          <w:sz w:val="24"/>
        </w:rPr>
        <w:t>110 st. 1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FF1533">
        <w:rPr>
          <w:sz w:val="24"/>
        </w:rPr>
        <w:t>25.srpnja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B67E40" w:rsidP="009A21F5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C3622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28DB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5F0F85"/>
    <w:rsid w:val="005F1246"/>
    <w:rsid w:val="006033C9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86666"/>
    <w:rsid w:val="00790E07"/>
    <w:rsid w:val="00795FC7"/>
    <w:rsid w:val="007B1A28"/>
    <w:rsid w:val="007B3CD6"/>
    <w:rsid w:val="007B623F"/>
    <w:rsid w:val="007E034B"/>
    <w:rsid w:val="007F56F1"/>
    <w:rsid w:val="00800159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C36C3"/>
    <w:rsid w:val="008D61F3"/>
    <w:rsid w:val="008D63E1"/>
    <w:rsid w:val="008D6BC4"/>
    <w:rsid w:val="008F2185"/>
    <w:rsid w:val="00906CDA"/>
    <w:rsid w:val="00910768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40EC"/>
    <w:rsid w:val="009F6B8B"/>
    <w:rsid w:val="00A0682E"/>
    <w:rsid w:val="00A137F1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67E40"/>
    <w:rsid w:val="00B81D90"/>
    <w:rsid w:val="00B8634E"/>
    <w:rsid w:val="00B87528"/>
    <w:rsid w:val="00BA0180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6142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6A09"/>
    <w:rsid w:val="00ED1633"/>
    <w:rsid w:val="00ED6D71"/>
    <w:rsid w:val="00EF013F"/>
    <w:rsid w:val="00F01450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C6DBA"/>
    <w:rsid w:val="00FD1297"/>
    <w:rsid w:val="00FD2F78"/>
    <w:rsid w:val="00FD5FD3"/>
    <w:rsid w:val="00FF0BCA"/>
    <w:rsid w:val="00FF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1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4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4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4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4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1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4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4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4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4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LEX j.d.o.o. za trgovinu i usluge</izvorni_sadrzaj>
    <derivirana_varijabla naziv="DomainObject.Predmet.ProtustrankaFormated_1">  LEX j.d.o.o. za trgovinu i usluge</derivirana_varijabla>
  </DomainObject.Predmet.ProtustrankaFormated>
  <DomainObject.Predmet.ProtustrankaFormatedOIB>
    <izvorni_sadrzaj>  LEX j.d.o.o. za trgovinu i usluge, OIB 96160107549</izvorni_sadrzaj>
    <derivirana_varijabla naziv="DomainObject.Predmet.ProtustrankaFormatedOIB_1">  LEX j.d.o.o. za trgovinu i usluge, OIB 96160107549</derivirana_varijabla>
  </DomainObject.Predmet.ProtustrankaFormatedOIB>
  <DomainObject.Predmet.ProtustrankaFormatedWithAdress>
    <izvorni_sadrzaj> LEX j.d.o.o. za trgovinu i usluge, Ivana Šveara 9, 34310 Pleternica</izvorni_sadrzaj>
    <derivirana_varijabla naziv="DomainObject.Predmet.ProtustrankaFormatedWithAdress_1"> LEX j.d.o.o. za trgovinu i usluge, Ivana Šveara 9, 34310 Pleternica</derivirana_varijabla>
  </DomainObject.Predmet.ProtustrankaFormatedWithAdress>
  <DomainObject.Predmet.ProtustrankaFormatedWithAdressOIB>
    <izvorni_sadrzaj> LEX j.d.o.o. za trgovinu i usluge, OIB 96160107549, Ivana Šveara 9, 34310 Pleternica</izvorni_sadrzaj>
    <derivirana_varijabla naziv="DomainObject.Predmet.ProtustrankaFormatedWithAdressOIB_1"> LEX j.d.o.o. za trgovinu i usluge, OIB 96160107549, Ivana Šveara 9, 34310 Pleternica</derivirana_varijabla>
  </DomainObject.Predmet.ProtustrankaFormatedWithAdressOIB>
  <DomainObject.Predmet.ProtustrankaWithAdress>
    <izvorni_sadrzaj>LEX j.d.o.o. za trgovinu i usluge Ivana Šveara 9, 34310 Pleternica</izvorni_sadrzaj>
    <derivirana_varijabla naziv="DomainObject.Predmet.ProtustrankaWithAdress_1">LEX j.d.o.o. za trgovinu i usluge Ivana Šveara 9, 34310 Pleternica</derivirana_varijabla>
  </DomainObject.Predmet.ProtustrankaWithAdress>
  <DomainObject.Predmet.ProtustrankaWithAdressOIB>
    <izvorni_sadrzaj>LEX j.d.o.o. za trgovinu i usluge, OIB 96160107549, Ivana Šveara 9, 34310 Pleternica</izvorni_sadrzaj>
    <derivirana_varijabla naziv="DomainObject.Predmet.ProtustrankaWithAdressOIB_1">LEX j.d.o.o. za trgovinu i usluge, OIB 96160107549, Ivana Šveara 9, 34310 Pleternica</derivirana_varijabla>
  </DomainObject.Predmet.ProtustrankaWithAdressOIB>
  <DomainObject.Predmet.ProtustrankaNazivFormated>
    <izvorni_sadrzaj>LEX j.d.o.o. za trgovinu i usluge</izvorni_sadrzaj>
    <derivirana_varijabla naziv="DomainObject.Predmet.ProtustrankaNazivFormated_1">LEX j.d.o.o. za trgovinu i usluge</derivirana_varijabla>
  </DomainObject.Predmet.ProtustrankaNazivFormated>
  <DomainObject.Predmet.ProtustrankaNazivFormatedOIB>
    <izvorni_sadrzaj>LEX j.d.o.o. za trgovinu i usluge, OIB 96160107549</izvorni_sadrzaj>
    <derivirana_varijabla naziv="DomainObject.Predmet.ProtustrankaNazivFormatedOIB_1">LEX j.d.o.o. za trgovinu i usluge, OIB 96160107549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9226.88</izvorni_sadrzaj>
    <derivirana_varijabla naziv="DomainObject.Predmet.TrenutnaVrijednost_1">9226.88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LEX j.d.o.o. za trgovinu i usluge</item>
    </izvorni_sadrzaj>
    <derivirana_varijabla naziv="DomainObject.Predmet.ProtuStrankaListFormated_1">
      <item>LEX j.d.o.o. za trgovinu i usluge</item>
    </derivirana_varijabla>
  </DomainObject.Predmet.ProtuStrankaListFormated>
  <DomainObject.Predmet.ProtuStrankaListFormatedOIB>
    <izvorni_sadrzaj>
      <item>LEX j.d.o.o. za trgovinu i usluge, OIB 96160107549</item>
    </izvorni_sadrzaj>
    <derivirana_varijabla naziv="DomainObject.Predmet.ProtuStrankaListFormatedOIB_1">
      <item>LEX j.d.o.o. za trgovinu i usluge, OIB 96160107549</item>
    </derivirana_varijabla>
  </DomainObject.Predmet.ProtuStrankaListFormatedOIB>
  <DomainObject.Predmet.ProtuStrankaListFormatedWithAdress>
    <izvorni_sadrzaj>
      <item>LEX j.d.o.o. za trgovinu i usluge, Ivana Šveara 9, 34310 Pleternica</item>
    </izvorni_sadrzaj>
    <derivirana_varijabla naziv="DomainObject.Predmet.ProtuStrankaListFormatedWithAdress_1">
      <item>LEX j.d.o.o. za trgovinu i usluge, Ivana Šveara 9, 34310 Pleternica</item>
    </derivirana_varijabla>
  </DomainObject.Predmet.ProtuStrankaListFormatedWithAdress>
  <DomainObject.Predmet.ProtuStrankaListFormatedWithAdressOIB>
    <izvorni_sadrzaj>
      <item>LEX j.d.o.o. za trgovinu i usluge, OIB 96160107549, Ivana Šveara 9, 34310 Pleternica</item>
    </izvorni_sadrzaj>
    <derivirana_varijabla naziv="DomainObject.Predmet.ProtuStrankaListFormatedWithAdressOIB_1">
      <item>LEX j.d.o.o. za trgovinu i usluge, OIB 96160107549, Ivana Šveara 9, 34310 Pleternica</item>
    </derivirana_varijabla>
  </DomainObject.Predmet.ProtuStrankaListFormatedWithAdressOIB>
  <DomainObject.Predmet.ProtuStrankaListNazivFormated>
    <izvorni_sadrzaj>
      <item>LEX j.d.o.o. za trgovinu i usluge</item>
    </izvorni_sadrzaj>
    <derivirana_varijabla naziv="DomainObject.Predmet.ProtuStrankaListNazivFormated_1">
      <item>LEX j.d.o.o. za trgovinu i usluge</item>
    </derivirana_varijabla>
  </DomainObject.Predmet.ProtuStrankaListNazivFormated>
  <DomainObject.Predmet.ProtuStrankaListNazivFormatedOIB>
    <izvorni_sadrzaj>
      <item>LEX j.d.o.o. za trgovinu i usluge, OIB 96160107549</item>
    </izvorni_sadrzaj>
    <derivirana_varijabla naziv="DomainObject.Predmet.ProtuStrankaListNazivFormatedOIB_1">
      <item>LEX j.d.o.o. za trgovinu i usluge, OIB 96160107549</item>
    </derivirana_varijabla>
  </DomainObject.Predmet.ProtuStrankaListNazivFormatedOIB>
  <DomainObject.Predmet.OstaliListFormated>
    <izvorni_sadrzaj>
      <item>Meri Leko</item>
    </izvorni_sadrzaj>
    <derivirana_varijabla naziv="DomainObject.Predmet.OstaliListFormated_1">
      <item>Meri Leko</item>
    </derivirana_varijabla>
  </DomainObject.Predmet.OstaliListFormated>
  <DomainObject.Predmet.OstaliListFormatedOIB>
    <izvorni_sadrzaj>
      <item>Meri Leko, OIB 99630179885</item>
    </izvorni_sadrzaj>
    <derivirana_varijabla naziv="DomainObject.Predmet.OstaliListFormatedOIB_1">
      <item>Meri Leko, OIB 99630179885</item>
    </derivirana_varijabla>
  </DomainObject.Predmet.OstaliListFormatedOIB>
  <DomainObject.Predmet.OstaliListFormatedWithAdress>
    <izvorni_sadrzaj>
      <item>Meri Leko, Hercegovačka 97, 10000 Zagreb</item>
    </izvorni_sadrzaj>
    <derivirana_varijabla naziv="DomainObject.Predmet.OstaliListFormatedWithAdress_1">
      <item>Meri Leko, Hercegovačka 97, 10000 Zagreb</item>
    </derivirana_varijabla>
  </DomainObject.Predmet.OstaliListFormatedWithAdress>
  <DomainObject.Predmet.OstaliListFormatedWithAdressOIB>
    <izvorni_sadrzaj>
      <item>Meri Leko, OIB 99630179885, Hercegovačka 97, 10000 Zagreb</item>
    </izvorni_sadrzaj>
    <derivirana_varijabla naziv="DomainObject.Predmet.OstaliListFormatedWithAdressOIB_1">
      <item>Meri Leko, OIB 99630179885, Hercegovačka 97, 10000 Zagreb</item>
    </derivirana_varijabla>
  </DomainObject.Predmet.OstaliListFormatedWithAdressOIB>
  <DomainObject.Predmet.OstaliListNazivFormated>
    <izvorni_sadrzaj>
      <item>Meri Leko</item>
    </izvorni_sadrzaj>
    <derivirana_varijabla naziv="DomainObject.Predmet.OstaliListNazivFormated_1">
      <item>Meri Leko</item>
    </derivirana_varijabla>
  </DomainObject.Predmet.OstaliListNazivFormated>
  <DomainObject.Predmet.OstaliListNazivFormatedOIB>
    <izvorni_sadrzaj>
      <item>Meri Leko, OIB 99630179885</item>
    </izvorni_sadrzaj>
    <derivirana_varijabla naziv="DomainObject.Predmet.OstaliListNazivFormatedOIB_1">
      <item>Meri Leko, OIB 99630179885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LEX j.d.o.o. za trgovinu i usluge</izvorni_sadrzaj>
    <derivirana_varijabla naziv="DomainObject.Predmet.ProtustrankaIDrugi_1">LEX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LEX j.d.o.o. za trgovinu i usluge, OIB 96160107549, Ivana Šveara 9, 34310 Pleternica</izvorni_sadrzaj>
    <derivirana_varijabla naziv="DomainObject.Predmet.ProtustrankaIDrugiAdressOIB_1">LEX j.d.o.o. za trgovinu i usluge, OIB 96160107549, Ivana Šveara 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LEX j.d.o.o. za trgovinu i usluge</item>
      <item>Meri Leko</item>
    </izvorni_sadrzaj>
    <derivirana_varijabla naziv="DomainObject.Predmet.SudioniciListNaziv_1">
      <item>Financijska agencija</item>
      <item>LEX j.d.o.o. za trgovinu i usluge</item>
      <item>Meri Leko</item>
    </derivirana_varijabla>
  </DomainObject.Predmet.SudioniciListNaziv>
  <DomainObject.Predmet.SudioniciListAdressOIB>
    <izvorni_sadrzaj>
      <item>Financijska agencija, OIB 85821130368, Ulica grada Vukovara 70,10000 Zagreb</item>
      <item>LEX j.d.o.o. za trgovinu i usluge, OIB 96160107549, Ivana Šveara 9,34310 Pleternica</item>
      <item>Meri Leko, OIB 99630179885, Hercegovačka 97,10000 Zagreb</item>
    </izvorni_sadrzaj>
    <derivirana_varijabla naziv="DomainObject.Predmet.SudioniciListAdressOIB_1">
      <item>Financijska agencija, OIB 85821130368, Ulica grada Vukovara 70,10000 Zagreb</item>
      <item>LEX j.d.o.o. za trgovinu i usluge, OIB 96160107549, Ivana Šveara 9,34310 Pleternica</item>
      <item>Meri Leko, OIB 99630179885, Hercegovačka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96160107549</item>
      <item>, OIB 99630179885</item>
    </izvorni_sadrzaj>
    <derivirana_varijabla naziv="DomainObject.Predmet.SudioniciListNazivOIB_1">
      <item>, OIB 85821130368</item>
      <item>, OIB 96160107549</item>
      <item>, OIB 99630179885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365</properties:Words>
  <properties:Characters>1929</properties:Characters>
  <properties:Lines>69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2016-07-25T08:24:00Z</dcterms:created>
  <dc:creator>Trgovacki sud</dc:creator>
  <cp:keywords/>
  <cp:lastModifiedBy>wsadmin</cp:lastModifiedBy>
  <cp:lastPrinted>2016-04-27T11:29:00Z</cp:lastPrinted>
  <dcterms:modified xmlns:xsi="http://www.w3.org/2001/XMLSchema-instance" xsi:type="dcterms:W3CDTF">2016-07-25T11:42:00Z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