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2d0e" w14:paraId="a262d0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61B9C" w:rsidRPr="00661B9C">
        <w:t xml:space="preserve">dužnikom </w:t>
      </w:r>
      <w:r w:rsidR="005C12F0" w:rsidRPr="005C12F0">
        <w:t>EURO KAPITAL d.o.o., Zadar, Ulica Mak Dizdara 40 E, OIB: 75069555159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5C12F0">
        <w:t>9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61B9C" w:rsidRPr="00661B9C">
        <w:t xml:space="preserve">dužnikom </w:t>
      </w:r>
      <w:r w:rsidR="005C12F0" w:rsidRPr="005C12F0">
        <w:t>EURO KAPITAL d.o.o., Zadar, Ulica Mak Dizdara 40 E, OIB: 75069555159</w:t>
      </w:r>
      <w:r w:rsidR="00990573">
        <w:t xml:space="preserve">, </w:t>
      </w:r>
      <w:r>
        <w:t xml:space="preserve">na temelju neizvršenih osnova za plaćanje iznosi </w:t>
      </w:r>
      <w:r w:rsidR="005C12F0">
        <w:t>9</w:t>
      </w:r>
      <w:r w:rsidR="00990573">
        <w:t>.</w:t>
      </w:r>
      <w:r w:rsidR="005C12F0">
        <w:t>116</w:t>
      </w:r>
      <w:r w:rsidR="00661B9C">
        <w:t>,</w:t>
      </w:r>
      <w:r w:rsidR="005C12F0">
        <w:t>79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C12F0">
        <w:t>Goran Martić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5C12F0">
        <w:t>9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71553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C12F0">
      <w:t>411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C12F0">
      <w:t>411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284EA7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15536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5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KAPITAL d.o.o. za nekretnine i trgovinu</izvorni_sadrzaj>
    <derivirana_varijabla naziv="DomainObject.Predmet.ProtustrankaFormated_1">  EURO KAPITAL d.o.o. za nekretnine i trgovinu</derivirana_varijabla>
  </DomainObject.Predmet.ProtustrankaFormated>
  <DomainObject.Predmet.ProtustrankaFormatedOIB>
    <izvorni_sadrzaj>  EURO KAPITAL d.o.o. za nekretnine i trgovinu, OIB 75069555159</izvorni_sadrzaj>
    <derivirana_varijabla naziv="DomainObject.Predmet.ProtustrankaFormatedOIB_1">  EURO KAPITAL d.o.o. za nekretnine i trgovinu, OIB 75069555159</derivirana_varijabla>
  </DomainObject.Predmet.ProtustrankaFormatedOIB>
  <DomainObject.Predmet.ProtustrankaFormatedWithAdress>
    <izvorni_sadrzaj> EURO KAPITAL d.o.o. za nekretnine i trgovinu, Ulica Mak Dizdara 40/E, 23000 Zadar</izvorni_sadrzaj>
    <derivirana_varijabla naziv="DomainObject.Predmet.ProtustrankaFormatedWithAdress_1"> EURO KAPITAL d.o.o. za nekretnine i trgovinu, Ulica Mak Dizdara 40/E, 23000 Zadar</derivirana_varijabla>
  </DomainObject.Predmet.ProtustrankaFormatedWithAdress>
  <DomainObject.Predmet.ProtustrankaFormatedWithAdressOIB>
    <izvorni_sadrzaj> EURO KAPITAL d.o.o. za nekretnine i trgovinu, OIB 75069555159, Ulica Mak Dizdara 40/E, 23000 Zadar</izvorni_sadrzaj>
    <derivirana_varijabla naziv="DomainObject.Predmet.ProtustrankaFormatedWithAdressOIB_1"> EURO KAPITAL d.o.o. za nekretnine i trgovinu, OIB 75069555159, Ulica Mak Dizdara 40/E, 23000 Zadar</derivirana_varijabla>
  </DomainObject.Predmet.ProtustrankaFormatedWithAdressOIB>
  <DomainObject.Predmet.ProtustrankaWithAdress>
    <izvorni_sadrzaj>EURO KAPITAL d.o.o. za nekretnine i trgovinu Ulica Mak Dizdara 40/E, 23000 Zadar</izvorni_sadrzaj>
    <derivirana_varijabla naziv="DomainObject.Predmet.ProtustrankaWithAdress_1">EURO KAPITAL d.o.o. za nekretnine i trgovinu Ulica Mak Dizdara 40/E, 23000 Zadar</derivirana_varijabla>
  </DomainObject.Predmet.ProtustrankaWithAdress>
  <DomainObject.Predmet.ProtustrankaWithAdressOIB>
    <izvorni_sadrzaj>EURO KAPITAL d.o.o. za nekretnine i trgovinu, OIB 75069555159, Ulica Mak Dizdara 40/E, 23000 Zadar</izvorni_sadrzaj>
    <derivirana_varijabla naziv="DomainObject.Predmet.ProtustrankaWithAdressOIB_1">EURO KAPITAL d.o.o. za nekretnine i trgovinu, OIB 75069555159, Ulica Mak Dizdara 40/E, 23000 Zadar</derivirana_varijabla>
  </DomainObject.Predmet.ProtustrankaWithAdressOIB>
  <DomainObject.Predmet.ProtustrankaNazivFormated>
    <izvorni_sadrzaj>EURO KAPITAL d.o.o. za nekretnine i trgovinu</izvorni_sadrzaj>
    <derivirana_varijabla naziv="DomainObject.Predmet.ProtustrankaNazivFormated_1">EURO KAPITAL d.o.o. za nekretnine i trgovinu</derivirana_varijabla>
  </DomainObject.Predmet.ProtustrankaNazivFormated>
  <DomainObject.Predmet.ProtustrankaNazivFormatedOIB>
    <izvorni_sadrzaj>EURO KAPITAL d.o.o. za nekretnine i trgovinu, OIB 75069555159</izvorni_sadrzaj>
    <derivirana_varijabla naziv="DomainObject.Predmet.ProtustrankaNazivFormatedOIB_1">EURO KAPITAL d.o.o. za nekretnine i trgovinu, OIB 75069555159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KAPITAL d.o.o. za nekretnine i trgovinu</item>
    </izvorni_sadrzaj>
    <derivirana_varijabla naziv="DomainObject.Predmet.ProtuStrankaListFormated_1">
      <item>EURO KAPITAL d.o.o. za nekretnine i trgovinu</item>
    </derivirana_varijabla>
  </DomainObject.Predmet.ProtuStrankaListFormated>
  <DomainObject.Predmet.ProtuStrankaListFormatedOIB>
    <izvorni_sadrzaj>
      <item>EURO KAPITAL d.o.o. za nekretnine i trgovinu, OIB 75069555159</item>
    </izvorni_sadrzaj>
    <derivirana_varijabla naziv="DomainObject.Predmet.ProtuStrankaListFormatedOIB_1">
      <item>EURO KAPITAL d.o.o. za nekretnine i trgovinu, OIB 75069555159</item>
    </derivirana_varijabla>
  </DomainObject.Predmet.ProtuStrankaListFormatedOIB>
  <DomainObject.Predmet.ProtuStrankaListFormatedWithAdress>
    <izvorni_sadrzaj>
      <item>EURO KAPITAL d.o.o. za nekretnine i trgovinu, Ulica Mak Dizdara 40/E, 23000 Zadar</item>
    </izvorni_sadrzaj>
    <derivirana_varijabla naziv="DomainObject.Predmet.ProtuStrankaListFormatedWithAdress_1">
      <item>EURO KAPITAL d.o.o. za nekretnine i trgovinu, Ulica Mak Dizdara 40/E, 23000 Zadar</item>
    </derivirana_varijabla>
  </DomainObject.Predmet.ProtuStrankaListFormatedWithAdress>
  <DomainObject.Predmet.ProtuStrankaListFormatedWithAdressOIB>
    <izvorni_sadrzaj>
      <item>EURO KAPITAL d.o.o. za nekretnine i trgovinu, OIB 75069555159, Ulica Mak Dizdara 40/E, 23000 Zadar</item>
    </izvorni_sadrzaj>
    <derivirana_varijabla naziv="DomainObject.Predmet.ProtuStrankaListFormatedWithAdressOIB_1">
      <item>EURO KAPITAL d.o.o. za nekretnine i trgovinu, OIB 75069555159, Ulica Mak Dizdara 40/E, 23000 Zadar</item>
    </derivirana_varijabla>
  </DomainObject.Predmet.ProtuStrankaListFormatedWithAdressOIB>
  <DomainObject.Predmet.ProtuStrankaListNazivFormated>
    <izvorni_sadrzaj>
      <item>EURO KAPITAL d.o.o. za nekretnine i trgovinu</item>
    </izvorni_sadrzaj>
    <derivirana_varijabla naziv="DomainObject.Predmet.ProtuStrankaListNazivFormated_1">
      <item>EURO KAPITAL d.o.o. za nekretnine i trgovinu</item>
    </derivirana_varijabla>
  </DomainObject.Predmet.ProtuStrankaListNazivFormated>
  <DomainObject.Predmet.ProtuStrankaListNazivFormatedOIB>
    <izvorni_sadrzaj>
      <item>EURO KAPITAL d.o.o. za nekretnine i trgovinu, OIB 75069555159</item>
    </izvorni_sadrzaj>
    <derivirana_varijabla naziv="DomainObject.Predmet.ProtuStrankaListNazivFormatedOIB_1">
      <item>EURO KAPITAL d.o.o. za nekretnine i trgovinu, OIB 75069555159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KAPITAL d.o.o. za nekretnine i trgovinu</izvorni_sadrzaj>
    <derivirana_varijabla naziv="DomainObject.Predmet.ProtustrankaIDrugi_1">EURO KAPITAL d.o.o. za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 KAPITAL d.o.o. za nekretnine i trgovinu, OIB 75069555159, Ulica Mak Dizdara 40/E, 23000 Zadar</izvorni_sadrzaj>
    <derivirana_varijabla naziv="DomainObject.Predmet.ProtustrankaIDrugiAdressOIB_1">EURO KAPITAL d.o.o. za nekretnine i trgovinu, OIB 75069555159, Ulica Mak Dizdara 40/E,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KAPITAL d.o.o. za nekretnine i trgovinu</item>
    </izvorni_sadrzaj>
    <derivirana_varijabla naziv="DomainObject.Predmet.SudioniciListNaziv_1">
      <item>FINA</item>
      <item>EURO KAPITAL d.o.o. za nekretnine i trgovinu</item>
    </derivirana_varijabla>
  </DomainObject.Predmet.SudioniciListNaziv>
  <DomainObject.Predmet.SudioniciListAdressOIB>
    <izvorni_sadrzaj>
      <item>FINA, OIB 85821130368</item>
      <item>EURO KAPITAL d.o.o. za nekretnine i trgovinu, OIB 75069555159, Ulica Mak Dizdara 40/E,23000 Zadar</item>
    </izvorni_sadrzaj>
    <derivirana_varijabla naziv="DomainObject.Predmet.SudioniciListAdressOIB_1">
      <item>FINA, OIB 85821130368</item>
      <item>EURO KAPITAL d.o.o. za nekretnine i trgovinu, OIB 75069555159, Ulica Mak Dizdara 40/E,23000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75069555159</item>
    </izvorni_sadrzaj>
    <derivirana_varijabla naziv="DomainObject.Predmet.SudioniciListNazivOIB_1">
      <item>, OIB 85821130368</item>
      <item>, OIB 75069555159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A4755-4553-475B-B937-D72EF6FF0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1994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2017-10-06T09:07:00Z</dcterms:created>
  <dc:creator>Tina Grgas</dc:creator>
  <cp:lastModifiedBy>wsadmin</cp:lastModifiedBy>
  <cp:lastPrinted>2017-10-06T09:08:00Z</cp:lastPrinted>
  <dcterms:modified xmlns:xsi="http://www.w3.org/2001/XMLSchema-instance" xsi:type="dcterms:W3CDTF">2017-10-09T06:46:00Z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