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35a1" w14:paraId="def35a1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5D515D">
        <w:t>2 A. SOUL TRADE</w:t>
      </w:r>
      <w:r w:rsidR="00F2074E">
        <w:t xml:space="preserve"> </w:t>
      </w:r>
      <w:r w:rsidR="005D515D">
        <w:t>j.</w:t>
      </w:r>
      <w:r w:rsidR="00460FA2">
        <w:t>d.o.o.</w:t>
      </w:r>
      <w:r w:rsidR="00974F56">
        <w:t xml:space="preserve"> </w:t>
      </w:r>
      <w:r w:rsidR="005D515D">
        <w:t>Medulin</w:t>
      </w:r>
      <w:r w:rsidR="00974F56">
        <w:t xml:space="preserve">, </w:t>
      </w:r>
      <w:r w:rsidR="005D515D">
        <w:t>Centar 244</w:t>
      </w:r>
      <w:r w:rsidR="00974F56">
        <w:t xml:space="preserve">, OIB: </w:t>
      </w:r>
      <w:r w:rsidR="005D515D" w:rsidRPr="005D515D">
        <w:t>65717188070</w:t>
      </w:r>
      <w:r w:rsidR="00446C07">
        <w:t xml:space="preserve">, </w:t>
      </w:r>
      <w:r w:rsidR="005D515D">
        <w:t>11</w:t>
      </w:r>
      <w:r w:rsidR="00D612AB">
        <w:t xml:space="preserve">. </w:t>
      </w:r>
      <w:r w:rsidR="00F2074E">
        <w:t>listopada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5D515D">
        <w:t xml:space="preserve">2 A. SOUL TRADE j.d.o.o. Medulin, Centar 244, OIB: </w:t>
      </w:r>
      <w:r w:rsidR="005D515D" w:rsidRPr="005D515D">
        <w:t>65717188070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5D515D">
        <w:t>429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D515D">
        <w:t>11</w:t>
      </w:r>
      <w:r w:rsidR="00D612AB">
        <w:t xml:space="preserve">. </w:t>
      </w:r>
      <w:r w:rsidR="00F2074E">
        <w:t>listopada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5D515D" w:rsidRPr="00C10C53">
      <w:t>Posl.br.: 1 St-</w:t>
    </w:r>
    <w:r w:rsidR="005D515D">
      <w:t>429/17</w:t>
    </w:r>
    <w:r w:rsidR="005D515D" w:rsidRPr="00C10C53">
      <w:t>-</w:t>
    </w:r>
    <w:r w:rsidR="005D515D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Posl.br.: 1 St-</w:t>
    </w:r>
    <w:r w:rsidR="005D515D">
      <w:t>429</w:t>
    </w:r>
    <w:r w:rsidR="00D612AB">
      <w:t>/</w:t>
    </w:r>
    <w:r w:rsidR="006B0385">
      <w:t>1</w:t>
    </w:r>
    <w:r w:rsidR="00446C07">
      <w:t>7</w:t>
    </w:r>
    <w:r w:rsidRPr="00C10C53">
      <w:t>-</w:t>
    </w:r>
    <w:r w:rsidR="001847C4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847C4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A7E0C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DC730D"/>
    <w:rsid w:val="00E155D6"/>
    <w:rsid w:val="00E43991"/>
    <w:rsid w:val="00E56F14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E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E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E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E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E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E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A. SOUL TRADE j.d.o.o. MEDULIN</izvorni_sadrzaj>
    <derivirana_varijabla naziv="DomainObject.Predmet.ProtustrankaFormated_1">  2 A. SOUL TRADE j.d.o.o. MEDULIN</derivirana_varijabla>
  </DomainObject.Predmet.ProtustrankaFormated>
  <DomainObject.Predmet.ProtustrankaFormatedOIB>
    <izvorni_sadrzaj>  2 A. SOUL TRADE j.d.o.o. MEDULIN, OIB 65717188070</izvorni_sadrzaj>
    <derivirana_varijabla naziv="DomainObject.Predmet.ProtustrankaFormatedOIB_1">  2 A. SOUL TRADE j.d.o.o. MEDULIN, OIB 65717188070</derivirana_varijabla>
  </DomainObject.Predmet.ProtustrankaFormatedOIB>
  <DomainObject.Predmet.ProtustrankaFormatedWithAdress>
    <izvorni_sadrzaj> 2 A. SOUL TRADE j.d.o.o. MEDULIN, Centar 244, 52100 Medulin</izvorni_sadrzaj>
    <derivirana_varijabla naziv="DomainObject.Predmet.ProtustrankaFormatedWithAdress_1"> 2 A. SOUL TRADE j.d.o.o. MEDULIN, Centar 244, 52100 Medulin</derivirana_varijabla>
  </DomainObject.Predmet.ProtustrankaFormatedWithAdress>
  <DomainObject.Predmet.ProtustrankaFormatedWithAdressOIB>
    <izvorni_sadrzaj> 2 A. SOUL TRADE j.d.o.o. MEDULIN, OIB 65717188070, Centar 244, 52100 Medulin</izvorni_sadrzaj>
    <derivirana_varijabla naziv="DomainObject.Predmet.ProtustrankaFormatedWithAdressOIB_1"> 2 A. SOUL TRADE j.d.o.o. MEDULIN, OIB 65717188070, Centar 244, 52100 Medulin</derivirana_varijabla>
  </DomainObject.Predmet.ProtustrankaFormatedWithAdressOIB>
  <DomainObject.Predmet.ProtustrankaWithAdress>
    <izvorni_sadrzaj>2 A. SOUL TRADE j.d.o.o. MEDULIN Centar 244, 52100 Medulin</izvorni_sadrzaj>
    <derivirana_varijabla naziv="DomainObject.Predmet.ProtustrankaWithAdress_1">2 A. SOUL TRADE j.d.o.o. MEDULIN Centar 244, 52100 Medulin</derivirana_varijabla>
  </DomainObject.Predmet.ProtustrankaWithAdress>
  <DomainObject.Predmet.ProtustrankaWithAdressOIB>
    <izvorni_sadrzaj>2 A. SOUL TRADE j.d.o.o. MEDULIN, OIB 65717188070, Centar 244, 52100 Medulin</izvorni_sadrzaj>
    <derivirana_varijabla naziv="DomainObject.Predmet.ProtustrankaWithAdressOIB_1">2 A. SOUL TRADE j.d.o.o. MEDULIN, OIB 65717188070, Centar 244, 52100 Medulin</derivirana_varijabla>
  </DomainObject.Predmet.ProtustrankaWithAdressOIB>
  <DomainObject.Predmet.ProtustrankaNazivFormated>
    <izvorni_sadrzaj>2 A. SOUL TRADE j.d.o.o. MEDULIN</izvorni_sadrzaj>
    <derivirana_varijabla naziv="DomainObject.Predmet.ProtustrankaNazivFormated_1">2 A. SOUL TRADE j.d.o.o. MEDULIN</derivirana_varijabla>
  </DomainObject.Predmet.ProtustrankaNazivFormated>
  <DomainObject.Predmet.ProtustrankaNazivFormatedOIB>
    <izvorni_sadrzaj>2 A. SOUL TRADE j.d.o.o. MEDULIN, OIB 65717188070</izvorni_sadrzaj>
    <derivirana_varijabla naziv="DomainObject.Predmet.ProtustrankaNazivFormatedOIB_1">2 A. SOUL TRADE j.d.o.o. MEDULIN, OIB 65717188070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31289.45</izvorni_sadrzaj>
    <derivirana_varijabla naziv="DomainObject.Predmet.TrenutnaVrijednost_1">31289.45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2 A. SOUL TRADE j.d.o.o. MEDULIN</item>
    </izvorni_sadrzaj>
    <derivirana_varijabla naziv="DomainObject.Predmet.ProtuStrankaListFormated_1">
      <item>2 A. SOUL TRADE j.d.o.o. MEDULIN</item>
    </derivirana_varijabla>
  </DomainObject.Predmet.ProtuStrankaListFormated>
  <DomainObject.Predmet.ProtuStrankaListFormatedOIB>
    <izvorni_sadrzaj>
      <item>2 A. SOUL TRADE j.d.o.o. MEDULIN, OIB 65717188070</item>
    </izvorni_sadrzaj>
    <derivirana_varijabla naziv="DomainObject.Predmet.ProtuStrankaListFormatedOIB_1">
      <item>2 A. SOUL TRADE j.d.o.o. MEDULIN, OIB 65717188070</item>
    </derivirana_varijabla>
  </DomainObject.Predmet.ProtuStrankaListFormatedOIB>
  <DomainObject.Predmet.ProtuStrankaListFormatedWithAdress>
    <izvorni_sadrzaj>
      <item>2 A. SOUL TRADE j.d.o.o. MEDULIN, Centar 244, 52100 Medulin</item>
    </izvorni_sadrzaj>
    <derivirana_varijabla naziv="DomainObject.Predmet.ProtuStrankaListFormatedWithAdress_1">
      <item>2 A. SOUL TRADE j.d.o.o. MEDULIN, Centar 244, 52100 Medulin</item>
    </derivirana_varijabla>
  </DomainObject.Predmet.ProtuStrankaListFormatedWithAdress>
  <DomainObject.Predmet.ProtuStrankaListFormatedWithAdressOIB>
    <izvorni_sadrzaj>
      <item>2 A. SOUL TRADE j.d.o.o. MEDULIN, OIB 65717188070, Centar 244, 52100 Medulin</item>
    </izvorni_sadrzaj>
    <derivirana_varijabla naziv="DomainObject.Predmet.ProtuStrankaListFormatedWithAdressOIB_1">
      <item>2 A. SOUL TRADE j.d.o.o. MEDULIN, OIB 65717188070, Centar 244, 52100 Medulin</item>
    </derivirana_varijabla>
  </DomainObject.Predmet.ProtuStrankaListFormatedWithAdressOIB>
  <DomainObject.Predmet.ProtuStrankaListNazivFormated>
    <izvorni_sadrzaj>
      <item>2 A. SOUL TRADE j.d.o.o. MEDULIN</item>
    </izvorni_sadrzaj>
    <derivirana_varijabla naziv="DomainObject.Predmet.ProtuStrankaListNazivFormated_1">
      <item>2 A. SOUL TRADE j.d.o.o. MEDULIN</item>
    </derivirana_varijabla>
  </DomainObject.Predmet.ProtuStrankaListNazivFormated>
  <DomainObject.Predmet.ProtuStrankaListNazivFormatedOIB>
    <izvorni_sadrzaj>
      <item>2 A. SOUL TRADE j.d.o.o. MEDULIN, OIB 65717188070</item>
    </izvorni_sadrzaj>
    <derivirana_varijabla naziv="DomainObject.Predmet.ProtuStrankaListNazivFormatedOIB_1">
      <item>2 A. SOUL TRADE j.d.o.o. MEDULIN, OIB 65717188070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2 A. SOUL TRADE j.d.o.o. MEDULIN</izvorni_sadrzaj>
    <derivirana_varijabla naziv="DomainObject.Predmet.ProtustrankaIDrugi_1">2 A. SOUL TRADE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2 A. SOUL TRADE j.d.o.o. MEDULIN, OIB 65717188070, Centar 244, 52100 Medulin</izvorni_sadrzaj>
    <derivirana_varijabla naziv="DomainObject.Predmet.ProtustrankaIDrugiAdressOIB_1">2 A. SOUL TRADE j.d.o.o. MEDULIN, OIB 65717188070, Centar 244,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2 A. SOUL TRADE j.d.o.o. MEDULIN</item>
    </izvorni_sadrzaj>
    <derivirana_varijabla naziv="DomainObject.Predmet.SudioniciListNaziv_1">
      <item>FINANCIJSKA AGENCIJA, RC RIJEKA, PODRUŽNICA PULA, PULA</item>
      <item>2 A. SOUL TRADE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2 A. SOUL TRADE j.d.o.o. MEDULIN, OIB 65717188070, Centar 244,52100 Medulin</item>
    </izvorni_sadrzaj>
    <derivirana_varijabla naziv="DomainObject.Predmet.SudioniciListAdressOIB_1">
      <item>FINANCIJSKA AGENCIJA, RC RIJEKA, PODRUŽNICA PULA, PULA, OIB 85821130368, Giardini 5,52100 Pula</item>
      <item>2 A. SOUL TRADE j.d.o.o. MEDULIN, OIB 65717188070, Centar 244,52100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65717188070</item>
    </izvorni_sadrzaj>
    <derivirana_varijabla naziv="DomainObject.Predmet.SudioniciListNazivOIB_1">
      <item>, OIB 85821130368</item>
      <item>, OIB 65717188070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2143</properties:Characters>
  <properties:Lines>69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2017-10-11T08:00:00Z</cp:lastPrinted>
  <dcterms:modified xmlns:xsi="http://www.w3.org/2001/XMLSchema-instance" xsi:type="dcterms:W3CDTF">2017-10-11T08:05:00Z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