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ff58" w14:paraId="b76ff58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785580" w:rsidP="00184F3E" w:rsidR="00785580" w:rsidRPr="00CC1194">
      <w:pPr>
        <w:ind w:hanging="720" w:left="360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DD34D8" w:rsidP="00DD34D8" w:rsidR="00DD34D8">
      <w:pPr>
        <w:jc w:val="both"/>
      </w:pPr>
    </w:p>
    <w:p w:rsidRDefault="00785580" w:rsidP="00DD34D8" w:rsidR="00785580">
      <w:pPr>
        <w:jc w:val="both"/>
      </w:pPr>
    </w:p>
    <w:p w:rsidRDefault="00787244" w:rsidP="009A5A39" w:rsidR="00082277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785580">
        <w:rPr>
          <w:color w:val="000000"/>
        </w:rPr>
        <w:t xml:space="preserve">predlagatelja </w:t>
      </w:r>
      <w:r>
        <w:t xml:space="preserve">REPUBLIKA HRVATSKA Ministarstvo financija OIB: 52634238587, zastupana po Županijskom državnom odvjetništvu u Osijeku za otvaranje stečajnog postupka nad dužnikom IBIX </w:t>
      </w:r>
      <w:proofErr w:type="spellStart"/>
      <w:r>
        <w:t>Int</w:t>
      </w:r>
      <w:proofErr w:type="spellEnd"/>
      <w:r>
        <w:t>. d.o.o., Osijek, Sarajevska 10, MBS: 030017883, OIB: 99517497621</w:t>
      </w:r>
      <w:r w:rsidR="003130A5">
        <w:rPr>
          <w:color w:val="000000"/>
        </w:rPr>
        <w:t xml:space="preserve">, dana </w:t>
      </w:r>
      <w:r>
        <w:rPr>
          <w:color w:val="000000"/>
        </w:rPr>
        <w:t>12</w:t>
      </w:r>
      <w:r w:rsidR="00D608B3">
        <w:rPr>
          <w:color w:val="000000"/>
        </w:rPr>
        <w:t>. ožujka</w:t>
      </w:r>
      <w:r w:rsidR="003130A5">
        <w:rPr>
          <w:color w:val="000000"/>
        </w:rPr>
        <w:t xml:space="preserve"> 2018. godine </w:t>
      </w:r>
    </w:p>
    <w:p w:rsidRDefault="00507454" w:rsidP="00507454" w:rsidR="00507454">
      <w:pPr>
        <w:ind w:firstLine="708"/>
        <w:jc w:val="both"/>
      </w:pPr>
    </w:p>
    <w:p w:rsidRDefault="00785580" w:rsidP="00507454" w:rsidR="00785580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506453">
        <w:t xml:space="preserve">IBIX </w:t>
      </w:r>
      <w:proofErr w:type="spellStart"/>
      <w:r w:rsidR="00506453">
        <w:t>Int</w:t>
      </w:r>
      <w:proofErr w:type="spellEnd"/>
      <w:r w:rsidR="00506453">
        <w:t>. d.o.o., Osijek, Sarajevska 10, MBS: 030017883, OIB: 99517497621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506453">
        <w:t>2213</w:t>
      </w:r>
      <w:r w:rsidR="000975FD" w:rsidRPr="00CC1194">
        <w:t>-1</w:t>
      </w:r>
      <w:r w:rsidR="00506453">
        <w:t>6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FA6C39">
        <w:t xml:space="preserve">26.110,00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785580" w:rsidP="00F957D4" w:rsidR="00785580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lastRenderedPageBreak/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5C5084" w:rsidP="005C5084" w:rsidR="005C5084">
      <w:pPr>
        <w:ind w:firstLine="708"/>
        <w:jc w:val="both"/>
      </w:pPr>
      <w:r>
        <w:t xml:space="preserve">Dana 4. siječnja 2016.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110-07/15-01/04 </w:t>
      </w:r>
      <w:proofErr w:type="spellStart"/>
      <w:r>
        <w:t>Ur</w:t>
      </w:r>
      <w:proofErr w:type="spellEnd"/>
      <w:r>
        <w:t xml:space="preserve">. broj 04-06-15-19254 od 31. prosinca 2015. godine, za provedbu skraćenog stečajnog postupka nad dužnikom IBIX </w:t>
      </w:r>
      <w:proofErr w:type="spellStart"/>
      <w:r>
        <w:t>Int</w:t>
      </w:r>
      <w:proofErr w:type="spellEnd"/>
      <w:r>
        <w:t>. d.o.o., Osijek, Sarajevska 10, MBS: 030017883, OIB: 99517497621.</w:t>
      </w:r>
    </w:p>
    <w:p w:rsidRDefault="00105A49" w:rsidP="00105A49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5C5084">
        <w:t>7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1E4783">
        <w:t>8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9A5A39">
        <w:t>26.110,00</w:t>
      </w:r>
      <w:r w:rsidR="004C187C">
        <w:t xml:space="preserve"> kn i to za: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>u iznosu od 500,00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>- trošak knjigovodstvenih usluga – mjesečno 500,00 kn + PDV x 12 mjeseci u iznosu od 7.500,00 kn u skladu s prosječnom cijenom takvih usluga na tržištu</w:t>
      </w:r>
    </w:p>
    <w:p w:rsidRDefault="008D0371" w:rsidP="008D0371" w:rsidR="008D0371">
      <w:pPr>
        <w:spacing w:after="240"/>
        <w:jc w:val="both"/>
      </w:pPr>
      <w:r>
        <w:t>- nagrada stečajnom upravitelju – čl. 7. Uredbe u iznosu od 10.000,00 kn</w:t>
      </w:r>
    </w:p>
    <w:p w:rsidRDefault="008D0371" w:rsidP="008D0371" w:rsidR="008D0371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bruto iznosu od 4.000,00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1.500,00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</w:t>
      </w:r>
      <w:r>
        <w:lastRenderedPageBreak/>
        <w:t xml:space="preserve">nema imovine koja bi ušla u stečajnu masu i iz koje bi se mogli namiriti troškovi stečajnog postupka, odlučeno je kao u izreci temeljem odredbe čl. 132. SZ-a. </w:t>
      </w:r>
    </w:p>
    <w:p w:rsidRDefault="00785580" w:rsidP="004C187C" w:rsidR="00785580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D660C6">
        <w:t>1</w:t>
      </w:r>
      <w:r w:rsidR="00AF1B13">
        <w:t xml:space="preserve">2. </w:t>
      </w:r>
      <w:r w:rsidR="00917CEC">
        <w:t>ožujka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203465">
        <w:t>10.4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049" w:rsidR="00E14049">
      <w:r>
        <w:separator/>
      </w:r>
    </w:p>
  </w:endnote>
  <w:endnote w:id="0" w:type="continuationSeparator">
    <w:p w:rsidRDefault="00E14049" w:rsidR="00E14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049" w:rsidR="00E14049">
      <w:r>
        <w:separator/>
      </w:r>
    </w:p>
  </w:footnote>
  <w:footnote w:id="0" w:type="continuationSeparator">
    <w:p w:rsidRDefault="00E14049" w:rsidR="00E14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C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A556E" w:rsidR="000A556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0A556E">
      <w:t>7 St-2213/16-21</w:t>
    </w:r>
  </w:p>
  <w:p w:rsidRDefault="00785580" w:rsidP="000A556E" w:rsidR="00785580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0A556E">
      <w:t>2213</w:t>
    </w:r>
    <w:r w:rsidR="00E84A60">
      <w:t>/1</w:t>
    </w:r>
    <w:r w:rsidR="000A556E">
      <w:t>6-21</w:t>
    </w:r>
  </w:p>
  <w:p w:rsidRDefault="00785580" w:rsidP="00D63FD2" w:rsidR="00785580">
    <w:pPr>
      <w:jc w:val="right"/>
    </w:pPr>
  </w:p>
  <w:p w:rsidRDefault="00785580" w:rsidP="00D63FD2" w:rsidR="00785580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5C92"/>
    <w:rsid w:val="00E069FB"/>
    <w:rsid w:val="00E07772"/>
    <w:rsid w:val="00E11205"/>
    <w:rsid w:val="00E11EB7"/>
    <w:rsid w:val="00E14049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556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5C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5C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C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C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C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556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5C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5C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C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C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C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St-2213/2016</izvorni_sadrzaj>
    <derivirana_varijabla naziv="DomainObject.Predmet.OznakaBroj_1">St-2213/2016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IBIX Int.- Društvo s ograničenom odgovornošću za trgovinu, usluge, izvoz i uvoz zastupanog po punomoćniku Zorislav Babić</izvorni_sadrzaj>
    <derivirana_varijabla naziv="DomainObject.Predmet.ProtustrankaFormated_1">  IBIX Int.- Društvo s ograničenom odgovornošću za trgovinu, usluge, izvoz i uvoz zastupanog po punomoćniku Zorislav Babić</derivirana_varijabla>
  </DomainObject.Predmet.ProtustrankaFormated>
  <DomainObject.Predmet.ProtustrankaFormatedOIB>
    <izvorni_sadrzaj>  IBIX Int.- Društvo s ograničenom odgovornošću za trgovinu, usluge, izvoz i uvoz, OIB 99517497621 zastupanog po punomoćniku Zorislav Babić</izvorni_sadrzaj>
    <derivirana_varijabla naziv="DomainObject.Predmet.ProtustrankaFormatedOIB_1">  IBIX Int.- Društvo s ograničenom odgovornošću za trgovinu, usluge, izvoz i uvoz, OIB 99517497621 zastupanog po punomoćniku Zorislav Babić</derivirana_varijabla>
  </DomainObject.Predmet.ProtustrankaFormatedOIB>
  <DomainObject.Predmet.ProtustrankaFormatedWithAdress>
    <izvorni_sadrzaj> IBIX Int.- Društvo s ograničenom odgovornošću za trgovinu, usluge, izvoz i uvoz, Sarajevska 10, 31000 Osijek zastupanog po punomoćniku Zorislav Babić</izvorni_sadrzaj>
    <derivirana_varijabla naziv="DomainObject.Predmet.ProtustrankaFormatedWithAdress_1"> IBIX Int.- Društvo s ograničenom odgovornošću za trgovinu, usluge, izvoz i uvoz, Sarajevska 10, 31000 Osijek zastupanog po punomoćniku Zorislav Babić</derivirana_varijabla>
  </DomainObject.Predmet.ProtustrankaFormatedWithAdress>
  <DomainObject.Predmet.ProtustrankaFormatedWithAdressOIB>
    <izvorni_sadrzaj> IBIX Int.- Društvo s ograničenom odgovornošću za trgovinu, usluge, izvoz i uvoz, OIB 99517497621, Sarajevska 10, 31000 Osijek zastupanog po punomoćniku Zorislav Babić</izvorni_sadrzaj>
    <derivirana_varijabla naziv="DomainObject.Predmet.ProtustrankaFormatedWithAdressOIB_1"> IBIX Int.- Društvo s ograničenom odgovornošću za trgovinu, usluge, izvoz i uvoz, OIB 99517497621, Sarajevska 10, 31000 Osijek zastupanog po punomoćniku Zorislav Babić</derivirana_varijabla>
  </DomainObject.Predmet.ProtustrankaFormatedWithAdressOIB>
  <DomainObject.Predmet.ProtustrankaWithAdress>
    <izvorni_sadrzaj>IBIX Int.- Društvo s ograničenom odgovornošću za trgovinu, usluge, izvoz i uvoz Sarajevska 10, 31000 Osijek</izvorni_sadrzaj>
    <derivirana_varijabla naziv="DomainObject.Predmet.ProtustrankaWithAdress_1">IBIX Int.- Društvo s ograničenom odgovornošću za trgovinu, usluge, izvoz i uvoz Sarajevska 10, 31000 Osijek</derivirana_varijabla>
  </DomainObject.Predmet.ProtustrankaWithAdress>
  <DomainObject.Predmet.ProtustrankaWithAdressOIB>
    <izvorni_sadrzaj>IBIX Int.- Društvo s ograničenom odgovornošću za trgovinu, usluge, izvoz i uvoz, OIB 99517497621, Sarajevska 10, 31000 Osijek</izvorni_sadrzaj>
    <derivirana_varijabla naziv="DomainObject.Predmet.ProtustrankaWithAdressOIB_1">IBIX Int.- Društvo s ograničenom odgovornošću za trgovinu, usluge, izvoz i uvoz, OIB 99517497621, Sarajevska 10, 31000 Osijek</derivirana_varijabla>
  </DomainObject.Predmet.ProtustrankaWithAdressOIB>
  <DomainObject.Predmet.ProtustrankaNazivFormated>
    <izvorni_sadrzaj>IBIX Int.- Društvo s ograničenom odgovornošću za trgovinu, usluge, izvoz i uvoz</izvorni_sadrzaj>
    <derivirana_varijabla naziv="DomainObject.Predmet.ProtustrankaNazivFormated_1">IBIX Int.- Društvo s ograničenom odgovornošću za trgovinu, usluge, izvoz i uvoz</derivirana_varijabla>
  </DomainObject.Predmet.ProtustrankaNazivFormated>
  <DomainObject.Predmet.ProtustrankaNazivFormatedOIB>
    <izvorni_sadrzaj>IBIX Int.- Društvo s ograničenom odgovornošću za trgovinu, usluge, izvoz i uvoz, OIB 99517497621</izvorni_sadrzaj>
    <derivirana_varijabla naziv="DomainObject.Predmet.ProtustrankaNazivFormatedOIB_1">IBIX Int.- Društvo s ograničenom odgovornošću za trgovinu, usluge, izvoz i uvoz, OIB 99517497621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IBIX Int.- Društvo s ograničenom odgovornošću za trgovinu, usluge, izvoz i uvoz zastupanog po punomoćniku Zorislav Babić</item>
    </izvorni_sadrzaj>
    <derivirana_varijabla naziv="DomainObject.Predmet.ProtuStrankaListFormated_1">
      <item>IBIX Int.- Društvo s ograničenom odgovornošću za trgovinu, usluge, izvoz i uvoz zastupanog po punomoćniku Zorislav Babić</item>
    </derivirana_varijabla>
  </DomainObject.Predmet.ProtuStrankaListFormated>
  <DomainObject.Predmet.ProtuStrankaListFormatedOIB>
    <izvorni_sadrzaj>
      <item>IBIX Int.- Društvo s ograničenom odgovornošću za trgovinu, usluge, izvoz i uvoz, OIB 99517497621 zastupanog po punomoćniku Zorislav Babić</item>
    </izvorni_sadrzaj>
    <derivirana_varijabla naziv="DomainObject.Predmet.ProtuStrankaListFormatedOIB_1">
      <item>IBIX Int.- Društvo s ograničenom odgovornošću za trgovinu, usluge, izvoz i uvoz, OIB 99517497621 zastupanog po punomoćniku Zorislav Babić</item>
    </derivirana_varijabla>
  </DomainObject.Predmet.ProtuStrankaListFormatedOIB>
  <DomainObject.Predmet.ProtuStrankaListFormatedWithAdress>
    <izvorni_sadrzaj>
      <item>IBIX Int.- Društvo s ograničenom odgovornošću za trgovinu, usluge, izvoz i uvoz, Sarajevska 10, 31000 Osijek zastupanog po punomoćniku Zorislav Babić</item>
    </izvorni_sadrzaj>
    <derivirana_varijabla naziv="DomainObject.Predmet.ProtuStrankaListFormatedWithAdress_1">
      <item>IBIX Int.- Društvo s ograničenom odgovornošću za trgovinu, usluge, izvoz i uvoz, Sarajevska 10, 31000 Osijek zastupanog po punomoćniku Zorislav Babić</item>
    </derivirana_varijabla>
  </DomainObject.Predmet.ProtuStrankaListFormatedWithAdress>
  <DomainObject.Predmet.ProtuStrankaListFormatedWithAdressOIB>
    <izvorni_sadrzaj>
      <item>IBIX Int.- Društvo s ograničenom odgovornošću za trgovinu, usluge, izvoz i uvoz, OIB 99517497621, Sarajevska 10, 31000 Osijek zastupanog po punomoćniku Zorislav Babić</item>
    </izvorni_sadrzaj>
    <derivirana_varijabla naziv="DomainObject.Predmet.ProtuStrankaListFormatedWithAdressOIB_1">
      <item>IBIX Int.- Društvo s ograničenom odgovornošću za trgovinu, usluge, izvoz i uvoz, OIB 99517497621, Sarajevska 10, 31000 Osijek zastupanog po punomoćniku Zorislav Babić</item>
    </derivirana_varijabla>
  </DomainObject.Predmet.ProtuStrankaListFormatedWithAdressOIB>
  <DomainObject.Predmet.ProtuStrankaListNazivFormated>
    <izvorni_sadrzaj>
      <item>IBIX Int.- Društvo s ograničenom odgovornošću za trgovinu, usluge, izvoz i uvoz</item>
    </izvorni_sadrzaj>
    <derivirana_varijabla naziv="DomainObject.Predmet.ProtuStrankaListNazivFormated_1">
      <item>IBIX Int.- Društvo s ograničenom odgovornošću za trgovinu, usluge, izvoz i uvoz</item>
    </derivirana_varijabla>
  </DomainObject.Predmet.ProtuStrankaListNazivFormated>
  <DomainObject.Predmet.ProtuStrankaListNazivFormatedOIB>
    <izvorni_sadrzaj>
      <item>IBIX Int.- Društvo s ograničenom odgovornošću za trgovinu, usluge, izvoz i uvoz, OIB 99517497621</item>
    </izvorni_sadrzaj>
    <derivirana_varijabla naziv="DomainObject.Predmet.ProtuStrankaListNazivFormatedOIB_1">
      <item>IBIX Int.- Društvo s ograničenom odgovornošću za trgovinu, usluge, izvoz i uvoz, OIB 99517497621</item>
    </derivirana_varijabla>
  </DomainObject.Predmet.ProtuStrankaListNazivFormatedOIB>
  <DomainObject.Predmet.OstaliListFormated>
    <izvorni_sadrzaj>
      <item>Zorislav Babić punomoćnik sudionika u postupku IBIX Int.- Društvo s ograničenom odgovornošću za trgovinu, usluge, izvoz i uvoz</item>
    </izvorni_sadrzaj>
    <derivirana_varijabla naziv="DomainObject.Predmet.OstaliListFormated_1">
      <item>Zorislav Babić punomoćnik sudionika u postupku IBIX Int.- Društvo s ograničenom odgovornošću za trgovinu, usluge, izvoz i uvoz</item>
    </derivirana_varijabla>
  </DomainObject.Predmet.OstaliListFormated>
  <DomainObject.Predmet.OstaliListFormatedOIB>
    <izvorni_sadrzaj>
      <item>Zorislav Babić, OIB 30824920248 punomoćnik sudionika u postupku IBIX Int.- Društvo s ograničenom odgovornošću za trgovinu, usluge, izvoz i uvoz</item>
    </izvorni_sadrzaj>
    <derivirana_varijabla naziv="DomainObject.Predmet.OstaliListFormatedOIB_1">
      <item>Zorislav Babić, OIB 30824920248 punomoćnik sudionika u postupku IBIX Int.- Društvo s ograničenom odgovornošću za trgovinu, usluge, izvoz i uvoz</item>
    </derivirana_varijabla>
  </DomainObject.Predmet.OstaliListFormatedOIB>
  <DomainObject.Predmet.OstaliListFormatedWithAdress>
    <izvorni_sadrzaj>
      <item>Zorislav Babić, Sarajevska 10, 31000 Osijek punomoćnik sudionika u postupku IBIX Int.- Društvo s ograničenom odgovornošću za trgovinu, usluge, izvoz i uvoz</item>
    </izvorni_sadrzaj>
    <derivirana_varijabla naziv="DomainObject.Predmet.OstaliListFormatedWithAdress_1">
      <item>Zorislav Babić, Sarajevska 10, 31000 Osijek punomoćnik sudionika u postupku IBIX Int.- Društvo s ograničenom odgovornošću za trgovinu, usluge, izvoz i uvoz</item>
    </derivirana_varijabla>
  </DomainObject.Predmet.OstaliListFormatedWithAdress>
  <DomainObject.Predmet.OstaliListFormatedWithAdressOIB>
    <izvorni_sadrzaj>
      <item>Zorislav Babić, OIB 30824920248, Sarajevska 10, 31000 Osijek punomoćnik sudionika u postupku IBIX Int.- Društvo s ograničenom odgovornošću za trgovinu, usluge, izvoz i uvoz</item>
    </izvorni_sadrzaj>
    <derivirana_varijabla naziv="DomainObject.Predmet.OstaliListFormatedWithAdressOIB_1">
      <item>Zorislav Babić, OIB 30824920248, Sarajevska 10, 31000 Osijek punomoćnik sudionika u postupku IBIX Int.- Društvo s ograničenom odgovornošću za trgovinu, usluge, izvoz i uvoz</item>
    </derivirana_varijabla>
  </DomainObject.Predmet.OstaliListFormatedWithAdressOIB>
  <DomainObject.Predmet.OstaliListNazivFormated>
    <izvorni_sadrzaj>
      <item>Zorislav Babić</item>
    </izvorni_sadrzaj>
    <derivirana_varijabla naziv="DomainObject.Predmet.OstaliListNazivFormated_1">
      <item>Zorislav Babić</item>
    </derivirana_varijabla>
  </DomainObject.Predmet.OstaliListNazivFormated>
  <DomainObject.Predmet.OstaliListNazivFormatedOIB>
    <izvorni_sadrzaj>
      <item>Zorislav Babić, OIB 30824920248</item>
    </izvorni_sadrzaj>
    <derivirana_varijabla naziv="DomainObject.Predmet.OstaliListNazivFormatedOIB_1">
      <item>Zorislav Babić, OIB 30824920248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IBIX Int.- Društvo s ograničenom odgovornošću za trgovinu, usluge, izvoz i uvoz</izvorni_sadrzaj>
    <derivirana_varijabla naziv="DomainObject.Predmet.ProtustrankaIDrugi_1">IBIX Int.- Društvo s ograničenom odgovornošću za trgovinu, usluge, izvoz i uvoz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IBIX Int.- Društvo s ograničenom odgovornošću za trgovinu, usluge, izvoz i uvoz, OIB 99517497621, Sarajevska 10, 31000 Osijek</izvorni_sadrzaj>
    <derivirana_varijabla naziv="DomainObject.Predmet.ProtustrankaIDrugiAdressOIB_1">IBIX Int.- Društvo s ograničenom odgovornošću za trgovinu, usluge, izvoz i uvoz, OIB 99517497621, Sarajevska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IBIX Int.- Društvo s ograničenom odgovornošću za trgovinu, usluge, izvoz i uvoz</item>
      <item>RH MF POREZNA UPRAVA</item>
      <item>Zorislav Babić</item>
    </izvorni_sadrzaj>
    <derivirana_varijabla naziv="DomainObject.Predmet.SudioniciListNaziv_1">
      <item>IBIX Int.- Društvo s ograničenom odgovornošću za trgovinu, usluge, izvoz i uvoz</item>
      <item>RH MF POREZNA UPRAVA</item>
      <item>Zorislav Babić</item>
    </derivirana_varijabla>
  </DomainObject.Predmet.SudioniciListNaziv>
  <DomainObject.Predmet.SudioniciListAdressOIB>
    <izvorni_sadrzaj>
      <item>IBIX Int.- Društvo s ograničenom odgovornošću za trgovinu, usluge, izvoz i uvoz, OIB 99517497621, Sarajevska 10,31000 Osijek</item>
      <item>RH MF POREZNA UPRAVA, OIB 52634238587</item>
      <item>Zorislav Babić, OIB 30824920248, Sarajevska 10,31000 Osijek</item>
    </izvorni_sadrzaj>
    <derivirana_varijabla naziv="DomainObject.Predmet.SudioniciListAdressOIB_1">
      <item>IBIX Int.- Društvo s ograničenom odgovornošću za trgovinu, usluge, izvoz i uvoz, OIB 99517497621, Sarajevska 10,31000 Osijek</item>
      <item>RH MF POREZNA UPRAVA, OIB 52634238587</item>
      <item>Zorislav Babić, OIB 30824920248, Sarajevska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99517497621</item>
      <item>, OIB 52634238587</item>
      <item>, OIB 30824920248</item>
    </izvorni_sadrzaj>
    <derivirana_varijabla naziv="DomainObject.Predmet.SudioniciListNazivOIB_1">
      <item>, OIB 99517497621</item>
      <item>, OIB 52634238587</item>
      <item>, OIB 30824920248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F846F4-49BE-4973-A120-BDBAC2DFD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760</properties:Words>
  <properties:Characters>4127</properties:Characters>
  <properties:Lines>125</properties:Lines>
  <properties:Paragraphs>32</properties:Paragraphs>
  <properties:TotalTime>907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2018-03-12T12:59:00Z</dcterms:modified>
  <cp:revision>563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(2213-16 FILIP BABIĆ.docx)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