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6141" w14:paraId="13c6141" w:rsidRDefault="00CD6124" w:rsidP="00CD6124" w:rsidR="00CD6124" w:rsidRPr="00CD6124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szCs w:val="24"/>
        </w:rPr>
        <w:t xml:space="preserve">INDIRA d. o. o. Poreč, Mihe Županića 3, OIB 72365415781, MBS 130029621,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nadalje SZ), 21. kolovoza 2017. objavljuje sljedeći</w:t>
      </w:r>
    </w:p>
    <w:p w:rsidRDefault="00CD6124" w:rsidP="00CD6124" w:rsidR="00CD612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D6124" w:rsidP="00CD6124" w:rsidR="00CD612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D6124" w:rsidP="00CD6124" w:rsidR="00CD6124">
      <w:pPr>
        <w:ind w:firstLine="708"/>
        <w:rPr>
          <w:szCs w:val="24"/>
        </w:rPr>
      </w:pPr>
    </w:p>
    <w:p w:rsidRDefault="00CD6124" w:rsidP="00CD6124" w:rsidR="00CD6124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INDIRA d. o. o. Poreč, Mihe Županića 3, OIB 72365415781, MBS 130029621, </w:t>
      </w:r>
      <w:r>
        <w:rPr>
          <w:rFonts w:cs="Times New Roman" w:eastAsia="Times New Roman"/>
          <w:szCs w:val="24"/>
          <w:lang w:eastAsia="hr-HR"/>
        </w:rPr>
        <w:t>je pravna osoba koja nema zaposlenih, koja je na dan 9.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D6124" w:rsidP="00CD6124" w:rsidR="00CD6124">
      <w:pPr>
        <w:ind w:firstLine="708"/>
        <w:rPr>
          <w:szCs w:val="24"/>
        </w:rPr>
      </w:pPr>
    </w:p>
    <w:p w:rsidRDefault="00CD6124" w:rsidP="00CD6124" w:rsidR="00CD6124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9. kolovoza 2017. iznosio 6.445,40 kn.</w:t>
      </w:r>
    </w:p>
    <w:p w:rsidRDefault="00CD6124" w:rsidP="00CD6124" w:rsidR="00CD6124">
      <w:pPr>
        <w:rPr>
          <w:szCs w:val="24"/>
        </w:rPr>
      </w:pPr>
    </w:p>
    <w:p w:rsidRDefault="00CD6124" w:rsidP="00CD6124" w:rsid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CD6124" w:rsidP="00CD6124" w:rsidR="00CD612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D6124" w:rsidP="00CD6124" w:rsid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3333-469-2017, i da u istom roku uplate na depozit ovog suda broj HR4323900011300029763, poziv na broj 020-469-2017,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CD6124" w:rsidP="00CD6124" w:rsidR="00CD6124">
      <w:pPr>
        <w:ind w:firstLine="708"/>
        <w:rPr>
          <w:szCs w:val="24"/>
        </w:rPr>
      </w:pPr>
    </w:p>
    <w:p w:rsidRDefault="00CD6124" w:rsidP="00CD6124" w:rsidR="00CD612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D6124" w:rsidP="00CD6124" w:rsidR="00CD6124">
      <w:pPr>
        <w:ind w:firstLine="708"/>
        <w:rPr>
          <w:szCs w:val="24"/>
        </w:rPr>
      </w:pPr>
    </w:p>
    <w:p w:rsidRDefault="00CD6124" w:rsidP="00CD6124" w:rsidR="00CD6124">
      <w:pPr>
        <w:jc w:val="center"/>
        <w:rPr>
          <w:szCs w:val="24"/>
        </w:rPr>
      </w:pPr>
      <w:r>
        <w:rPr>
          <w:szCs w:val="24"/>
        </w:rPr>
        <w:t>U Pazinu 21. kolovoza 2017.</w:t>
      </w:r>
    </w:p>
    <w:p w:rsidRDefault="00CD6124" w:rsidP="00CD6124" w:rsidR="00CD6124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CD6124" w:rsidP="00CD6124" w:rsidR="00CD6124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CD6124" w:rsidP="00CD6124" w:rsidR="00CD6124">
      <w:pPr>
        <w:rPr>
          <w:szCs w:val="24"/>
        </w:rPr>
      </w:pPr>
      <w:r>
        <w:rPr>
          <w:szCs w:val="24"/>
        </w:rPr>
        <w:t>DNA:</w:t>
      </w:r>
    </w:p>
    <w:p w:rsidRDefault="00CD6124" w:rsidP="00CD6124" w:rsidR="006D6747" w:rsidRPr="00CD6124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CD6124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124" w:rsidP="00CD6124" w:rsidR="00CD6124">
      <w:r>
        <w:separator/>
      </w:r>
    </w:p>
  </w:endnote>
  <w:endnote w:id="0" w:type="continuationSeparator">
    <w:p w:rsidRDefault="00CD6124" w:rsidP="00CD6124" w:rsidR="00CD6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124" w:rsidP="00CD6124" w:rsidR="00CD6124">
      <w:r>
        <w:separator/>
      </w:r>
    </w:p>
  </w:footnote>
  <w:footnote w:id="0" w:type="continuationSeparator">
    <w:p w:rsidRDefault="00CD6124" w:rsidP="00CD6124" w:rsidR="00CD6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6124" w:rsidP="00C408E1" w:rsidR="00C408E1">
    <w:pPr>
      <w:pStyle w:val="Zaglavlje"/>
      <w:jc w:val="right"/>
    </w:pPr>
    <w:r>
      <w:t>8 St-</w:t>
    </w:r>
    <w:r w:rsidR="001B02DD">
      <w:t>469</w:t>
    </w:r>
    <w: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26CF"/>
    <w:rsid w:val="001B02DD"/>
    <w:rsid w:val="004626CF"/>
    <w:rsid w:val="009676C7"/>
    <w:rsid w:val="009F5562"/>
    <w:rsid w:val="00CD6124"/>
    <w:rsid w:val="00F30BFA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612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6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612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D6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612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61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61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5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5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5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5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5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612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6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612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D6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612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61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61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5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5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5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5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5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St-469/2017</izvorni_sadrzaj>
    <derivirana_varijabla naziv="DomainObject.Predmet.OznakaBroj_1">St-469/2017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INDIRA d.o.o. POREČ</izvorni_sadrzaj>
    <derivirana_varijabla naziv="DomainObject.Predmet.ProtustrankaFormated_1">  INDIRA d.o.o. POREČ</derivirana_varijabla>
  </DomainObject.Predmet.ProtustrankaFormated>
  <DomainObject.Predmet.ProtustrankaFormatedOIB>
    <izvorni_sadrzaj>  INDIRA d.o.o. POREČ, OIB 72365415781</izvorni_sadrzaj>
    <derivirana_varijabla naziv="DomainObject.Predmet.ProtustrankaFormatedOIB_1">  INDIRA d.o.o. POREČ, OIB 72365415781</derivirana_varijabla>
  </DomainObject.Predmet.ProtustrankaFormatedOIB>
  <DomainObject.Predmet.ProtustrankaFormatedWithAdress>
    <izvorni_sadrzaj> INDIRA d.o.o. POREČ, Mihe Županića 3, 52440 Poreč</izvorni_sadrzaj>
    <derivirana_varijabla naziv="DomainObject.Predmet.ProtustrankaFormatedWithAdress_1"> INDIRA d.o.o. POREČ, Mihe Županića 3, 52440 Poreč</derivirana_varijabla>
  </DomainObject.Predmet.ProtustrankaFormatedWithAdress>
  <DomainObject.Predmet.ProtustrankaFormatedWithAdressOIB>
    <izvorni_sadrzaj> INDIRA d.o.o. POREČ, OIB 72365415781, Mihe Županića 3, 52440 Poreč</izvorni_sadrzaj>
    <derivirana_varijabla naziv="DomainObject.Predmet.ProtustrankaFormatedWithAdressOIB_1"> INDIRA d.o.o. POREČ, OIB 72365415781, Mihe Županića 3, 52440 Poreč</derivirana_varijabla>
  </DomainObject.Predmet.ProtustrankaFormatedWithAdressOIB>
  <DomainObject.Predmet.ProtustrankaWithAdress>
    <izvorni_sadrzaj>INDIRA d.o.o. POREČ Mihe Županića 3, 52440 Poreč</izvorni_sadrzaj>
    <derivirana_varijabla naziv="DomainObject.Predmet.ProtustrankaWithAdress_1">INDIRA d.o.o. POREČ Mihe Županića 3, 52440 Poreč</derivirana_varijabla>
  </DomainObject.Predmet.ProtustrankaWithAdress>
  <DomainObject.Predmet.ProtustrankaWithAdressOIB>
    <izvorni_sadrzaj>INDIRA d.o.o. POREČ, OIB 72365415781, Mihe Županića 3, 52440 Poreč</izvorni_sadrzaj>
    <derivirana_varijabla naziv="DomainObject.Predmet.ProtustrankaWithAdressOIB_1">INDIRA d.o.o. POREČ, OIB 72365415781, Mihe Županića 3, 52440 Poreč</derivirana_varijabla>
  </DomainObject.Predmet.ProtustrankaWithAdressOIB>
  <DomainObject.Predmet.ProtustrankaNazivFormated>
    <izvorni_sadrzaj>INDIRA d.o.o. POREČ</izvorni_sadrzaj>
    <derivirana_varijabla naziv="DomainObject.Predmet.ProtustrankaNazivFormated_1">INDIRA d.o.o. POREČ</derivirana_varijabla>
  </DomainObject.Predmet.ProtustrankaNazivFormated>
  <DomainObject.Predmet.ProtustrankaNazivFormatedOIB>
    <izvorni_sadrzaj>INDIRA d.o.o. POREČ, OIB 72365415781</izvorni_sadrzaj>
    <derivirana_varijabla naziv="DomainObject.Predmet.ProtustrankaNazivFormatedOIB_1">INDIRA d.o.o. POREČ, OIB 72365415781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6445.40</izvorni_sadrzaj>
    <derivirana_varijabla naziv="DomainObject.Predmet.TrenutnaVrijednost_1">6445.40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INDIRA d.o.o. POREČ</item>
    </izvorni_sadrzaj>
    <derivirana_varijabla naziv="DomainObject.Predmet.ProtuStrankaListFormated_1">
      <item>INDIRA d.o.o. POREČ</item>
    </derivirana_varijabla>
  </DomainObject.Predmet.ProtuStrankaListFormated>
  <DomainObject.Predmet.ProtuStrankaListFormatedOIB>
    <izvorni_sadrzaj>
      <item>INDIRA d.o.o. POREČ, OIB 72365415781</item>
    </izvorni_sadrzaj>
    <derivirana_varijabla naziv="DomainObject.Predmet.ProtuStrankaListFormatedOIB_1">
      <item>INDIRA d.o.o. POREČ, OIB 72365415781</item>
    </derivirana_varijabla>
  </DomainObject.Predmet.ProtuStrankaListFormatedOIB>
  <DomainObject.Predmet.ProtuStrankaListFormatedWithAdress>
    <izvorni_sadrzaj>
      <item>INDIRA d.o.o. POREČ, Mihe Županića 3, 52440 Poreč</item>
    </izvorni_sadrzaj>
    <derivirana_varijabla naziv="DomainObject.Predmet.ProtuStrankaListFormatedWithAdress_1">
      <item>INDIRA d.o.o. POREČ, Mihe Županića 3, 52440 Poreč</item>
    </derivirana_varijabla>
  </DomainObject.Predmet.ProtuStrankaListFormatedWithAdress>
  <DomainObject.Predmet.ProtuStrankaListFormatedWithAdressOIB>
    <izvorni_sadrzaj>
      <item>INDIRA d.o.o. POREČ, OIB 72365415781, Mihe Županića 3, 52440 Poreč</item>
    </izvorni_sadrzaj>
    <derivirana_varijabla naziv="DomainObject.Predmet.ProtuStrankaListFormatedWithAdressOIB_1">
      <item>INDIRA d.o.o. POREČ, OIB 72365415781, Mihe Županića 3, 52440 Poreč</item>
    </derivirana_varijabla>
  </DomainObject.Predmet.ProtuStrankaListFormatedWithAdressOIB>
  <DomainObject.Predmet.ProtuStrankaListNazivFormated>
    <izvorni_sadrzaj>
      <item>INDIRA d.o.o. POREČ</item>
    </izvorni_sadrzaj>
    <derivirana_varijabla naziv="DomainObject.Predmet.ProtuStrankaListNazivFormated_1">
      <item>INDIRA d.o.o. POREČ</item>
    </derivirana_varijabla>
  </DomainObject.Predmet.ProtuStrankaListNazivFormated>
  <DomainObject.Predmet.ProtuStrankaListNazivFormatedOIB>
    <izvorni_sadrzaj>
      <item>INDIRA d.o.o. POREČ, OIB 72365415781</item>
    </izvorni_sadrzaj>
    <derivirana_varijabla naziv="DomainObject.Predmet.ProtuStrankaListNazivFormatedOIB_1">
      <item>INDIRA d.o.o. POREČ, OIB 72365415781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INDIRA d.o.o. POREČ</izvorni_sadrzaj>
    <derivirana_varijabla naziv="DomainObject.Predmet.ProtustrankaIDrugi_1">INDIRA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INDIRA d.o.o. POREČ, OIB 72365415781, Mihe Županića 3, 52440 Poreč</izvorni_sadrzaj>
    <derivirana_varijabla naziv="DomainObject.Predmet.ProtustrankaIDrugiAdressOIB_1">INDIRA d.o.o. POREČ, OIB 72365415781, Mihe Županića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INDIRA d.o.o. POREČ</item>
    </izvorni_sadrzaj>
    <derivirana_varijabla naziv="DomainObject.Predmet.SudioniciListNaziv_1">
      <item>FINANCIJSKA AGENCIJA, RC RIJEKA, PODRUŽNICA PULA, PULA</item>
      <item>INDIRA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INDIRA d.o.o. POREČ, OIB 72365415781, Mihe Županića 3,52440 Poreč</item>
    </izvorni_sadrzaj>
    <derivirana_varijabla naziv="DomainObject.Predmet.SudioniciListAdressOIB_1">
      <item>FINANCIJSKA AGENCIJA, RC RIJEKA, PODRUŽNICA PULA, PULA, OIB 85821130368, Giardini 5,52100 Pula</item>
      <item>INDIRA d.o.o. POREČ, OIB 72365415781, Mihe Županića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72365415781</item>
    </izvorni_sadrzaj>
    <derivirana_varijabla naziv="DomainObject.Predmet.SudioniciListNazivOIB_1">
      <item>, OIB 85821130368</item>
      <item>, OIB 72365415781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2639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2017-08-21T08:12:00Z</dcterms:created>
  <dc:creator>Mihaela Kaligari</dc:creator>
  <cp:lastModifiedBy>Hani Udovičić</cp:lastModifiedBy>
  <cp:lastPrinted>2017-08-17T06:45:00Z</cp:lastPrinted>
  <dcterms:modified xmlns:xsi="http://www.w3.org/2001/XMLSchema-instance" xsi:type="dcterms:W3CDTF">2017-08-21T08:19:00Z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