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6435" w14:paraId="a376435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St-</w:t>
      </w:r>
      <w:r w:rsidR="002006F6">
        <w:t>13</w:t>
      </w:r>
      <w:r w:rsidR="00930CEE">
        <w:t>/2016</w:t>
      </w:r>
      <w:r>
        <w:t>-</w:t>
      </w:r>
      <w:r w:rsidR="002006F6">
        <w:t>102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2006F6">
        <w:t>AB NEKRETNINE I SAVJETOVANJE</w:t>
      </w:r>
      <w:r w:rsidR="00E06C95">
        <w:t xml:space="preserve"> d.o.o.</w:t>
      </w:r>
      <w:r w:rsidR="00E06C95" w:rsidRPr="00316149">
        <w:t xml:space="preserve"> </w:t>
      </w:r>
      <w:r w:rsidR="00E06C95" w:rsidRPr="003E3953">
        <w:t xml:space="preserve">u stečaju </w:t>
      </w:r>
      <w:r w:rsidR="002006F6">
        <w:t>Zadar</w:t>
      </w:r>
      <w:r w:rsidR="00E06C95" w:rsidRPr="002C2297">
        <w:t>,</w:t>
      </w:r>
      <w:r w:rsidR="00E06C95">
        <w:t xml:space="preserve"> OIB: </w:t>
      </w:r>
      <w:r w:rsidR="002006F6">
        <w:t>14615710927</w:t>
      </w:r>
      <w:r w:rsidR="00E06C95">
        <w:t xml:space="preserve">, </w:t>
      </w:r>
      <w:r w:rsidR="00E06C95" w:rsidRPr="002C2297">
        <w:t xml:space="preserve"> koga zastupa stečajn</w:t>
      </w:r>
      <w:r w:rsidR="002006F6">
        <w:t>a</w:t>
      </w:r>
      <w:r w:rsidR="00E06C95" w:rsidRPr="002C2297">
        <w:t xml:space="preserve"> upravitelj</w:t>
      </w:r>
      <w:r w:rsidR="002006F6">
        <w:t>ica</w:t>
      </w:r>
      <w:r w:rsidR="00E06C95" w:rsidRPr="002C2297">
        <w:t xml:space="preserve"> </w:t>
      </w:r>
      <w:r w:rsidR="002006F6">
        <w:t>Ivanka Bosotina</w:t>
      </w:r>
      <w:r w:rsidRPr="002F799A">
        <w:t>,</w:t>
      </w:r>
      <w:r w:rsidR="002006F6">
        <w:t xml:space="preserve"> </w:t>
      </w:r>
      <w:r w:rsidR="002E21EC">
        <w:t>22.</w:t>
      </w:r>
      <w:r w:rsidR="00815E6C">
        <w:t xml:space="preserve"> </w:t>
      </w:r>
      <w:r w:rsidR="002006F6">
        <w:t xml:space="preserve">studenog </w:t>
      </w:r>
      <w:r w:rsidR="007764EE">
        <w:t>2017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930CEE">
        <w:t>nekret</w:t>
      </w:r>
      <w:r w:rsidR="00E06C95">
        <w:t>n</w:t>
      </w:r>
      <w:r w:rsidR="00930CEE">
        <w:t>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2006F6" w:rsidP="002006F6" w:rsidR="00E06C95">
      <w:pPr>
        <w:pStyle w:val="Odlomakpopisa"/>
        <w:numPr>
          <w:ilvl w:val="0"/>
          <w:numId w:val="7"/>
        </w:numPr>
        <w:jc w:val="both"/>
      </w:pPr>
      <w:r>
        <w:t>kat.</w:t>
      </w:r>
      <w:r w:rsidR="00E06C95">
        <w:t xml:space="preserve"> čest. </w:t>
      </w:r>
      <w:r>
        <w:t>8929</w:t>
      </w:r>
      <w:r w:rsidR="00E06C95">
        <w:t>,</w:t>
      </w:r>
      <w:r>
        <w:t xml:space="preserve"> zk. ul. 3686 k.o. Zadar,</w:t>
      </w:r>
      <w:r w:rsidR="00E06C95">
        <w:t xml:space="preserve"> u naravi </w:t>
      </w:r>
      <w:r>
        <w:t>pašnjak, gromača i voćnjak ukupne</w:t>
      </w:r>
      <w:r w:rsidR="00E06C95">
        <w:t xml:space="preserve"> površine </w:t>
      </w:r>
      <w:r>
        <w:t>3481 m2,</w:t>
      </w:r>
    </w:p>
    <w:p w:rsidRDefault="00826238" w:rsidP="00826238" w:rsidR="00826238">
      <w:pPr>
        <w:ind w:left="708"/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2E21EC" w:rsidP="00B35AD9" w:rsidR="00ED1E23" w:rsidRPr="002F799A">
      <w:pPr>
        <w:ind w:firstLine="705"/>
        <w:jc w:val="center"/>
      </w:pPr>
      <w:r>
        <w:t>24</w:t>
      </w:r>
      <w:r w:rsidR="00664E24">
        <w:t>.</w:t>
      </w:r>
      <w:r w:rsidR="00E06C95">
        <w:t xml:space="preserve"> </w:t>
      </w:r>
      <w:r>
        <w:t>siječnja</w:t>
      </w:r>
      <w:r w:rsidR="00E06C95">
        <w:t xml:space="preserve"> 2018</w:t>
      </w:r>
      <w:r w:rsidR="004D05CD" w:rsidRPr="002F799A">
        <w:t xml:space="preserve">. godine u </w:t>
      </w:r>
      <w:r>
        <w:t>10,30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2E21EC">
        <w:t>22.</w:t>
      </w:r>
      <w:r w:rsidR="007764EE">
        <w:t xml:space="preserve"> </w:t>
      </w:r>
      <w:r w:rsidR="00E849D5">
        <w:t xml:space="preserve">studenog </w:t>
      </w:r>
      <w:r w:rsidR="007764EE">
        <w:t>2017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26238">
        <w:t>Sutkinja:</w:t>
      </w: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3E10">
        <w:tab/>
        <w:t>Ardena Bajlo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E849D5" w:rsidP="00BC7BAE" w:rsidR="00BC7BAE" w:rsidRPr="002F799A">
      <w:pPr>
        <w:numPr>
          <w:ilvl w:val="0"/>
          <w:numId w:val="1"/>
        </w:numPr>
      </w:pPr>
      <w:r>
        <w:t>stečajnoj upraviteljici</w:t>
      </w:r>
      <w:r w:rsidR="00D61FAB">
        <w:t xml:space="preserve"> mailom</w:t>
      </w:r>
    </w:p>
    <w:p w:rsidRDefault="00930CEE" w:rsidP="00930CEE" w:rsidR="00930CEE" w:rsidRPr="002E21EC">
      <w:pPr>
        <w:pStyle w:val="Odlomakpopisa"/>
        <w:numPr>
          <w:ilvl w:val="0"/>
          <w:numId w:val="1"/>
        </w:numPr>
        <w:jc w:val="both"/>
      </w:pPr>
      <w:r w:rsidRPr="002E21EC">
        <w:t xml:space="preserve">razlučnom vjerovniku </w:t>
      </w:r>
      <w:r w:rsidR="00E849D5" w:rsidRPr="002E21EC">
        <w:t>SBERBANK d.d.</w:t>
      </w:r>
      <w:r w:rsidR="00E06C95" w:rsidRPr="002E21EC">
        <w:t xml:space="preserve">, </w:t>
      </w:r>
      <w:r w:rsidR="00E849D5" w:rsidRPr="002E21EC">
        <w:t>Varšavska 9</w:t>
      </w:r>
      <w:r w:rsidR="00E06C95" w:rsidRPr="002E21EC">
        <w:t>, Zagreb</w:t>
      </w:r>
    </w:p>
    <w:p w:rsidRDefault="00E849D5" w:rsidP="00930CEE" w:rsidR="00E849D5" w:rsidRPr="00664E24">
      <w:pPr>
        <w:pStyle w:val="Odlomakpopisa"/>
        <w:numPr>
          <w:ilvl w:val="0"/>
          <w:numId w:val="1"/>
        </w:numPr>
        <w:jc w:val="both"/>
        <w:rPr>
          <w:color w:val="FF0000"/>
        </w:rPr>
      </w:pPr>
      <w:r w:rsidRPr="002E21EC">
        <w:t>Republika Hrvatska, Ministarstvo</w:t>
      </w:r>
      <w:r w:rsidR="00664E24" w:rsidRPr="002E21EC">
        <w:t xml:space="preserve"> financija, Porezna uprava Zadar, po ŽDO-u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ECC2FA6"/>
    <w:multiLevelType w:val="hybridMultilevel"/>
    <w:tmpl w:val="4E5A303E"/>
    <w:lvl w:tplc="6E286E3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1BF465B"/>
    <w:multiLevelType w:val="hybridMultilevel"/>
    <w:tmpl w:val="E61C3FC8"/>
    <w:lvl w:tplc="52CA90F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23182"/>
    <w:rsid w:val="00095B71"/>
    <w:rsid w:val="000C733D"/>
    <w:rsid w:val="001513FF"/>
    <w:rsid w:val="001A4AF2"/>
    <w:rsid w:val="001F7EB7"/>
    <w:rsid w:val="002006F6"/>
    <w:rsid w:val="00210717"/>
    <w:rsid w:val="00210CDE"/>
    <w:rsid w:val="002348F0"/>
    <w:rsid w:val="00283117"/>
    <w:rsid w:val="002D112E"/>
    <w:rsid w:val="002E21EC"/>
    <w:rsid w:val="002F799A"/>
    <w:rsid w:val="00302C16"/>
    <w:rsid w:val="00385531"/>
    <w:rsid w:val="003A08B9"/>
    <w:rsid w:val="003D0AD2"/>
    <w:rsid w:val="00403E10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64E24"/>
    <w:rsid w:val="00692D19"/>
    <w:rsid w:val="006C2F82"/>
    <w:rsid w:val="00725D77"/>
    <w:rsid w:val="0073755C"/>
    <w:rsid w:val="007764EE"/>
    <w:rsid w:val="00815E6C"/>
    <w:rsid w:val="00826238"/>
    <w:rsid w:val="00870477"/>
    <w:rsid w:val="008C522C"/>
    <w:rsid w:val="009026AF"/>
    <w:rsid w:val="00930CEE"/>
    <w:rsid w:val="00AB6B83"/>
    <w:rsid w:val="00B35AD9"/>
    <w:rsid w:val="00B66981"/>
    <w:rsid w:val="00B72BD8"/>
    <w:rsid w:val="00BC7BAE"/>
    <w:rsid w:val="00BF64D1"/>
    <w:rsid w:val="00CB21D2"/>
    <w:rsid w:val="00CC6B15"/>
    <w:rsid w:val="00CF2E4D"/>
    <w:rsid w:val="00D338EE"/>
    <w:rsid w:val="00D50C9B"/>
    <w:rsid w:val="00D61FAB"/>
    <w:rsid w:val="00DB0971"/>
    <w:rsid w:val="00E0101B"/>
    <w:rsid w:val="00E06C95"/>
    <w:rsid w:val="00E849D5"/>
    <w:rsid w:val="00E94D30"/>
    <w:rsid w:val="00EA46B8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D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D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D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D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D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D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D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D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D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D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NEKRETNINE I SAVJETOVANJE d.o.o. Zadar</izvorni_sadrzaj>
    <derivirana_varijabla naziv="DomainObject.Predmet.ProtustrankaFormated_1">  AB NEKRETNINE I SAVJETOVANJE d.o.o. Zadar</derivirana_varijabla>
  </DomainObject.Predmet.ProtustrankaFormated>
  <DomainObject.Predmet.ProtustrankaFormatedOIB>
    <izvorni_sadrzaj>  AB NEKRETNINE I SAVJETOVANJE d.o.o. Zadar, OIB 14615710927</izvorni_sadrzaj>
    <derivirana_varijabla naziv="DomainObject.Predmet.ProtustrankaFormatedOIB_1">  AB NEKRETNINE I SAVJETOVANJE d.o.o. Zadar, OIB 14615710927</derivirana_varijabla>
  </DomainObject.Predmet.ProtustrankaFormatedOIB>
  <DomainObject.Predmet.ProtustrankaFormatedWithAdress>
    <izvorni_sadrzaj> AB NEKRETNINE I SAVJETOVANJE d.o.o. Zadar</izvorni_sadrzaj>
    <derivirana_varijabla naziv="DomainObject.Predmet.ProtustrankaFormatedWithAdress_1"> AB NEKRETNINE I SAVJETOVANJE d.o.o. Zadar</derivirana_varijabla>
  </DomainObject.Predmet.ProtustrankaFormatedWithAdress>
  <DomainObject.Predmet.ProtustrankaFormatedWithAdressOIB>
    <izvorni_sadrzaj> AB NEKRETNINE I SAVJETOVANJE d.o.o. Zadar, OIB 14615710927</izvorni_sadrzaj>
    <derivirana_varijabla naziv="DomainObject.Predmet.ProtustrankaFormatedWithAdressOIB_1"> AB NEKRETNINE I SAVJETOVANJE d.o.o. Zadar, OIB 14615710927</derivirana_varijabla>
  </DomainObject.Predmet.ProtustrankaFormatedWithAdressOIB>
  <DomainObject.Predmet.ProtustrankaWithAdress>
    <izvorni_sadrzaj>AB NEKRETNINE I SAVJETOVANJE d.o.o. Zadar </izvorni_sadrzaj>
    <derivirana_varijabla naziv="DomainObject.Predmet.ProtustrankaWithAdress_1">AB NEKRETNINE I SAVJETOVANJE d.o.o. Zadar </derivirana_varijabla>
  </DomainObject.Predmet.ProtustrankaWithAdress>
  <DomainObject.Predmet.ProtustrankaWithAdressOIB>
    <izvorni_sadrzaj>AB NEKRETNINE I SAVJETOVANJE d.o.o. Zadar, OIB 14615710927</izvorni_sadrzaj>
    <derivirana_varijabla naziv="DomainObject.Predmet.ProtustrankaWithAdressOIB_1">AB NEKRETNINE I SAVJETOVANJE d.o.o. Zadar, OIB 14615710927</derivirana_varijabla>
  </DomainObject.Predmet.ProtustrankaWithAdressOIB>
  <DomainObject.Predmet.ProtustrankaNazivFormated>
    <izvorni_sadrzaj>AB NEKRETNINE I SAVJETOVANJE d.o.o. Zadar</izvorni_sadrzaj>
    <derivirana_varijabla naziv="DomainObject.Predmet.ProtustrankaNazivFormated_1">AB NEKRETNINE I SAVJETOVANJE d.o.o. Zadar</derivirana_varijabla>
  </DomainObject.Predmet.ProtustrankaNazivFormated>
  <DomainObject.Predmet.ProtustrankaNazivFormatedOIB>
    <izvorni_sadrzaj>AB NEKRETNINE I SAVJETOVANJE d.o.o. Zadar, OIB 14615710927</izvorni_sadrzaj>
    <derivirana_varijabla naziv="DomainObject.Predmet.ProtustrankaNazivFormatedOIB_1">AB NEKRETNINE I SAVJETOVANJE d.o.o. Zadar, OIB 14615710927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ZADRU; Sberbank d.d.</izvorni_sadrzaj>
    <derivirana_varijabla naziv="DomainObject.Predmet.StrankaFormated_1">  ŽUPANIJSKO DRŽAVNO ODVJETNIŠTVO U ZADRU; Sberbank d.d.</derivirana_varijabla>
  </DomainObject.Predmet.StrankaFormated>
  <DomainObject.Predmet.StrankaFormatedOIB>
    <izvorni_sadrzaj>  ŽUPANIJSKO DRŽAVNO ODVJETNIŠTVO U ZADRU, OIB 17132768561; Sberbank d.d., OIB 78427478595</izvorni_sadrzaj>
    <derivirana_varijabla naziv="DomainObject.Predmet.StrankaFormatedOIB_1">  ŽUPANIJSKO DRŽAVNO ODVJETNIŠTVO U ZADRU, OIB 17132768561; Sberbank d.d., OIB 78427478595</derivirana_varijabla>
  </DomainObject.Predmet.StrankaFormatedOIB>
  <DomainObject.Predmet.StrankaFormatedWithAdress>
    <izvorni_sadrzaj> ŽUPANIJSKO DRŽAVNO ODVJETNIŠTVO U ZADRU; Sberbank d.d., Varšavska 9, Zagreb</izvorni_sadrzaj>
    <derivirana_varijabla naziv="DomainObject.Predmet.StrankaFormatedWithAdress_1"> ŽUPANIJSKO DRŽAVNO ODVJETNIŠTVO U ZADRU; Sberbank d.d., Varšavska 9, Zagreb</derivirana_varijabla>
  </DomainObject.Predmet.StrankaFormatedWithAdress>
  <DomainObject.Predmet.StrankaFormatedWithAdressOIB>
    <izvorni_sadrzaj> ŽUPANIJSKO DRŽAVNO ODVJETNIŠTVO U ZADRU, OIB 17132768561; Sberbank d.d., OIB 78427478595, Varšavska 9, Zagreb</izvorni_sadrzaj>
    <derivirana_varijabla naziv="DomainObject.Predmet.StrankaFormatedWithAdressOIB_1"> ŽUPANIJSKO DRŽAVNO ODVJETNIŠTVO U ZADRU, OIB 17132768561; Sberbank d.d., OIB 78427478595, Varšavska 9, Zagreb</derivirana_varijabla>
  </DomainObject.Predmet.StrankaFormatedWithAdressOIB>
  <DomainObject.Predmet.StrankaWithAdress>
    <izvorni_sadrzaj>ŽUPANIJSKO DRŽAVNO ODVJETNIŠTVO U ZADRU ,Sberbank d.d. Varšavska 9,Zagreb</izvorni_sadrzaj>
    <derivirana_varijabla naziv="DomainObject.Predmet.StrankaWithAdress_1">ŽUPANIJSKO DRŽAVNO ODVJETNIŠTVO U ZADRU ,Sberbank d.d. Varšavska 9,Zagreb</derivirana_varijabla>
  </DomainObject.Predmet.StrankaWithAdress>
  <DomainObject.Predmet.StrankaWithAdressOIB>
    <izvorni_sadrzaj>ŽUPANIJSKO DRŽAVNO ODVJETNIŠTVO U ZADRU, OIB 17132768561,Sberbank d.d., OIB 78427478595, Varšavska 9,Zagreb</izvorni_sadrzaj>
    <derivirana_varijabla naziv="DomainObject.Predmet.StrankaWithAdressOIB_1">ŽUPANIJSKO DRŽAVNO ODVJETNIŠTVO U ZADRU, OIB 17132768561,Sberbank d.d., OIB 78427478595, Varšavska 9,Zagreb</derivirana_varijabla>
  </DomainObject.Predmet.StrankaWithAdressOIB>
  <DomainObject.Predmet.StrankaNazivFormated>
    <izvorni_sadrzaj>ŽUPANIJSKO DRŽAVNO ODVJETNIŠTVO U ZADRU,Sberbank d.d.</izvorni_sadrzaj>
    <derivirana_varijabla naziv="DomainObject.Predmet.StrankaNazivFormated_1">ŽUPANIJSKO DRŽAVNO ODVJETNIŠTVO U ZADRU,Sberbank d.d.</derivirana_varijabla>
  </DomainObject.Predmet.StrankaNazivFormated>
  <DomainObject.Predmet.StrankaNazivFormatedOIB>
    <izvorni_sadrzaj>ŽUPANIJSKO DRŽAVNO ODVJETNIŠTVO U ZADRU, OIB 17132768561,Sberbank d.d., OIB 78427478595</izvorni_sadrzaj>
    <derivirana_varijabla naziv="DomainObject.Predmet.StrankaNazivFormatedOIB_1">ŽUPANIJSKO DRŽAVNO ODVJETNIŠTVO U ZADRU, OIB 17132768561,Sberbank d.d., OIB 78427478595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ŽUPANIJSKO DRŽAVNO ODVJETNIŠTVO U ZADRU</item>
      <item>Sberbank d.d.</item>
    </izvorni_sadrzaj>
    <derivirana_varijabla naziv="DomainObject.Predmet.StrankaListFormated_1">
      <item>ŽUPANIJSKO DRŽAVNO ODVJETNIŠTVO U ZADRU</item>
      <item>Sberbank d.d.</item>
    </derivirana_varijabla>
  </DomainObject.Predmet.StrankaListFormated>
  <DomainObject.Predmet.StrankaListFormatedOIB>
    <izvorni_sadrzaj>
      <item>ŽUPANIJSKO DRŽAVNO ODVJETNIŠTVO U ZADRU, OIB 17132768561</item>
      <item>Sberbank d.d., OIB 78427478595</item>
    </izvorni_sadrzaj>
    <derivirana_varijabla naziv="DomainObject.Predmet.StrankaListFormatedOIB_1">
      <item>ŽUPANIJSKO DRŽAVNO ODVJETNIŠTVO U ZADRU, OIB 17132768561</item>
      <item>Sberbank d.d., OIB 78427478595</item>
    </derivirana_varijabla>
  </DomainObject.Predmet.StrankaListFormatedOIB>
  <DomainObject.Predmet.StrankaListFormatedWithAdress>
    <izvorni_sadrzaj>
      <item>ŽUPANIJSKO DRŽAVNO ODVJETNIŠTVO U ZADRU</item>
      <item>Sberbank d.d., Varšavska 9, Zagreb</item>
    </izvorni_sadrzaj>
    <derivirana_varijabla naziv="DomainObject.Predmet.StrankaListFormatedWithAdress_1">
      <item>ŽUPANIJSKO DRŽAVNO ODVJETNIŠTVO U ZADRU</item>
      <item>Sberbank d.d., Varšavska 9, Zagreb</item>
    </derivirana_varijabla>
  </DomainObject.Predmet.StrankaListFormatedWithAdress>
  <DomainObject.Predmet.StrankaListFormatedWithAdressOIB>
    <izvorni_sadrzaj>
      <item>ŽUPANIJSKO DRŽAVNO ODVJETNIŠTVO U ZADRU, OIB 17132768561</item>
      <item>Sberbank d.d., OIB 78427478595, Varšavska 9, Zagreb</item>
    </izvorni_sadrzaj>
    <derivirana_varijabla naziv="DomainObject.Predmet.StrankaListFormatedWithAdressOIB_1">
      <item>ŽUPANIJSKO DRŽAVNO ODVJETNIŠTVO U ZADRU, OIB 17132768561</item>
      <item>Sberbank d.d., OIB 78427478595, Varšavska 9, Zagreb</item>
    </derivirana_varijabla>
  </DomainObject.Predmet.StrankaListFormatedWithAdressOIB>
  <DomainObject.Predmet.StrankaListNazivFormated>
    <izvorni_sadrzaj>
      <item>ŽUPANIJSKO DRŽAVNO ODVJETNIŠTVO U ZADRU</item>
      <item>Sberbank d.d.</item>
    </izvorni_sadrzaj>
    <derivirana_varijabla naziv="DomainObject.Predmet.StrankaListNazivFormated_1">
      <item>ŽUPANIJSKO DRŽAVNO ODVJETNIŠTVO U ZADRU</item>
      <item>Sberbank d.d.</item>
    </derivirana_varijabla>
  </DomainObject.Predmet.StrankaListNazivFormated>
  <DomainObject.Predmet.StrankaListNazivFormatedOIB>
    <izvorni_sadrzaj>
      <item>ŽUPANIJSKO DRŽAVNO ODVJETNIŠTVO U ZADRU, OIB 17132768561</item>
      <item>Sberbank d.d., OIB 78427478595</item>
    </izvorni_sadrzaj>
    <derivirana_varijabla naziv="DomainObject.Predmet.StrankaListNazivFormatedOIB_1">
      <item>ŽUPANIJSKO DRŽAVNO ODVJETNIŠTVO U ZADRU, OIB 17132768561</item>
      <item>Sberbank d.d., OIB 78427478595</item>
    </derivirana_varijabla>
  </DomainObject.Predmet.StrankaListNazivFormatedOIB>
  <DomainObject.Predmet.ProtuStrankaListFormated>
    <izvorni_sadrzaj>
      <item>AB NEKRETNINE I SAVJETOVANJE d.o.o. Zadar</item>
    </izvorni_sadrzaj>
    <derivirana_varijabla naziv="DomainObject.Predmet.ProtuStrankaListFormated_1">
      <item>AB NEKRETNINE I SAVJETOVANJE d.o.o. Zadar</item>
    </derivirana_varijabla>
  </DomainObject.Predmet.ProtuStrankaListFormated>
  <DomainObject.Predmet.ProtuStrankaListFormatedOIB>
    <izvorni_sadrzaj>
      <item>AB NEKRETNINE I SAVJETOVANJE d.o.o. Zadar, OIB 14615710927</item>
    </izvorni_sadrzaj>
    <derivirana_varijabla naziv="DomainObject.Predmet.ProtuStrankaListFormatedOIB_1">
      <item>AB NEKRETNINE I SAVJETOVANJE d.o.o. Zadar, OIB 14615710927</item>
    </derivirana_varijabla>
  </DomainObject.Predmet.ProtuStrankaListFormatedOIB>
  <DomainObject.Predmet.ProtuStrankaListFormatedWithAdress>
    <izvorni_sadrzaj>
      <item>AB NEKRETNINE I SAVJETOVANJE d.o.o. Zadar</item>
    </izvorni_sadrzaj>
    <derivirana_varijabla naziv="DomainObject.Predmet.ProtuStrankaListFormatedWithAdress_1">
      <item>AB NEKRETNINE I SAVJETOVANJE d.o.o. Zadar</item>
    </derivirana_varijabla>
  </DomainObject.Predmet.ProtuStrankaListFormatedWithAdress>
  <DomainObject.Predmet.ProtuStrankaListFormatedWithAdressOIB>
    <izvorni_sadrzaj>
      <item>AB NEKRETNINE I SAVJETOVANJE d.o.o. Zadar, OIB 14615710927</item>
    </izvorni_sadrzaj>
    <derivirana_varijabla naziv="DomainObject.Predmet.ProtuStrankaListFormatedWithAdressOIB_1">
      <item>AB NEKRETNINE I SAVJETOVANJE d.o.o. Zadar, OIB 14615710927</item>
    </derivirana_varijabla>
  </DomainObject.Predmet.ProtuStrankaListFormatedWithAdressOIB>
  <DomainObject.Predmet.ProtuStrankaListNazivFormated>
    <izvorni_sadrzaj>
      <item>AB NEKRETNINE I SAVJETOVANJE d.o.o. Zadar</item>
    </izvorni_sadrzaj>
    <derivirana_varijabla naziv="DomainObject.Predmet.ProtuStrankaListNazivFormated_1">
      <item>AB NEKRETNINE I SAVJETOVANJE d.o.o. Zadar</item>
    </derivirana_varijabla>
  </DomainObject.Predmet.ProtuStrankaListNazivFormated>
  <DomainObject.Predmet.ProtuStrankaListNazivFormatedOIB>
    <izvorni_sadrzaj>
      <item>AB NEKRETNINE I SAVJETOVANJE d.o.o. Zadar, OIB 14615710927</item>
    </izvorni_sadrzaj>
    <derivirana_varijabla naziv="DomainObject.Predmet.ProtuStrankaListNazivFormatedOIB_1">
      <item>AB NEKRETNINE I SAVJETOVANJE d.o.o. Zadar, OIB 14615710927</item>
    </derivirana_varijabla>
  </DomainObject.Predmet.ProtuStrankaListNazivFormatedOIB>
  <DomainObject.Predmet.OstaliListFormated>
    <izvorni_sadrzaj>
      <item>Ivanka Bosotina</item>
      <item>VOLKSBANK d.d.</item>
    </izvorni_sadrzaj>
    <derivirana_varijabla naziv="DomainObject.Predmet.OstaliListFormated_1">
      <item>Ivanka Bosotina</item>
      <item>VOLKSBANK d.d.</item>
    </derivirana_varijabla>
  </DomainObject.Predmet.OstaliListFormated>
  <DomainObject.Predmet.OstaliListFormatedOIB>
    <izvorni_sadrzaj>
      <item>Ivanka Bosotina, OIB 81654623800</item>
      <item>VOLKSBANK d.d.</item>
    </izvorni_sadrzaj>
    <derivirana_varijabla naziv="DomainObject.Predmet.OstaliListFormatedOIB_1">
      <item>Ivanka Bosotina, OIB 81654623800</item>
      <item>VOLKSBANK d.d.</item>
    </derivirana_varijabla>
  </DomainObject.Predmet.OstaliListFormatedOIB>
  <DomainObject.Predmet.OstaliListFormatedWithAdress>
    <izvorni_sadrzaj>
      <item>Ivanka Bosotina</item>
      <item>VOLKSBANK d.d., Varšavska 9, 10000 Zagreb</item>
    </izvorni_sadrzaj>
    <derivirana_varijabla naziv="DomainObject.Predmet.OstaliListFormatedWithAdress_1">
      <item>Ivanka Bosotina</item>
      <item>VOLKSBANK d.d., Varšavska 9, 10000 Zagreb</item>
    </derivirana_varijabla>
  </DomainObject.Predmet.OstaliListFormatedWithAdress>
  <DomainObject.Predmet.OstaliListFormatedWithAdressOIB>
    <izvorni_sadrzaj>
      <item>Ivanka Bosotina, OIB 81654623800</item>
      <item>VOLKSBANK d.d., Varšavska 9, 10000 Zagreb</item>
    </izvorni_sadrzaj>
    <derivirana_varijabla naziv="DomainObject.Predmet.OstaliListFormatedWithAdressOIB_1">
      <item>Ivanka Bosotina, OIB 81654623800</item>
      <item>VOLKSBANK d.d., Varšavska 9, 10000 Zagreb</item>
    </derivirana_varijabla>
  </DomainObject.Predmet.OstaliListFormatedWithAdressOIB>
  <DomainObject.Predmet.OstaliListNazivFormated>
    <izvorni_sadrzaj>
      <item>Ivanka Bosotina</item>
      <item>VOLKSBANK d.d.</item>
    </izvorni_sadrzaj>
    <derivirana_varijabla naziv="DomainObject.Predmet.OstaliListNazivFormated_1">
      <item>Ivanka Bosotina</item>
      <item>VOLKSBANK d.d.</item>
    </derivirana_varijabla>
  </DomainObject.Predmet.OstaliListNazivFormated>
  <DomainObject.Predmet.OstaliListNazivFormatedOIB>
    <izvorni_sadrzaj>
      <item>Ivanka Bosotina, OIB 81654623800</item>
      <item>VOLKSBANK d.d.</item>
    </izvorni_sadrzaj>
    <derivirana_varijabla naziv="DomainObject.Predmet.OstaliListNazivFormatedOIB_1">
      <item>Ivanka Bosotina, OIB 81654623800</item>
      <item>VOLKSBANK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U ZADRU i dr.</izvorni_sadrzaj>
    <derivirana_varijabla naziv="DomainObject.Predmet.StrankaIDrugi_1">ŽUPANIJSKO DRŽAVNO ODVJETNIŠTVO U ZADRU i dr.</derivirana_varijabla>
  </DomainObject.Predmet.StrankaIDrugi>
  <DomainObject.Predmet.ProtustrankaIDrugi>
    <izvorni_sadrzaj>AB NEKRETNINE I SAVJETOVANJE d.o.o. Zadar</izvorni_sadrzaj>
    <derivirana_varijabla naziv="DomainObject.Predmet.ProtustrankaIDrugi_1">AB NEKRETNINE I SAVJETOVANJE d.o.o. Zadar</derivirana_varijabla>
  </DomainObject.Predmet.ProtustrankaIDrugi>
  <DomainObject.Predmet.StrankaIDrugiAdressOIB>
    <izvorni_sadrzaj>ŽUPANIJSKO DRŽAVNO ODVJETNIŠTVO U ZADRU, OIB 17132768561 i dr.</izvorni_sadrzaj>
    <derivirana_varijabla naziv="DomainObject.Predmet.StrankaIDrugiAdressOIB_1">ŽUPANIJSKO DRŽAVNO ODVJETNIŠTVO U ZADRU, OIB 17132768561 i dr.</derivirana_varijabla>
  </DomainObject.Predmet.StrankaIDrugiAdressOIB>
  <DomainObject.Predmet.ProtustrankaIDrugiAdressOIB>
    <izvorni_sadrzaj>AB NEKRETNINE I SAVJETOVANJE d.o.o. Zadar, OIB 14615710927</izvorni_sadrzaj>
    <derivirana_varijabla naziv="DomainObject.Predmet.ProtustrankaIDrugiAdressOIB_1">AB NEKRETNINE I SAVJETOVANJE d.o.o. Zadar, OIB 14615710927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NEKRETNINE I SAVJETOVANJE d.o.o. Zadar</item>
      <item>ŽUPANIJSKO DRŽAVNO ODVJETNIŠTVO U ZADRU</item>
      <item>Ivanka Bosotina</item>
      <item>Sberbank d.d.</item>
      <item>VOLKSBANK d.d.</item>
    </izvorni_sadrzaj>
    <derivirana_varijabla naziv="DomainObject.Predmet.SudioniciListNaziv_1">
      <item>AB NEKRETNINE I SAVJETOVANJE d.o.o. Zadar</item>
      <item>ŽUPANIJSKO DRŽAVNO ODVJETNIŠTVO U ZADRU</item>
      <item>Ivanka Bosotina</item>
      <item>Sberbank d.d.</item>
      <item>VOLKSBANK d.d.</item>
    </derivirana_varijabla>
  </DomainObject.Predmet.SudioniciListNaziv>
  <DomainObject.Predmet.SudioniciListAdressOIB>
    <izvorni_sadrzaj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izvorni_sadrzaj>
    <derivirana_varijabla naziv="DomainObject.Predmet.SudioniciListAdressOIB_1"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14615710927</item>
      <item>, OIB 17132768561</item>
      <item>, OIB 81654623800</item>
      <item>, OIB 78427478595</item>
      <item>, OIB null</item>
    </izvorni_sadrzaj>
    <derivirana_varijabla naziv="DomainObject.Predmet.SudioniciListNazivOIB_1">
      <item>, OIB 14615710927</item>
      <item>, OIB 17132768561</item>
      <item>, OIB 81654623800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733</properties:Characters>
  <properties:Lines>42</properties:Lines>
  <properties:Paragraphs>19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2017-11-17T07:52:00Z</dcterms:created>
  <dc:creator>Ardena Bajlo</dc:creator>
  <cp:lastModifiedBy>Ardena Bajlo</cp:lastModifiedBy>
  <cp:lastPrinted>2017-09-29T08:57:00Z</cp:lastPrinted>
  <dcterms:modified xmlns:xsi="http://www.w3.org/2001/XMLSchema-instance" xsi:type="dcterms:W3CDTF">2017-11-22T10:43:00Z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