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11a0" w14:paraId="5c011a0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7B2949">
        <w:rPr>
          <w:sz w:val="22"/>
          <w:szCs w:val="22"/>
        </w:rPr>
        <w:t>33</w:t>
      </w:r>
      <w:r w:rsidR="003A600D">
        <w:rPr>
          <w:sz w:val="22"/>
          <w:szCs w:val="22"/>
        </w:rPr>
        <w:t>4</w:t>
      </w:r>
      <w:r w:rsidR="007B2949">
        <w:rPr>
          <w:sz w:val="22"/>
          <w:szCs w:val="22"/>
        </w:rPr>
        <w:t xml:space="preserve">/16-4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3A600D" w:rsidP="00595ED5" w:rsidR="00595ED5" w:rsidRPr="00B940F5">
      <w:pPr>
        <w:jc w:val="both"/>
      </w:pPr>
      <w:r w:rsidRPr="003A600D">
        <w:t>HIPERBOLA d.o.o. Osijek, Kapucinska Ulica 25, Osijek, MBS: 030015613, OIB: 68769499172,</w:t>
      </w:r>
      <w:r w:rsidR="003253EA">
        <w:t xml:space="preserve">  </w:t>
      </w:r>
      <w:r w:rsidR="009546E4" w:rsidRPr="00B940F5">
        <w:t xml:space="preserve">dana </w:t>
      </w:r>
      <w:r w:rsidR="003253EA">
        <w:t>4</w:t>
      </w:r>
      <w:r w:rsidR="009546E4" w:rsidRPr="00B940F5">
        <w:t>. srpnja 2016.</w:t>
      </w: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3253EA" w:rsidR="003253EA">
      <w:pPr>
        <w:pStyle w:val="Odlomakpopisa"/>
        <w:numPr>
          <w:ilvl w:val="0"/>
          <w:numId w:val="5"/>
        </w:numPr>
        <w:jc w:val="both"/>
      </w:pPr>
      <w:r w:rsidRPr="00172A2F">
        <w:rPr>
          <w:bCs/>
        </w:rPr>
        <w:t xml:space="preserve"> OTVARA SE stečajni postupak nad dužnikom</w:t>
      </w:r>
      <w:r w:rsidRPr="002342CC">
        <w:t xml:space="preserve"> </w:t>
      </w:r>
      <w:r w:rsidR="003A600D" w:rsidRPr="003A600D">
        <w:t>HIPERBOLA d.o.o. Osijek, Kapucinska Ulica 25, Osijek, MBS: 030015613, OIB: 68769499172</w:t>
      </w:r>
      <w:r w:rsidR="00172A2F">
        <w:t>.</w:t>
      </w:r>
    </w:p>
    <w:p w:rsidRDefault="00172A2F" w:rsidP="00172A2F" w:rsidR="00172A2F" w:rsidRPr="002342CC">
      <w:pPr>
        <w:pStyle w:val="Odlomakpopisa"/>
        <w:ind w:left="1500"/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 xml:space="preserve">Za stečajnog upravitelja imenuje se </w:t>
      </w:r>
      <w:r w:rsidR="005E7094">
        <w:t xml:space="preserve">Zvonko Tomljanović iz Našica, J. Runjanina 7, OIB 01559486405.              </w:t>
      </w:r>
      <w:r w:rsidR="00DF0F5B">
        <w:t xml:space="preserve">       </w:t>
      </w:r>
    </w:p>
    <w:p w:rsidRDefault="008C4A50" w:rsidP="008C4A50" w:rsidR="008C4A50" w:rsidRPr="002342CC">
      <w:pPr>
        <w:ind w:left="851"/>
        <w:jc w:val="both"/>
      </w:pPr>
    </w:p>
    <w:p w:rsidRDefault="008C4A50" w:rsidP="005E7094" w:rsidR="008C4A50">
      <w:pPr>
        <w:pStyle w:val="Odlomakpopisa"/>
        <w:numPr>
          <w:ilvl w:val="0"/>
          <w:numId w:val="5"/>
        </w:numPr>
        <w:jc w:val="both"/>
        <w:rPr>
          <w:bCs/>
        </w:rPr>
      </w:pPr>
      <w:r w:rsidRPr="00B940F5">
        <w:rPr>
          <w:bCs/>
        </w:rPr>
        <w:t xml:space="preserve">ZAKLJUČUJE SE stečajni postupak nad dužnikom </w:t>
      </w:r>
      <w:r w:rsidR="005E7094" w:rsidRPr="005E7094">
        <w:rPr>
          <w:bCs/>
        </w:rPr>
        <w:t>HIPERBOLA d.o.o. Osijek, Kapucinska Ulica 25, Osijek, M</w:t>
      </w:r>
      <w:r w:rsidR="005E7094">
        <w:rPr>
          <w:bCs/>
        </w:rPr>
        <w:t>BS: 030015613, OIB: 68769499172</w:t>
      </w:r>
      <w:r w:rsidR="00B940F5" w:rsidRPr="00B940F5">
        <w:rPr>
          <w:bCs/>
        </w:rPr>
        <w:t xml:space="preserve">. </w:t>
      </w:r>
    </w:p>
    <w:p w:rsidRDefault="00B940F5" w:rsidP="00B940F5" w:rsidR="00B940F5" w:rsidRPr="00B940F5">
      <w:pPr>
        <w:pStyle w:val="Odlomakpopisa"/>
        <w:rPr>
          <w:bCs/>
        </w:rPr>
      </w:pPr>
    </w:p>
    <w:p w:rsidRDefault="00B940F5" w:rsidP="00B940F5" w:rsidR="00B940F5" w:rsidRPr="00B940F5">
      <w:pPr>
        <w:pStyle w:val="Odlomakpopisa"/>
        <w:ind w:left="1500"/>
        <w:jc w:val="both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4165F9">
      <w:pPr>
        <w:jc w:val="both"/>
      </w:pPr>
      <w:r w:rsidRPr="002342CC">
        <w:t xml:space="preserve">             Financijska agencija Regionalni centar Osijek, Podružnica Osijek podnijela je dana </w:t>
      </w:r>
      <w:r w:rsidR="0059441B">
        <w:t xml:space="preserve">11. veljače </w:t>
      </w:r>
      <w:r w:rsidR="00DF3709" w:rsidRPr="008A200F">
        <w:t xml:space="preserve">2016. zaprimljenog kod ovog suda </w:t>
      </w:r>
      <w:r w:rsidR="0059441B">
        <w:t xml:space="preserve">12. veljače </w:t>
      </w:r>
      <w:r w:rsidR="00DF3709" w:rsidRPr="008A200F">
        <w:t>2016.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7864B4" w:rsidRPr="007864B4">
        <w:t>HIPERBOLA d.o.o. Osijek, Kapucinska Ulica 25, Osijek, M</w:t>
      </w:r>
      <w:r w:rsidR="007864B4">
        <w:t xml:space="preserve">BS: 030015613, OIB: 68769499172. </w:t>
      </w:r>
    </w:p>
    <w:p w:rsidRDefault="007864B4" w:rsidP="008C4A50" w:rsidR="007864B4" w:rsidRPr="002342CC">
      <w:pPr>
        <w:jc w:val="both"/>
        <w:rPr>
          <w:bCs/>
        </w:rPr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 w:rsidRPr="002342CC">
        <w:rPr>
          <w:bCs/>
        </w:rPr>
        <w:lastRenderedPageBreak/>
        <w:t>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CD76E8">
        <w:t xml:space="preserve">23. veljače </w:t>
      </w:r>
      <w:r w:rsidR="00BC3E82" w:rsidRPr="00A955C3">
        <w:t>2016</w:t>
      </w:r>
      <w:r w:rsidR="00BC3E82" w:rsidRPr="00F35E40"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8A200F">
        <w:t>St-</w:t>
      </w:r>
      <w:r w:rsidR="00CD76E8">
        <w:t>33</w:t>
      </w:r>
      <w:r w:rsidR="007864B4">
        <w:t>4</w:t>
      </w:r>
      <w:r w:rsidR="00CD76E8">
        <w:t xml:space="preserve">/16-3 </w:t>
      </w:r>
      <w:r w:rsidR="008A200F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8A200F">
      <w:pPr>
        <w:pStyle w:val="Tijeloteksta"/>
        <w:jc w:val="center"/>
      </w:pPr>
      <w:r w:rsidRPr="008A200F">
        <w:t>U Osijeku</w:t>
      </w:r>
      <w:r w:rsidR="008A200F" w:rsidRPr="008A200F">
        <w:t xml:space="preserve">, </w:t>
      </w:r>
      <w:r w:rsidRPr="008A200F">
        <w:t xml:space="preserve"> </w:t>
      </w:r>
      <w:r w:rsidR="004165F9">
        <w:t>4</w:t>
      </w:r>
      <w:r w:rsidR="008A200F" w:rsidRPr="008A200F">
        <w:t>. srpnja</w:t>
      </w:r>
      <w:r w:rsidR="00595ED5" w:rsidRPr="008A200F">
        <w:t xml:space="preserve"> 2016.                       </w:t>
      </w:r>
    </w:p>
    <w:p w:rsidRDefault="008C4A50" w:rsidP="008C4A50" w:rsidR="008C4A50">
      <w:pPr>
        <w:pStyle w:val="Tijeloteksta"/>
        <w:jc w:val="center"/>
      </w:pPr>
    </w:p>
    <w:p w:rsidRDefault="00307449" w:rsidP="00307449" w:rsidR="0030744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07449" w:rsidP="00307449" w:rsidR="0030744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  <w:r>
        <w:t>UPUTA O PRAVNOM LIJEKU:</w:t>
      </w:r>
    </w:p>
    <w:p w:rsidRDefault="00307449" w:rsidP="00307449" w:rsidR="00307449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  <w:r>
        <w:t>DNA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K 10.09.</w:t>
      </w:r>
    </w:p>
    <w:p w:rsidRDefault="00317C51" w:rsidP="00317C51" w:rsidR="00317C51">
      <w:pPr>
        <w:ind w:left="5580"/>
        <w:jc w:val="center"/>
      </w:pPr>
    </w:p>
    <w:p w:rsidRDefault="00317C51" w:rsidP="00317C51" w:rsidR="00317C51">
      <w:pPr>
        <w:ind w:left="5580"/>
        <w:jc w:val="center"/>
      </w:pPr>
    </w:p>
    <w:p w:rsidRDefault="003667C4" w:rsidP="008C4A50" w:rsidR="003667C4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DBC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St-33</w:t>
    </w:r>
    <w:r w:rsidR="007864B4">
      <w:rPr>
        <w:sz w:val="22"/>
        <w:szCs w:val="22"/>
      </w:rPr>
      <w:t>4</w:t>
    </w:r>
    <w:r w:rsidR="00CD76E8">
      <w:rPr>
        <w:sz w:val="22"/>
        <w:szCs w:val="22"/>
      </w:rPr>
      <w:t xml:space="preserve">/16-4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72A2F"/>
    <w:rsid w:val="00180465"/>
    <w:rsid w:val="00215DA9"/>
    <w:rsid w:val="00230A4C"/>
    <w:rsid w:val="002342CC"/>
    <w:rsid w:val="0023770D"/>
    <w:rsid w:val="002411A8"/>
    <w:rsid w:val="0024241D"/>
    <w:rsid w:val="00277679"/>
    <w:rsid w:val="00307449"/>
    <w:rsid w:val="00317C51"/>
    <w:rsid w:val="00320F3B"/>
    <w:rsid w:val="003253EA"/>
    <w:rsid w:val="0033604D"/>
    <w:rsid w:val="00344D0B"/>
    <w:rsid w:val="00350075"/>
    <w:rsid w:val="003660B7"/>
    <w:rsid w:val="003667C4"/>
    <w:rsid w:val="003A600D"/>
    <w:rsid w:val="003B6C7C"/>
    <w:rsid w:val="003C7EC0"/>
    <w:rsid w:val="003D08B4"/>
    <w:rsid w:val="003F03B2"/>
    <w:rsid w:val="004165F9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5E7094"/>
    <w:rsid w:val="00617B3C"/>
    <w:rsid w:val="00634A00"/>
    <w:rsid w:val="00642B53"/>
    <w:rsid w:val="006D244D"/>
    <w:rsid w:val="006D2CFB"/>
    <w:rsid w:val="0071192E"/>
    <w:rsid w:val="007305A3"/>
    <w:rsid w:val="00751321"/>
    <w:rsid w:val="00782E35"/>
    <w:rsid w:val="007864B4"/>
    <w:rsid w:val="007A4B35"/>
    <w:rsid w:val="007B19D5"/>
    <w:rsid w:val="007B2949"/>
    <w:rsid w:val="007C0B45"/>
    <w:rsid w:val="007E7F9D"/>
    <w:rsid w:val="007F179D"/>
    <w:rsid w:val="007F7404"/>
    <w:rsid w:val="00811407"/>
    <w:rsid w:val="008151B4"/>
    <w:rsid w:val="008A200F"/>
    <w:rsid w:val="008C4A50"/>
    <w:rsid w:val="009202C9"/>
    <w:rsid w:val="00926AFE"/>
    <w:rsid w:val="009546E4"/>
    <w:rsid w:val="009776BC"/>
    <w:rsid w:val="009865D2"/>
    <w:rsid w:val="009B409D"/>
    <w:rsid w:val="009D42F4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4422B"/>
    <w:rsid w:val="00C76909"/>
    <w:rsid w:val="00CA7DA3"/>
    <w:rsid w:val="00CD017A"/>
    <w:rsid w:val="00CD76E8"/>
    <w:rsid w:val="00D20DBC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1C65"/>
    <w:rsid w:val="00EB5CAB"/>
    <w:rsid w:val="00EE665E"/>
    <w:rsid w:val="00EF7284"/>
    <w:rsid w:val="00EF770D"/>
    <w:rsid w:val="00F0353E"/>
    <w:rsid w:val="00F2091F"/>
    <w:rsid w:val="00F35E40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0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0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HIPERBOLA društvo s ograničenom odgovornošću za građevinarstvo, proizvodnju i trgovinu, Osijek</izvorni_sadrzaj>
    <derivirana_varijabla naziv="DomainObject.Predmet.ProtustrankaFormated_1">  HIPERBOLA društvo s ograničenom odgovornošću za građevinarstvo, proizvodnju i trgovinu, Osijek</derivirana_varijabla>
  </DomainObject.Predmet.ProtustrankaFormated>
  <DomainObject.Predmet.ProtustrankaFormatedOIB>
    <izvorni_sadrzaj>  HIPERBOLA društvo s ograničenom odgovornošću za građevinarstvo, proizvodnju i trgovinu, Osijek, OIB 68769499172</izvorni_sadrzaj>
    <derivirana_varijabla naziv="DomainObject.Predmet.ProtustrankaFormatedOIB_1">  HIPERBOLA društvo s ograničenom odgovornošću za građevinarstvo, proizvodnju i trgovinu, Osijek, OIB 68769499172</derivirana_varijabla>
  </DomainObject.Predmet.ProtustrankaFormatedOIB>
  <DomainObject.Predmet.ProtustrankaFormatedWithAdress>
    <izvorni_sadrzaj> HIPERBOLA društvo s ograničenom odgovornošću za građevinarstvo, proizvodnju i trgovinu, Osijek, Kapucinska Ulica 25, 31000 Osijek</izvorni_sadrzaj>
    <derivirana_varijabla naziv="DomainObject.Predmet.ProtustrankaFormatedWithAdress_1"> HIPERBOLA društvo s ograničenom odgovornošću za građevinarstvo, proizvodnju i trgovinu, Osijek, Kapucinska Ulica 25, 31000 Osijek</derivirana_varijabla>
  </DomainObject.Predmet.ProtustrankaFormatedWithAdress>
  <DomainObject.Predmet.ProtustrankaFormatedWithAdressOIB>
    <izvorni_sadrzaj> HIPERBOLA društvo s ograničenom odgovornošću za građevinarstvo, proizvodnju i trgovinu, Osijek, OIB 68769499172, Kapucinska Ulica 25, 31000 Osijek</izvorni_sadrzaj>
    <derivirana_varijabla naziv="DomainObject.Predmet.ProtustrankaFormatedWithAdressOIB_1"> HIPERBOLA društvo s ograničenom odgovornošću za građevinarstvo, proizvodnju i trgovinu, Osijek, OIB 68769499172, Kapucinska Ulica 25, 31000 Osijek</derivirana_varijabla>
  </DomainObject.Predmet.ProtustrankaFormatedWithAdressOIB>
  <DomainObject.Predmet.ProtustrankaWithAdress>
    <izvorni_sadrzaj>HIPERBOLA društvo s ograničenom odgovornošću za građevinarstvo, proizvodnju i trgovinu, Osijek Kapucinska Ulica 25, 31000 Osijek</izvorni_sadrzaj>
    <derivirana_varijabla naziv="DomainObject.Predmet.ProtustrankaWithAdress_1">HIPERBOLA društvo s ograničenom odgovornošću za građevinarstvo, proizvodnju i trgovinu, Osijek Kapucinska Ulica 25, 31000 Osijek</derivirana_varijabla>
  </DomainObject.Predmet.ProtustrankaWithAdress>
  <DomainObject.Predmet.ProtustrankaWithAdressOIB>
    <izvorni_sadrzaj>HIPERBOLA društvo s ograničenom odgovornošću za građevinarstvo, proizvodnju i trgovinu, Osijek, OIB 68769499172, Kapucinska Ulica 25, 31000 Osijek</izvorni_sadrzaj>
    <derivirana_varijabla naziv="DomainObject.Predmet.ProtustrankaWithAdressOIB_1">HIPERBOLA društvo s ograničenom odgovornošću za građevinarstvo, proizvodnju i trgovinu, Osijek, OIB 68769499172, Kapucinska Ulica 25, 31000 Osijek</derivirana_varijabla>
  </DomainObject.Predmet.ProtustrankaWithAdressOIB>
  <DomainObject.Predmet.ProtustrankaNazivFormated>
    <izvorni_sadrzaj>HIPERBOLA društvo s ograničenom odgovornošću za građevinarstvo, proizvodnju i trgovinu, Osijek</izvorni_sadrzaj>
    <derivirana_varijabla naziv="DomainObject.Predmet.ProtustrankaNazivFormated_1">HIPERBOLA društvo s ograničenom odgovornošću za građevinarstvo, proizvodnju i trgovinu, Osijek</derivirana_varijabla>
  </DomainObject.Predmet.ProtustrankaNazivFormated>
  <DomainObject.Predmet.ProtustrankaNazivFormatedOIB>
    <izvorni_sadrzaj>HIPERBOLA društvo s ograničenom odgovornošću za građevinarstvo, proizvodnju i trgovinu, Osijek, OIB 68769499172</izvorni_sadrzaj>
    <derivirana_varijabla naziv="DomainObject.Predmet.ProtustrankaNazivFormatedOIB_1">HIPERBOLA društvo s ograničenom odgovornošću za građevinarstvo, proizvodnju i trgovinu, Osijek, OIB 68769499172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HIPERBOLA društvo s ograničenom odgovornošću za građevinarstvo, proizvodnju i trgovinu, Osijek</item>
    </izvorni_sadrzaj>
    <derivirana_varijabla naziv="DomainObject.Predmet.ProtuStrankaListFormated_1">
      <item>HIPERBOLA društvo s ograničenom odgovornošću za građevinarstvo, proizvodnju i trgovinu, Osijek</item>
    </derivirana_varijabla>
  </DomainObject.Predmet.ProtuStrankaListFormated>
  <DomainObject.Predmet.ProtuStrankaListFormatedOIB>
    <izvorni_sadrzaj>
      <item>HIPERBOLA društvo s ograničenom odgovornošću za građevinarstvo, proizvodnju i trgovinu, Osijek, OIB 68769499172</item>
    </izvorni_sadrzaj>
    <derivirana_varijabla naziv="DomainObject.Predmet.ProtuStrankaListFormatedOIB_1">
      <item>HIPERBOLA društvo s ograničenom odgovornošću za građevinarstvo, proizvodnju i trgovinu, Osijek, OIB 68769499172</item>
    </derivirana_varijabla>
  </DomainObject.Predmet.ProtuStrankaListFormatedOIB>
  <DomainObject.Predmet.ProtuStrankaListFormatedWithAdress>
    <izvorni_sadrzaj>
      <item>HIPERBOLA društvo s ograničenom odgovornošću za građevinarstvo, proizvodnju i trgovinu, Osijek, Kapucinska Ulica 25, 31000 Osijek</item>
    </izvorni_sadrzaj>
    <derivirana_varijabla naziv="DomainObject.Predmet.ProtuStrankaListFormatedWithAdress_1">
      <item>HIPERBOLA društvo s ograničenom odgovornošću za građevinarstvo, proizvodnju i trgovinu, Osijek, Kapucinska Ulica 25, 31000 Osijek</item>
    </derivirana_varijabla>
  </DomainObject.Predmet.ProtuStrankaListFormatedWithAdress>
  <DomainObject.Predmet.ProtuStrankaListFormatedWithAdressOIB>
    <izvorni_sadrzaj>
      <item>HIPERBOLA društvo s ograničenom odgovornošću za građevinarstvo, proizvodnju i trgovinu, Osijek, OIB 68769499172, Kapucinska Ulica 25, 31000 Osijek</item>
    </izvorni_sadrzaj>
    <derivirana_varijabla naziv="DomainObject.Predmet.ProtuStrankaListFormatedWithAdressOIB_1">
      <item>HIPERBOLA društvo s ograničenom odgovornošću za građevinarstvo, proizvodnju i trgovinu, Osijek, OIB 68769499172, Kapucinska Ulica 25, 31000 Osijek</item>
    </derivirana_varijabla>
  </DomainObject.Predmet.ProtuStrankaListFormatedWithAdressOIB>
  <DomainObject.Predmet.ProtuStrankaListNazivFormated>
    <izvorni_sadrzaj>
      <item>HIPERBOLA društvo s ograničenom odgovornošću za građevinarstvo, proizvodnju i trgovinu, Osijek</item>
    </izvorni_sadrzaj>
    <derivirana_varijabla naziv="DomainObject.Predmet.ProtuStrankaListNazivFormated_1">
      <item>HIPERBOLA društvo s ograničenom odgovornošću za građevinarstvo, proizvodnju i trgovinu, Osijek</item>
    </derivirana_varijabla>
  </DomainObject.Predmet.ProtuStrankaListNazivFormated>
  <DomainObject.Predmet.ProtuStrankaListNazivFormatedOIB>
    <izvorni_sadrzaj>
      <item>HIPERBOLA društvo s ograničenom odgovornošću za građevinarstvo, proizvodnju i trgovinu, Osijek, OIB 68769499172</item>
    </izvorni_sadrzaj>
    <derivirana_varijabla naziv="DomainObject.Predmet.ProtuStrankaListNazivFormatedOIB_1">
      <item>HIPERBOLA društvo s ograničenom odgovornošću za građevinarstvo, proizvodnju i trgovinu, Osijek, OIB 68769499172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HIPERBOLA društvo s ograničenom odgovornošću za građevinarstvo, proizvodnju i trgovinu, Osijek</izvorni_sadrzaj>
    <derivirana_varijabla naziv="DomainObject.Predmet.ProtustrankaIDrugi_1">HIPERBOLA društvo s ograničenom odgovornošću za građevinarstvo, proizvodnju i trgovinu, Osijek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HIPERBOLA društvo s ograničenom odgovornošću za građevinarstvo, proizvodnju i trgovinu, Osijek, OIB 68769499172, Kapucinska Ulica 25, 31000 Osijek</izvorni_sadrzaj>
    <derivirana_varijabla naziv="DomainObject.Predmet.ProtustrankaIDrugiAdressOIB_1">HIPERBOLA društvo s ograničenom odgovornošću za građevinarstvo, proizvodnju i trgovinu, Osijek, OIB 68769499172, Kapucinska Ulica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HIPERBOLA društvo s ograničenom odgovornošću za građevinarstvo, proizvodnju i trgovinu, Osijek</item>
    </izvorni_sadrzaj>
    <derivirana_varijabla naziv="DomainObject.Predmet.SudioniciListNaziv_1">
      <item>FINA RC OSIJEK</item>
      <item>HIPERBOLA društvo s ograničenom odgovornošću za građevinarstvo, proizvodnju i trgovinu, Osijek</item>
    </derivirana_varijabla>
  </DomainObject.Predmet.SudioniciListNaziv>
  <DomainObject.Predmet.SudioniciListAdressOIB>
    <izvorni_sadrzaj>
      <item>FINA RC OSIJEK, OIB 85821130368, L. JEGERA 3,31000 Osijek</item>
      <item>HIPERBOLA društvo s ograničenom odgovornošću za građevinarstvo, proizvodnju i trgovinu, Osijek, OIB 68769499172, Kapucinska Ulica 25,31000 Osijek</item>
    </izvorni_sadrzaj>
    <derivirana_varijabla naziv="DomainObject.Predmet.SudioniciListAdressOIB_1">
      <item>FINA RC OSIJEK, OIB 85821130368, L. JEGERA 3,31000 Osijek</item>
      <item>HIPERBOLA društvo s ograničenom odgovornošću za građevinarstvo, proizvodnju i trgovinu, Osijek, OIB 68769499172, Kapucinska Ulica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68769499172</item>
    </izvorni_sadrzaj>
    <derivirana_varijabla naziv="DomainObject.Predmet.SudioniciListNazivOIB_1">
      <item>, OIB 85821130368</item>
      <item>, OIB 68769499172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3EB12-5760-4777-85C1-41406A326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2626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2016-07-04T07:51:00Z</dcterms:created>
  <dc:creator>wsadmin</dc:creator>
  <cp:lastModifiedBy>Sanja Ban</cp:lastModifiedBy>
  <cp:lastPrinted>2016-07-04T07:52:00Z</cp:lastPrinted>
  <dcterms:modified xmlns:xsi="http://www.w3.org/2001/XMLSchema-instance" xsi:type="dcterms:W3CDTF">2016-07-04T07:54:00Z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