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9fe4" w14:paraId="2e49fe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441437">
        <w:t>2</w:t>
      </w:r>
      <w:r w:rsidR="006C47A0">
        <w:t>443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812B8" w:rsidP="00780919" w:rsidR="00DE0AD2">
      <w:pPr>
        <w:jc w:val="both"/>
      </w:pPr>
      <w:r w:rsidRPr="00D812B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749CB" w:rsidRPr="007749CB">
        <w:t xml:space="preserve"> ME-GO d.o.o., OIB: 289125078</w:t>
      </w:r>
      <w:r w:rsidR="007749CB">
        <w:t xml:space="preserve">24, Zagreb, I. Kršnjavog 23,  </w:t>
      </w:r>
      <w:r w:rsidR="008339AF">
        <w:t>20</w:t>
      </w:r>
      <w:r w:rsidR="004E1A58">
        <w:t xml:space="preserve">. </w:t>
      </w:r>
      <w:r w:rsidR="00593BA7">
        <w:t>studenog 2017.</w:t>
      </w:r>
      <w:r w:rsidR="00F42D40">
        <w:tab/>
      </w:r>
    </w:p>
    <w:p w:rsidRDefault="007749CB" w:rsidP="00780919" w:rsidR="007749CB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749CB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7749CB" w:rsidRPr="007749CB">
        <w:t>ME-GO d.o.o., OIB: 289125</w:t>
      </w:r>
      <w:r w:rsidR="007749CB">
        <w:t>07824, Zagreb, I. Kršnjavog 23.</w:t>
      </w:r>
    </w:p>
    <w:p w:rsidRDefault="007749CB" w:rsidP="00BE19F1" w:rsidR="00CE06DA">
      <w:pPr>
        <w:jc w:val="both"/>
      </w:pPr>
      <w:r w:rsidRPr="007749CB">
        <w:t xml:space="preserve">   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4E1A58">
        <w:t xml:space="preserve">dana </w:t>
      </w:r>
      <w:r w:rsidR="008339AF">
        <w:t>20</w:t>
      </w:r>
      <w:r w:rsidR="004E1A58">
        <w:t xml:space="preserve">. studenog 2017. u </w:t>
      </w:r>
      <w:r w:rsidR="008339AF">
        <w:t>14</w:t>
      </w:r>
      <w:r w:rsidR="004E1A58">
        <w:t xml:space="preserve">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580291">
        <w:t xml:space="preserve">Miljenko Marinić </w:t>
      </w:r>
      <w:r w:rsidR="007166B8">
        <w:t xml:space="preserve">OIB: </w:t>
      </w:r>
      <w:r w:rsidR="00580291">
        <w:t xml:space="preserve">34668485052 </w:t>
      </w:r>
      <w:r w:rsidR="007166B8">
        <w:t xml:space="preserve">iz Zagreba, </w:t>
      </w:r>
      <w:r w:rsidR="00580291">
        <w:t>Lopudska 1.</w:t>
      </w:r>
    </w:p>
    <w:p w:rsidRDefault="00833A14" w:rsidP="00833A14" w:rsidR="00833A14">
      <w:pPr>
        <w:jc w:val="both"/>
      </w:pPr>
    </w:p>
    <w:p w:rsidRDefault="00DB441F" w:rsidP="00152F9B" w:rsidR="00BC1708">
      <w:pPr>
        <w:jc w:val="both"/>
      </w:pPr>
      <w:r>
        <w:t>III. Zaključuje se stečajni postupak nad dužnikom</w:t>
      </w:r>
      <w:r w:rsidR="00580291">
        <w:t xml:space="preserve"> </w:t>
      </w:r>
      <w:r w:rsidR="00580291" w:rsidRPr="00580291">
        <w:t>ME-GO d.o.o., OIB: 289125</w:t>
      </w:r>
      <w:r w:rsidR="00580291">
        <w:t>07824, Zagreb, I. Kršnjavog 23.</w:t>
      </w:r>
    </w:p>
    <w:p w:rsidRDefault="00CE06DA" w:rsidP="00152F9B" w:rsidR="00CE06DA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CE06DA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80291">
        <w:t xml:space="preserve"> </w:t>
      </w:r>
      <w:r w:rsidR="00580291" w:rsidRPr="00580291">
        <w:t>ME-GO d.o.o., OIB: 289125078</w:t>
      </w:r>
      <w:r w:rsidR="00580291">
        <w:t>24, Zagreb, I. Kršnjavog 23.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33D4D">
        <w:t>516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433D4D">
        <w:t xml:space="preserve">60.525,94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303C10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C67B2" w:rsidP="001602A5" w:rsidR="00DB441F">
      <w:pPr>
        <w:jc w:val="both"/>
      </w:pPr>
      <w:r>
        <w:t>12. listopad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A21B3C">
        <w:t xml:space="preserve"> </w:t>
      </w:r>
      <w:r w:rsidR="00A21B3C" w:rsidRPr="00A21B3C">
        <w:t>12. listopada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A21B3C" w:rsidRPr="00A21B3C">
        <w:t>12. listopada 2017</w:t>
      </w:r>
      <w:r w:rsidR="005B2B8E" w:rsidRPr="005B2B8E">
        <w:t>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A21B3C">
        <w:t xml:space="preserve"> </w:t>
      </w:r>
      <w:r w:rsidR="003741BF">
        <w:t>20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6F48DA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6F48DA" w:rsidP="004F5146" w:rsidR="006F48DA">
      <w:pPr>
        <w:jc w:val="right"/>
      </w:pPr>
      <w:r>
        <w:t>za točnost otpravka-ovlašteni službenik</w:t>
      </w:r>
    </w:p>
    <w:p w:rsidRDefault="006F48DA" w:rsidP="004F5146" w:rsidR="006F48DA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F48DA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433D4D">
          <w:t>443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C67B2"/>
    <w:rsid w:val="001D36E4"/>
    <w:rsid w:val="001E6E4D"/>
    <w:rsid w:val="00213EA4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3C10"/>
    <w:rsid w:val="00321343"/>
    <w:rsid w:val="003338B7"/>
    <w:rsid w:val="003402B9"/>
    <w:rsid w:val="00347CA4"/>
    <w:rsid w:val="00351508"/>
    <w:rsid w:val="003616B8"/>
    <w:rsid w:val="00362F59"/>
    <w:rsid w:val="00363447"/>
    <w:rsid w:val="003741BF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1793"/>
    <w:rsid w:val="004D34E6"/>
    <w:rsid w:val="004D3BF3"/>
    <w:rsid w:val="004D67B3"/>
    <w:rsid w:val="004E1A58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47A0"/>
    <w:rsid w:val="006C5196"/>
    <w:rsid w:val="006F320D"/>
    <w:rsid w:val="006F3529"/>
    <w:rsid w:val="006F48DA"/>
    <w:rsid w:val="00704D10"/>
    <w:rsid w:val="00705E40"/>
    <w:rsid w:val="007166B8"/>
    <w:rsid w:val="00726A2E"/>
    <w:rsid w:val="00756908"/>
    <w:rsid w:val="00761A73"/>
    <w:rsid w:val="007717BA"/>
    <w:rsid w:val="00773335"/>
    <w:rsid w:val="007749CB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9AF"/>
    <w:rsid w:val="00833A14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St-2443/2016</izvorni_sadrzaj>
    <derivirana_varijabla naziv="DomainObject.Predmet.OznakaBroj_1">St-2443/2016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ME-GO d.o.o. za usluge zastupanog po punomoćniku Melanie Mary Tvrdinić; Goran Tvrdinić</izvorni_sadrzaj>
    <derivirana_varijabla naziv="DomainObject.Predmet.ProtustrankaFormated_1">  ME-GO d.o.o. za usluge zastupanog po punomoćniku Melanie Mary Tvrdinić; Goran Tvrdinić</derivirana_varijabla>
  </DomainObject.Predmet.ProtustrankaFormated>
  <DomainObject.Predmet.ProtustrankaFormatedOIB>
    <izvorni_sadrzaj>  ME-GO d.o.o. za usluge, OIB 28912507824 zastupanog po punomoćniku Melanie Mary Tvrdinić; Goran Tvrdinić</izvorni_sadrzaj>
    <derivirana_varijabla naziv="DomainObject.Predmet.ProtustrankaFormatedOIB_1">  ME-GO d.o.o. za usluge, OIB 28912507824 zastupanog po punomoćniku Melanie Mary Tvrdinić; Goran Tvrdinić</derivirana_varijabla>
  </DomainObject.Predmet.ProtustrankaFormatedOIB>
  <DomainObject.Predmet.ProtustrankaFormatedWithAdress>
    <izvorni_sadrzaj> ME-GO d.o.o. za usluge, I. Kršnjavog 23, 10000 Zagreb zastupanog po punomoćniku Melanie Mary Tvrdinić; Goran Tvrdinić</izvorni_sadrzaj>
    <derivirana_varijabla naziv="DomainObject.Predmet.ProtustrankaFormatedWithAdress_1"> ME-GO d.o.o. za usluge, I. Kršnjavog 23, 10000 Zagreb zastupanog po punomoćniku Melanie Mary Tvrdinić; Goran Tvrdinić</derivirana_varijabla>
  </DomainObject.Predmet.ProtustrankaFormatedWithAdress>
  <DomainObject.Predmet.ProtustrankaFormatedWithAdressOIB>
    <izvorni_sadrzaj> ME-GO d.o.o. za usluge, OIB 28912507824, I. Kršnjavog 23, 10000 Zagreb zastupanog po punomoćniku Melanie Mary Tvrdinić; Goran Tvrdinić</izvorni_sadrzaj>
    <derivirana_varijabla naziv="DomainObject.Predmet.ProtustrankaFormatedWithAdressOIB_1"> ME-GO d.o.o. za usluge, OIB 28912507824, I. Kršnjavog 23, 10000 Zagreb zastupanog po punomoćniku Melanie Mary Tvrdinić; Goran Tvrdinić</derivirana_varijabla>
  </DomainObject.Predmet.ProtustrankaFormatedWithAdressOIB>
  <DomainObject.Predmet.ProtustrankaWithAdress>
    <izvorni_sadrzaj>ME-GO d.o.o. za usluge I. Kršnjavog 23, 10000 Zagreb</izvorni_sadrzaj>
    <derivirana_varijabla naziv="DomainObject.Predmet.ProtustrankaWithAdress_1">ME-GO d.o.o. za usluge I. Kršnjavog 23, 10000 Zagreb</derivirana_varijabla>
  </DomainObject.Predmet.ProtustrankaWithAdress>
  <DomainObject.Predmet.ProtustrankaWithAdressOIB>
    <izvorni_sadrzaj>ME-GO d.o.o. za usluge, OIB 28912507824, I. Kršnjavog 23, 10000 Zagreb</izvorni_sadrzaj>
    <derivirana_varijabla naziv="DomainObject.Predmet.ProtustrankaWithAdressOIB_1">ME-GO d.o.o. za usluge, OIB 28912507824, I. Kršnjavog 23, 10000 Zagreb</derivirana_varijabla>
  </DomainObject.Predmet.ProtustrankaWithAdressOIB>
  <DomainObject.Predmet.ProtustrankaNazivFormated>
    <izvorni_sadrzaj>ME-GO d.o.o. za usluge</izvorni_sadrzaj>
    <derivirana_varijabla naziv="DomainObject.Predmet.ProtustrankaNazivFormated_1">ME-GO d.o.o. za usluge</derivirana_varijabla>
  </DomainObject.Predmet.ProtustrankaNazivFormated>
  <DomainObject.Predmet.ProtustrankaNazivFormatedOIB>
    <izvorni_sadrzaj>ME-GO d.o.o. za usluge, OIB 28912507824</izvorni_sadrzaj>
    <derivirana_varijabla naziv="DomainObject.Predmet.ProtustrankaNazivFormatedOIB_1">ME-GO d.o.o. za usluge, OIB 28912507824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Melanie Mary Tvrdinić; Goran Tvrdinić</izvorni_sadrzaj>
    <derivirana_varijabla naziv="DomainObject.Predmet.StrankaFormated_1">  FINA Regionalni centar Zagreb; Melanie Mary Tvrdinić; Goran Tvrdinić</derivirana_varijabla>
  </DomainObject.Predmet.StrankaFormated>
  <DomainObject.Predmet.StrankaFormatedOIB>
    <izvorni_sadrzaj>  FINA Regionalni centar Zagreb, OIB 85821130368; Melanie Mary Tvrdinić, OIB 59693940640; Goran Tvrdinić, OIB 71540247097</izvorni_sadrzaj>
    <derivirana_varijabla naziv="DomainObject.Predmet.StrankaFormatedOIB_1">  FINA Regionalni centar Zagreb, OIB 85821130368; Melanie Mary Tvrdinić, OIB 59693940640; Goran Tvrdinić, OIB 71540247097</derivirana_varijabla>
  </DomainObject.Predmet.StrankaFormatedOIB>
  <DomainObject.Predmet.StrankaFormatedWithAdress>
    <izvorni_sadrzaj> FINA Regionalni centar Zagreb, Trg svibanjskih žrtava 1995. 1, 10000 Zagreb; Melanie Mary Tvrdinić, Izidora Kršnjavoga 23, 10000 Zagreb; Goran Tvrdinić, Ulica Izidora Kršnjavoga 23, 10000 Zagreb</izvorni_sadrzaj>
    <derivirana_varijabla naziv="DomainObject.Predmet.StrankaFormatedWithAdress_1"> FINA Regionalni centar Zagreb, Trg svibanjskih žrtava 1995. 1, 10000 Zagreb; Melanie Mary Tvrdinić, Izidora Kršnjavoga 23, 10000 Zagreb; Goran Tvrdinić, Ulica Izidora Kršnjavoga 23, 10000 Zagreb</derivirana_varijabla>
  </DomainObject.Predmet.StrankaFormatedWithAdress>
  <DomainObject.Predmet.StrankaFormatedWithAdressOIB>
    <izvorni_sadrzaj> FINA Regionalni centar Zagreb, OIB 85821130368, Trg svibanjskih žrtava 1995. 1, 10000 Zagreb; Melanie Mary Tvrdinić, OIB 59693940640, Izidora Kršnjavoga 23, 10000 Zagreb; Goran Tvrdinić, OIB 71540247097, Ulica Izidora Kršnjavoga 23, 10000 Zagreb</izvorni_sadrzaj>
    <derivirana_varijabla naziv="DomainObject.Predmet.StrankaFormatedWithAdressOIB_1"> FINA Regionalni centar Zagreb, OIB 85821130368, Trg svibanjskih žrtava 1995. 1, 10000 Zagreb; Melanie Mary Tvrdinić, OIB 59693940640, Izidora Kršnjavoga 23, 10000 Zagreb; Goran Tvrdinić, OIB 71540247097, Ulica Izidora Kršnjavoga 23, 10000 Zagreb</derivirana_varijabla>
  </DomainObject.Predmet.StrankaFormatedWithAdressOIB>
  <DomainObject.Predmet.StrankaWithAdress>
    <izvorni_sadrzaj>FINA Regionalni centar Zagreb Trg svibanjskih žrtava 1995. 1,10000 Zagreb,Melanie Mary Tvrdinić Izidora Kršnjavoga 23,10000 Zagreb,Goran Tvrdinić Ulica Izidora Kršnjavoga 23,10000 Zagreb</izvorni_sadrzaj>
    <derivirana_varijabla naziv="DomainObject.Predmet.StrankaWithAdress_1">FINA Regionalni centar Zagreb Trg svibanjskih žrtava 1995. 1,10000 Zagreb,Melanie Mary Tvrdinić Izidora Kršnjavoga 23,10000 Zagreb,Goran Tvrdinić Ulica Izidora Kršnjavoga 23,10000 Zagreb</derivirana_varijabla>
  </DomainObject.Predmet.StrankaWithAdress>
  <DomainObject.Predmet.StrankaWithAdressOIB>
    <izvorni_sadrzaj>FINA Regionalni centar Zagreb, OIB 85821130368, Trg svibanjskih žrtava 1995. 1,10000 Zagreb,Melanie Mary Tvrdinić, OIB 59693940640, Izidora Kršnjavoga 23,10000 Zagreb,Goran Tvrdinić, OIB 71540247097, Ulica Izidora Kršnjavoga 23,10000 Zagreb</izvorni_sadrzaj>
    <derivirana_varijabla naziv="DomainObject.Predmet.StrankaWithAdressOIB_1">FINA Regionalni centar Zagreb, OIB 85821130368, Trg svibanjskih žrtava 1995. 1,10000 Zagreb,Melanie Mary Tvrdinić, OIB 59693940640, Izidora Kršnjavoga 23,10000 Zagreb,Goran Tvrdinić, OIB 71540247097, Ulica Izidora Kršnjavoga 23,10000 Zagreb</derivirana_varijabla>
  </DomainObject.Predmet.StrankaWithAdressOIB>
  <DomainObject.Predmet.StrankaNazivFormated>
    <izvorni_sadrzaj>FINA Regionalni centar Zagreb,Melanie Mary Tvrdinić,Goran Tvrdinić</izvorni_sadrzaj>
    <derivirana_varijabla naziv="DomainObject.Predmet.StrankaNazivFormated_1">FINA Regionalni centar Zagreb,Melanie Mary Tvrdinić,Goran Tvrdinić</derivirana_varijabla>
  </DomainObject.Predmet.StrankaNazivFormated>
  <DomainObject.Predmet.StrankaNazivFormatedOIB>
    <izvorni_sadrzaj>FINA Regionalni centar Zagreb, OIB 85821130368,Melanie Mary Tvrdinić, OIB 59693940640,Goran Tvrdinić, OIB 71540247097</izvorni_sadrzaj>
    <derivirana_varijabla naziv="DomainObject.Predmet.StrankaNazivFormatedOIB_1">FINA Regionalni centar Zagreb, OIB 85821130368,Melanie Mary Tvrdinić, OIB 59693940640,Goran Tvrdinić, OIB 71540247097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Melanie Mary Tvrdinić</item>
      <item>Goran Tvrdinić</item>
    </izvorni_sadrzaj>
    <derivirana_varijabla naziv="DomainObject.Predmet.StrankaListFormated_1">
      <item>FINA Regionalni centar Zagreb</item>
      <item>Melanie Mary Tvrdinić</item>
      <item>Goran Tvrdinić</item>
    </derivirana_varijabla>
  </DomainObject.Predmet.StrankaListFormated>
  <DomainObject.Predmet.StrankaListFormatedOIB>
    <izvorni_sadrzaj>
      <item>FINA Regionalni centar Zagreb, OIB 85821130368</item>
      <item>Melanie Mary Tvrdinić, OIB 59693940640</item>
      <item>Goran Tvrdinić, OIB 71540247097</item>
    </izvorni_sadrzaj>
    <derivirana_varijabla naziv="DomainObject.Predmet.StrankaListFormatedOIB_1">
      <item>FINA Regionalni centar Zagreb, OIB 85821130368</item>
      <item>Melanie Mary Tvrdinić, OIB 59693940640</item>
      <item>Goran Tvrdinić, OIB 71540247097</item>
    </derivirana_varijabla>
  </DomainObject.Predmet.StrankaListFormatedOIB>
  <DomainObject.Predmet.StrankaListFormatedWithAdress>
    <izvorni_sadrzaj>
      <item>FINA Regionalni centar Zagreb, Trg svibanjskih žrtava 1995. 1, 10000 Zagreb</item>
      <item>Melanie Mary Tvrdinić, Izidora Kršnjavoga 23, 10000 Zagreb</item>
      <item>Goran Tvrdinić, Ulica Izidora Kršnjavoga 23, 10000 Zagreb</item>
    </izvorni_sadrzaj>
    <derivirana_varijabla naziv="DomainObject.Predmet.StrankaListFormatedWithAdress_1">
      <item>FINA Regionalni centar Zagreb, Trg svibanjskih žrtava 1995. 1, 10000 Zagreb</item>
      <item>Melanie Mary Tvrdinić, Izidora Kršnjavoga 23, 10000 Zagreb</item>
      <item>Goran Tvrdinić, Ulica Izidora Kršnjavoga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Melanie Mary Tvrdinić, OIB 59693940640, Izidora Kršnjavoga 23, 10000 Zagreb</item>
      <item>Goran Tvrdinić, OIB 71540247097, Ulica Izidora Kršnjavoga 23, 10000 Zagreb</item>
    </izvorni_sadrzaj>
    <derivirana_varijabla naziv="DomainObject.Predmet.StrankaListFormatedWithAdressOIB_1">
      <item>FINA Regionalni centar Zagreb, OIB 85821130368, Trg svibanjskih žrtava 1995. 1, 10000 Zagreb</item>
      <item>Melanie Mary Tvrdinić, OIB 59693940640, Izidora Kršnjavoga 23, 10000 Zagreb</item>
      <item>Goran Tvrdinić, OIB 71540247097, Ulica Izidora Kršnjavoga 23, 10000 Zagreb</item>
    </derivirana_varijabla>
  </DomainObject.Predmet.StrankaListFormatedWithAdressOIB>
  <DomainObject.Predmet.StrankaListNazivFormated>
    <izvorni_sadrzaj>
      <item>FINA Regionalni centar Zagreb</item>
      <item>Melanie Mary Tvrdinić</item>
      <item>Goran Tvrdinić</item>
    </izvorni_sadrzaj>
    <derivirana_varijabla naziv="DomainObject.Predmet.StrankaListNazivFormated_1">
      <item>FINA Regionalni centar Zagreb</item>
      <item>Melanie Mary Tvrdinić</item>
      <item>Goran Tvrdinić</item>
    </derivirana_varijabla>
  </DomainObject.Predmet.StrankaListNazivFormated>
  <DomainObject.Predmet.StrankaListNazivFormatedOIB>
    <izvorni_sadrzaj>
      <item>FINA Regionalni centar Zagreb, OIB 85821130368</item>
      <item>Melanie Mary Tvrdinić, OIB 59693940640</item>
      <item>Goran Tvrdinić, OIB 71540247097</item>
    </izvorni_sadrzaj>
    <derivirana_varijabla naziv="DomainObject.Predmet.StrankaListNazivFormatedOIB_1">
      <item>FINA Regionalni centar Zagreb, OIB 85821130368</item>
      <item>Melanie Mary Tvrdinić, OIB 59693940640</item>
      <item>Goran Tvrdinić, OIB 71540247097</item>
    </derivirana_varijabla>
  </DomainObject.Predmet.StrankaListNazivFormatedOIB>
  <DomainObject.Predmet.ProtuStrankaListFormated>
    <izvorni_sadrzaj>
      <item>ME-GO d.o.o. za usluge zastupanog po punomoćniku Melanie Mary Tvrdinić; Goran Tvrdinić</item>
    </izvorni_sadrzaj>
    <derivirana_varijabla naziv="DomainObject.Predmet.ProtuStrankaListFormated_1">
      <item>ME-GO d.o.o. za usluge zastupanog po punomoćniku Melanie Mary Tvrdinić; Goran Tvrdinić</item>
    </derivirana_varijabla>
  </DomainObject.Predmet.ProtuStrankaListFormated>
  <DomainObject.Predmet.ProtuStrankaListFormatedOIB>
    <izvorni_sadrzaj>
      <item>ME-GO d.o.o. za usluge, OIB 28912507824 zastupanog po punomoćniku Melanie Mary Tvrdinić; Goran Tvrdinić</item>
    </izvorni_sadrzaj>
    <derivirana_varijabla naziv="DomainObject.Predmet.ProtuStrankaListFormatedOIB_1">
      <item>ME-GO d.o.o. za usluge, OIB 28912507824 zastupanog po punomoćniku Melanie Mary Tvrdinić; Goran Tvrdinić</item>
    </derivirana_varijabla>
  </DomainObject.Predmet.ProtuStrankaListFormatedOIB>
  <DomainObject.Predmet.ProtuStrankaListFormatedWithAdress>
    <izvorni_sadrzaj>
      <item>ME-GO d.o.o. za usluge, I. Kršnjavog 23, 10000 Zagreb zastupanog po punomoćniku Melanie Mary Tvrdinić; Goran Tvrdinić</item>
    </izvorni_sadrzaj>
    <derivirana_varijabla naziv="DomainObject.Predmet.ProtuStrankaListFormatedWithAdress_1">
      <item>ME-GO d.o.o. za usluge, I. Kršnjavog 23, 10000 Zagreb zastupanog po punomoćniku Melanie Mary Tvrdinić; Goran Tvrdinić</item>
    </derivirana_varijabla>
  </DomainObject.Predmet.ProtuStrankaListFormatedWithAdress>
  <DomainObject.Predmet.ProtuStrankaListFormatedWithAdressOIB>
    <izvorni_sadrzaj>
      <item>ME-GO d.o.o. za usluge, OIB 28912507824, I. Kršnjavog 23, 10000 Zagreb zastupanog po punomoćniku Melanie Mary Tvrdinić; Goran Tvrdinić</item>
    </izvorni_sadrzaj>
    <derivirana_varijabla naziv="DomainObject.Predmet.ProtuStrankaListFormatedWithAdressOIB_1">
      <item>ME-GO d.o.o. za usluge, OIB 28912507824, I. Kršnjavog 23, 10000 Zagreb zastupanog po punomoćniku Melanie Mary Tvrdinić; Goran Tvrdinić</item>
    </derivirana_varijabla>
  </DomainObject.Predmet.ProtuStrankaListFormatedWithAdressOIB>
  <DomainObject.Predmet.ProtuStrankaListNazivFormated>
    <izvorni_sadrzaj>
      <item>ME-GO d.o.o. za usluge</item>
    </izvorni_sadrzaj>
    <derivirana_varijabla naziv="DomainObject.Predmet.ProtuStrankaListNazivFormated_1">
      <item>ME-GO d.o.o. za usluge</item>
    </derivirana_varijabla>
  </DomainObject.Predmet.ProtuStrankaListNazivFormated>
  <DomainObject.Predmet.ProtuStrankaListNazivFormatedOIB>
    <izvorni_sadrzaj>
      <item>ME-GO d.o.o. za usluge, OIB 28912507824</item>
    </izvorni_sadrzaj>
    <derivirana_varijabla naziv="DomainObject.Predmet.ProtuStrankaListNazivFormatedOIB_1">
      <item>ME-GO d.o.o. za usluge, OIB 28912507824</item>
    </derivirana_varijabla>
  </DomainObject.Predmet.ProtuStrankaListNazivFormatedOIB>
  <DomainObject.Predmet.OstaliListFormated>
    <izvorni_sadrzaj>
      <item>Melanie Mary Tvrdinić punomoćnik sudionika u postupku ME-GO d.o.o. za usluge</item>
      <item>Goran Tvrdinić punomoćnik sudionika u postupku ME-GO d.o.o. za usluge</item>
    </izvorni_sadrzaj>
    <derivirana_varijabla naziv="DomainObject.Predmet.OstaliListFormated_1">
      <item>Melanie Mary Tvrdinić punomoćnik sudionika u postupku ME-GO d.o.o. za usluge</item>
      <item>Goran Tvrdinić punomoćnik sudionika u postupku ME-GO d.o.o. za usluge</item>
    </derivirana_varijabla>
  </DomainObject.Predmet.OstaliListFormated>
  <DomainObject.Predmet.OstaliListFormatedOIB>
    <izvorni_sadrzaj>
      <item>Melanie Mary Tvrdinić, OIB 59693940640 punomoćnik sudionika u postupku ME-GO d.o.o. za usluge</item>
      <item>Goran Tvrdinić, OIB 71540247097 punomoćnik sudionika u postupku ME-GO d.o.o. za usluge</item>
    </izvorni_sadrzaj>
    <derivirana_varijabla naziv="DomainObject.Predmet.OstaliListFormatedOIB_1">
      <item>Melanie Mary Tvrdinić, OIB 59693940640 punomoćnik sudionika u postupku ME-GO d.o.o. za usluge</item>
      <item>Goran Tvrdinić, OIB 71540247097 punomoćnik sudionika u postupku ME-GO d.o.o. za usluge</item>
    </derivirana_varijabla>
  </DomainObject.Predmet.OstaliListFormatedOIB>
  <DomainObject.Predmet.OstaliListFormatedWithAdress>
    <izvorni_sadrzaj>
      <item>Melanie Mary Tvrdinić, Izidora Kršnjavoga 23, 10000 Zagreb punomoćnik sudionika u postupku ME-GO d.o.o. za usluge</item>
      <item>Goran Tvrdinić, Ulica Izidora Kršnjavoga 23, 10000 Zagreb punomoćnik sudionika u postupku ME-GO d.o.o. za usluge</item>
    </izvorni_sadrzaj>
    <derivirana_varijabla naziv="DomainObject.Predmet.OstaliListFormatedWithAdress_1">
      <item>Melanie Mary Tvrdinić, Izidora Kršnjavoga 23, 10000 Zagreb punomoćnik sudionika u postupku ME-GO d.o.o. za usluge</item>
      <item>Goran Tvrdinić, Ulica Izidora Kršnjavoga 23, 10000 Zagreb punomoćnik sudionika u postupku ME-GO d.o.o. za usluge</item>
    </derivirana_varijabla>
  </DomainObject.Predmet.OstaliListFormatedWithAdress>
  <DomainObject.Predmet.OstaliListFormatedWithAdressOIB>
    <izvorni_sadrzaj>
      <item>Melanie Mary Tvrdinić, OIB 59693940640, Izidora Kršnjavoga 23, 10000 Zagreb punomoćnik sudionika u postupku ME-GO d.o.o. za usluge</item>
      <item>Goran Tvrdinić, OIB 71540247097, Ulica Izidora Kršnjavoga 23, 10000 Zagreb punomoćnik sudionika u postupku ME-GO d.o.o. za usluge</item>
    </izvorni_sadrzaj>
    <derivirana_varijabla naziv="DomainObject.Predmet.OstaliListFormatedWithAdressOIB_1">
      <item>Melanie Mary Tvrdinić, OIB 59693940640, Izidora Kršnjavoga 23, 10000 Zagreb punomoćnik sudionika u postupku ME-GO d.o.o. za usluge</item>
      <item>Goran Tvrdinić, OIB 71540247097, Ulica Izidora Kršnjavoga 23, 10000 Zagreb punomoćnik sudionika u postupku ME-GO d.o.o. za usluge</item>
    </derivirana_varijabla>
  </DomainObject.Predmet.OstaliListFormatedWithAdressOIB>
  <DomainObject.Predmet.OstaliListNazivFormated>
    <izvorni_sadrzaj>
      <item>Melanie Mary Tvrdinić</item>
      <item>Goran Tvrdinić</item>
    </izvorni_sadrzaj>
    <derivirana_varijabla naziv="DomainObject.Predmet.OstaliListNazivFormated_1">
      <item>Melanie Mary Tvrdinić</item>
      <item>Goran Tvrdinić</item>
    </derivirana_varijabla>
  </DomainObject.Predmet.OstaliListNazivFormated>
  <DomainObject.Predmet.OstaliListNazivFormatedOIB>
    <izvorni_sadrzaj>
      <item>Melanie Mary Tvrdinić, OIB 59693940640</item>
      <item>Goran Tvrdinić, OIB 71540247097</item>
    </izvorni_sadrzaj>
    <derivirana_varijabla naziv="DomainObject.Predmet.OstaliListNazivFormatedOIB_1">
      <item>Melanie Mary Tvrdinić, OIB 59693940640</item>
      <item>Goran Tvrdinić, OIB 71540247097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ME-GO d.o.o. za usluge</izvorni_sadrzaj>
    <derivirana_varijabla naziv="DomainObject.Predmet.ProtustrankaIDrugi_1">ME-GO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ME-GO d.o.o. za usluge, OIB 28912507824, I. Kršnjavog 23, 10000 Zagreb</izvorni_sadrzaj>
    <derivirana_varijabla naziv="DomainObject.Predmet.ProtustrankaIDrugiAdressOIB_1">ME-GO d.o.o. za usluge, OIB 28912507824, I. Kršnjavog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ME-GO d.o.o. za usluge</item>
      <item>Melanie Mary Tvrdinić</item>
      <item>Goran Tvrdinić</item>
      <item>Melanie Mary Tvrdinić</item>
      <item>Goran Tvrdinić</item>
    </izvorni_sadrzaj>
    <derivirana_varijabla naziv="DomainObject.Predmet.SudioniciListNaziv_1">
      <item>FINA Regionalni centar Zagreb</item>
      <item>ME-GO d.o.o. za usluge</item>
      <item>Melanie Mary Tvrdinić</item>
      <item>Goran Tvrdinić</item>
      <item>Melanie Mary Tvrdinić</item>
      <item>Goran Tvrdinić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ME-GO d.o.o. za usluge, OIB 28912507824, I. Kršnjavog 23,10000 Zagreb</item>
      <item>Melanie Mary Tvrdinić, OIB 59693940640, Izidora Kršnjavoga 23,10000 Zagreb</item>
      <item>Goran Tvrdinić, OIB 71540247097, Ulica Izidora Kršnjavoga 23,10000 Zagreb</item>
      <item>Melanie Mary Tvrdinić, OIB 59693940640, Izidora Kršnjavoga 23,10000 Zagreb</item>
      <item>Goran Tvrdinić, OIB 71540247097, Ulica Izidora Kršnjavoga 23,10000 Zagreb</item>
    </izvorni_sadrzaj>
    <derivirana_varijabla naziv="DomainObject.Predmet.SudioniciListAdressOIB_1">
      <item>FINA Regionalni centar Zagreb, OIB 85821130368, Trg svibanjskih žrtava 1995. 1,10000 Zagreb</item>
      <item>ME-GO d.o.o. za usluge, OIB 28912507824, I. Kršnjavog 23,10000 Zagreb</item>
      <item>Melanie Mary Tvrdinić, OIB 59693940640, Izidora Kršnjavoga 23,10000 Zagreb</item>
      <item>Goran Tvrdinić, OIB 71540247097, Ulica Izidora Kršnjavoga 23,10000 Zagreb</item>
      <item>Melanie Mary Tvrdinić, OIB 59693940640, Izidora Kršnjavoga 23,10000 Zagreb</item>
      <item>Goran Tvrdinić, OIB 71540247097, Ulica Izidora Kršnjavoga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28912507824</item>
      <item>, OIB 59693940640</item>
      <item>, OIB 71540247097</item>
      <item>, OIB 59693940640</item>
      <item>, OIB 71540247097</item>
    </izvorni_sadrzaj>
    <derivirana_varijabla naziv="DomainObject.Predmet.SudioniciListNazivOIB_1">
      <item>, OIB 85821130368</item>
      <item>, OIB 28912507824</item>
      <item>, OIB 59693940640</item>
      <item>, OIB 71540247097</item>
      <item>, OIB 59693940640</item>
      <item>, OIB 71540247097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33274-DB56-40CA-9C65-360A56468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4824</properties:Characters>
  <properties:Lines>107</properties:Lines>
  <properties:Paragraphs>34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2017-11-14T12:31:00Z</dcterms:created>
  <dc:creator>gzubak</dc:creator>
  <cp:lastModifiedBy>Mirjana Gašparić</cp:lastModifiedBy>
  <cp:lastPrinted>2017-11-20T11:38:00Z</cp:lastPrinted>
  <dcterms:modified xmlns:xsi="http://www.w3.org/2001/XMLSchema-instance" xsi:type="dcterms:W3CDTF">2017-11-20T11:44:00Z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