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3b04" w14:paraId="99e3b0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A1945">
        <w:t>8089/2015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91239F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D01B78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B3415A" w:rsidRPr="00B3415A">
        <w:t xml:space="preserve"> </w:t>
      </w:r>
      <w:r w:rsidR="00FA1945">
        <w:t xml:space="preserve">EURO BETA d.o.o., Rugvica, Savska 45, </w:t>
      </w:r>
      <w:r w:rsidR="00B3415A">
        <w:t xml:space="preserve">OIB: </w:t>
      </w:r>
      <w:r w:rsidR="00FA1945">
        <w:t>69124699293</w:t>
      </w:r>
      <w:r w:rsidR="00B3415A">
        <w:t xml:space="preserve">, MBS: </w:t>
      </w:r>
      <w:r w:rsidR="00FA1945">
        <w:t>080754103</w:t>
      </w:r>
      <w:r w:rsidR="00A31BE5">
        <w:t>.</w:t>
      </w:r>
    </w:p>
    <w:p w:rsidRDefault="00E72C97" w:rsidP="00E72C97" w:rsidR="00E72C97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A1945">
        <w:t>407,00</w:t>
      </w:r>
      <w:r w:rsidR="00013BBE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91239F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A1945">
      <w:t>8089/2015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BBE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B403F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76508"/>
    <w:rsid w:val="00297E94"/>
    <w:rsid w:val="00325398"/>
    <w:rsid w:val="003538DF"/>
    <w:rsid w:val="0038246E"/>
    <w:rsid w:val="003B3827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C429C"/>
    <w:rsid w:val="004E17E5"/>
    <w:rsid w:val="004F3962"/>
    <w:rsid w:val="0053446F"/>
    <w:rsid w:val="00572798"/>
    <w:rsid w:val="00583E04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1239F"/>
    <w:rsid w:val="00920CA0"/>
    <w:rsid w:val="009419D8"/>
    <w:rsid w:val="00966EED"/>
    <w:rsid w:val="009A263E"/>
    <w:rsid w:val="009F3FBC"/>
    <w:rsid w:val="00A31BE5"/>
    <w:rsid w:val="00A71431"/>
    <w:rsid w:val="00AC4528"/>
    <w:rsid w:val="00AD027A"/>
    <w:rsid w:val="00B3415A"/>
    <w:rsid w:val="00B53A01"/>
    <w:rsid w:val="00B82F18"/>
    <w:rsid w:val="00BC2150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36EE2"/>
    <w:rsid w:val="00E5588A"/>
    <w:rsid w:val="00E72C97"/>
    <w:rsid w:val="00EC24C0"/>
    <w:rsid w:val="00EC3302"/>
    <w:rsid w:val="00ED2B04"/>
    <w:rsid w:val="00ED6AA8"/>
    <w:rsid w:val="00EE274A"/>
    <w:rsid w:val="00EF1BCD"/>
    <w:rsid w:val="00EF42CD"/>
    <w:rsid w:val="00F034D3"/>
    <w:rsid w:val="00F60614"/>
    <w:rsid w:val="00F8679B"/>
    <w:rsid w:val="00FA1945"/>
    <w:rsid w:val="00FD78C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2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1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1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1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1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2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1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8089</izvorni_sadrzaj>
    <derivirana_varijabla naziv="DomainObject.Predmet.Broj_1">8089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St-8089/2015</izvorni_sadrzaj>
    <derivirana_varijabla naziv="DomainObject.Predmet.OznakaBroj_1">St-8089/2015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BETA d.o.o. zastupanog po punomoćniku Zrinko Šturm</izvorni_sadrzaj>
    <derivirana_varijabla naziv="DomainObject.Predmet.ProtustrankaFormated_1">  EURO BETA d.o.o. zastupanog po punomoćniku Zrinko Šturm</derivirana_varijabla>
  </DomainObject.Predmet.ProtustrankaFormated>
  <DomainObject.Predmet.ProtustrankaFormatedOIB>
    <izvorni_sadrzaj>  EURO BETA d.o.o., OIB 69124699293 zastupanog po punomoćniku Zrinko Šturm</izvorni_sadrzaj>
    <derivirana_varijabla naziv="DomainObject.Predmet.ProtustrankaFormatedOIB_1">  EURO BETA d.o.o., OIB 69124699293 zastupanog po punomoćniku Zrinko Šturm</derivirana_varijabla>
  </DomainObject.Predmet.ProtustrankaFormatedOIB>
  <DomainObject.Predmet.ProtustrankaFormatedWithAdress>
    <izvorni_sadrzaj> EURO BETA d.o.o., Savska 45, 10370 Rugvica zastupanog po punomoćniku Zrinko Šturm</izvorni_sadrzaj>
    <derivirana_varijabla naziv="DomainObject.Predmet.ProtustrankaFormatedWithAdress_1"> EURO BETA d.o.o., Savska 45, 10370 Rugvica zastupanog po punomoćniku Zrinko Šturm</derivirana_varijabla>
  </DomainObject.Predmet.ProtustrankaFormatedWithAdress>
  <DomainObject.Predmet.ProtustrankaFormatedWithAdressOIB>
    <izvorni_sadrzaj> EURO BETA d.o.o., OIB 69124699293, Savska 45, 10370 Rugvica zastupanog po punomoćniku Zrinko Šturm</izvorni_sadrzaj>
    <derivirana_varijabla naziv="DomainObject.Predmet.ProtustrankaFormatedWithAdressOIB_1"> EURO BETA d.o.o., OIB 69124699293, Savska 45, 10370 Rugvica zastupanog po punomoćniku Zrinko Šturm</derivirana_varijabla>
  </DomainObject.Predmet.ProtustrankaFormatedWithAdressOIB>
  <DomainObject.Predmet.ProtustrankaWithAdress>
    <izvorni_sadrzaj>EURO BETA d.o.o. Savska 45, 10370 Rugvica</izvorni_sadrzaj>
    <derivirana_varijabla naziv="DomainObject.Predmet.ProtustrankaWithAdress_1">EURO BETA d.o.o. Savska 45, 10370 Rugvica</derivirana_varijabla>
  </DomainObject.Predmet.ProtustrankaWithAdress>
  <DomainObject.Predmet.ProtustrankaWithAdressOIB>
    <izvorni_sadrzaj>EURO BETA d.o.o., OIB 69124699293, Savska 45, 10370 Rugvica</izvorni_sadrzaj>
    <derivirana_varijabla naziv="DomainObject.Predmet.ProtustrankaWithAdressOIB_1">EURO BETA d.o.o., OIB 69124699293, Savska 45, 10370 Rugvica</derivirana_varijabla>
  </DomainObject.Predmet.ProtustrankaWithAdressOIB>
  <DomainObject.Predmet.ProtustrankaNazivFormated>
    <izvorni_sadrzaj>EURO BETA d.o.o.</izvorni_sadrzaj>
    <derivirana_varijabla naziv="DomainObject.Predmet.ProtustrankaNazivFormated_1">EURO BETA d.o.o.</derivirana_varijabla>
  </DomainObject.Predmet.ProtustrankaNazivFormated>
  <DomainObject.Predmet.ProtustrankaNazivFormatedOIB>
    <izvorni_sadrzaj>EURO BETA d.o.o., OIB 69124699293</izvorni_sadrzaj>
    <derivirana_varijabla naziv="DomainObject.Predmet.ProtustrankaNazivFormatedOIB_1">EURO BETA d.o.o., OIB 69124699293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BETA d.o.o. zastupanog po punomoćniku Zrinko Šturm</item>
    </izvorni_sadrzaj>
    <derivirana_varijabla naziv="DomainObject.Predmet.ProtuStrankaListFormated_1">
      <item>EURO BETA d.o.o. zastupanog po punomoćniku Zrinko Šturm</item>
    </derivirana_varijabla>
  </DomainObject.Predmet.ProtuStrankaListFormated>
  <DomainObject.Predmet.ProtuStrankaListFormatedOIB>
    <izvorni_sadrzaj>
      <item>EURO BETA d.o.o., OIB 69124699293 zastupanog po punomoćniku Zrinko Šturm</item>
    </izvorni_sadrzaj>
    <derivirana_varijabla naziv="DomainObject.Predmet.ProtuStrankaListFormatedOIB_1">
      <item>EURO BETA d.o.o., OIB 69124699293 zastupanog po punomoćniku Zrinko Šturm</item>
    </derivirana_varijabla>
  </DomainObject.Predmet.ProtuStrankaListFormatedOIB>
  <DomainObject.Predmet.ProtuStrankaListFormatedWithAdress>
    <izvorni_sadrzaj>
      <item>EURO BETA d.o.o., Savska 45, 10370 Rugvica zastupanog po punomoćniku Zrinko Šturm</item>
    </izvorni_sadrzaj>
    <derivirana_varijabla naziv="DomainObject.Predmet.ProtuStrankaListFormatedWithAdress_1">
      <item>EURO BETA d.o.o., Savska 45, 10370 Rugvica zastupanog po punomoćniku Zrinko Šturm</item>
    </derivirana_varijabla>
  </DomainObject.Predmet.ProtuStrankaListFormatedWithAdress>
  <DomainObject.Predmet.ProtuStrankaListFormatedWithAdressOIB>
    <izvorni_sadrzaj>
      <item>EURO BETA d.o.o., OIB 69124699293, Savska 45, 10370 Rugvica zastupanog po punomoćniku Zrinko Šturm</item>
    </izvorni_sadrzaj>
    <derivirana_varijabla naziv="DomainObject.Predmet.ProtuStrankaListFormatedWithAdressOIB_1">
      <item>EURO BETA d.o.o., OIB 69124699293, Savska 45, 10370 Rugvica zastupanog po punomoćniku Zrinko Šturm</item>
    </derivirana_varijabla>
  </DomainObject.Predmet.ProtuStrankaListFormatedWithAdressOIB>
  <DomainObject.Predmet.ProtuStrankaListNazivFormated>
    <izvorni_sadrzaj>
      <item>EURO BETA d.o.o.</item>
    </izvorni_sadrzaj>
    <derivirana_varijabla naziv="DomainObject.Predmet.ProtuStrankaListNazivFormated_1">
      <item>EURO BETA d.o.o.</item>
    </derivirana_varijabla>
  </DomainObject.Predmet.ProtuStrankaListNazivFormated>
  <DomainObject.Predmet.ProtuStrankaListNazivFormatedOIB>
    <izvorni_sadrzaj>
      <item>EURO BETA d.o.o., OIB 69124699293</item>
    </izvorni_sadrzaj>
    <derivirana_varijabla naziv="DomainObject.Predmet.ProtuStrankaListNazivFormatedOIB_1">
      <item>EURO BETA d.o.o., OIB 69124699293</item>
    </derivirana_varijabla>
  </DomainObject.Predmet.ProtuStrankaListNazivFormatedOIB>
  <DomainObject.Predmet.OstaliListFormated>
    <izvorni_sadrzaj>
      <item>Zrinko Šturm punomoćnik sudionika u postupku EURO BETA d.o.o.</item>
    </izvorni_sadrzaj>
    <derivirana_varijabla naziv="DomainObject.Predmet.OstaliListFormated_1">
      <item>Zrinko Šturm punomoćnik sudionika u postupku EURO BETA d.o.o.</item>
    </derivirana_varijabla>
  </DomainObject.Predmet.OstaliListFormated>
  <DomainObject.Predmet.OstaliListFormatedOIB>
    <izvorni_sadrzaj>
      <item>Zrinko Šturm, OIB 95578119013 punomoćnik sudionika u postupku EURO BETA d.o.o.</item>
    </izvorni_sadrzaj>
    <derivirana_varijabla naziv="DomainObject.Predmet.OstaliListFormatedOIB_1">
      <item>Zrinko Šturm, OIB 95578119013 punomoćnik sudionika u postupku EURO BETA d.o.o.</item>
    </derivirana_varijabla>
  </DomainObject.Predmet.OstaliListFormatedOIB>
  <DomainObject.Predmet.OstaliListFormatedWithAdress>
    <izvorni_sadrzaj>
      <item>Zrinko Šturm, Savska 45, 10370 Rugvica punomoćnik sudionika u postupku EURO BETA d.o.o.</item>
    </izvorni_sadrzaj>
    <derivirana_varijabla naziv="DomainObject.Predmet.OstaliListFormatedWithAdress_1">
      <item>Zrinko Šturm, Savska 45, 10370 Rugvica punomoćnik sudionika u postupku EURO BETA d.o.o.</item>
    </derivirana_varijabla>
  </DomainObject.Predmet.OstaliListFormatedWithAdress>
  <DomainObject.Predmet.OstaliListFormatedWithAdressOIB>
    <izvorni_sadrzaj>
      <item>Zrinko Šturm, OIB 95578119013, Savska 45, 10370 Rugvica punomoćnik sudionika u postupku EURO BETA d.o.o.</item>
    </izvorni_sadrzaj>
    <derivirana_varijabla naziv="DomainObject.Predmet.OstaliListFormatedWithAdressOIB_1">
      <item>Zrinko Šturm, OIB 95578119013, Savska 45, 10370 Rugvica punomoćnik sudionika u postupku EURO BETA d.o.o.</item>
    </derivirana_varijabla>
  </DomainObject.Predmet.OstaliListFormatedWithAdressOIB>
  <DomainObject.Predmet.OstaliListNazivFormated>
    <izvorni_sadrzaj>
      <item>Zrinko Šturm</item>
    </izvorni_sadrzaj>
    <derivirana_varijabla naziv="DomainObject.Predmet.OstaliListNazivFormated_1">
      <item>Zrinko Šturm</item>
    </derivirana_varijabla>
  </DomainObject.Predmet.OstaliListNazivFormated>
  <DomainObject.Predmet.OstaliListNazivFormatedOIB>
    <izvorni_sadrzaj>
      <item>Zrinko Šturm, OIB 95578119013</item>
    </izvorni_sadrzaj>
    <derivirana_varijabla naziv="DomainObject.Predmet.OstaliListNazivFormatedOIB_1">
      <item>Zrinko Šturm, OIB 95578119013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BETA d.o.o.</izvorni_sadrzaj>
    <derivirana_varijabla naziv="DomainObject.Predmet.ProtustrankaIDrugi_1">EURO BETA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BETA d.o.o., OIB 69124699293, Savska 45, 10370 Rugvica</izvorni_sadrzaj>
    <derivirana_varijabla naziv="DomainObject.Predmet.ProtustrankaIDrugiAdressOIB_1">EURO BETA d.o.o., OIB 69124699293, Savska 45, 10370 Rugvica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BETA d.o.o.</item>
      <item>Zrinko Šturm</item>
    </izvorni_sadrzaj>
    <derivirana_varijabla naziv="DomainObject.Predmet.SudioniciListNaziv_1">
      <item>FINA Regionalni centar Zagreb</item>
      <item>EURO BETA d.o.o.</item>
      <item>Zrinko Šturm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BETA d.o.o., OIB 69124699293, Savska 45,10370 Rugvica</item>
      <item>Zrinko Šturm, OIB 95578119013, Savska 45,10370 Rugvica</item>
    </izvorni_sadrzaj>
    <derivirana_varijabla naziv="DomainObject.Predmet.SudioniciListAdressOIB_1">
      <item>FINA Regionalni centar Zagreb, OIB 85821130368, Trg svibanjskih žrtava 1995. 1,10000 Zagreb</item>
      <item>EURO BETA d.o.o., OIB 69124699293, Savska 45,10370 Rugvica</item>
      <item>Zrinko Šturm, OIB 95578119013, Savska 45,10370 Rugvica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69124699293</item>
      <item>, OIB 95578119013</item>
    </izvorni_sadrzaj>
    <derivirana_varijabla naziv="DomainObject.Predmet.SudioniciListNazivOIB_1">
      <item>, OIB 85821130368</item>
      <item>, OIB 69124699293</item>
      <item>, OIB 95578119013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1445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2016-02-12T11:33:00Z</dcterms:created>
  <dc:creator>ilukac</dc:creator>
  <cp:lastModifiedBy>Mirela Šantek</cp:lastModifiedBy>
  <cp:lastPrinted>2016-03-14T09:39:00Z</cp:lastPrinted>
  <dcterms:modified xmlns:xsi="http://www.w3.org/2001/XMLSchema-instance" xsi:type="dcterms:W3CDTF">2016-03-16T14:23:00Z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