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207a" w14:paraId="74e207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C33373" w:rsidP="00D54D37" w:rsidR="00C33373">
      <w:pPr>
        <w:ind w:left="5040"/>
        <w:jc w:val="right"/>
      </w:pPr>
      <w:r w:rsidRPr="00880FF5">
        <w:t>DARI</w:t>
      </w:r>
      <w:r>
        <w:t>O STIPČEVIĆ</w:t>
      </w:r>
      <w:r w:rsidRPr="00880FF5">
        <w:t xml:space="preserve"> </w:t>
      </w:r>
    </w:p>
    <w:p w:rsidRDefault="00C33373" w:rsidP="00D54D37" w:rsidR="00C33373">
      <w:pPr>
        <w:ind w:left="5040"/>
        <w:jc w:val="right"/>
      </w:pPr>
      <w:r w:rsidRPr="00880FF5">
        <w:t xml:space="preserve">Poljana Šime </w:t>
      </w:r>
      <w:proofErr w:type="spellStart"/>
      <w:r w:rsidRPr="00880FF5">
        <w:t>Budinića</w:t>
      </w:r>
      <w:proofErr w:type="spellEnd"/>
      <w:r w:rsidRPr="00880FF5">
        <w:t xml:space="preserve"> 2</w:t>
      </w:r>
    </w:p>
    <w:p w:rsidRDefault="00D54D37" w:rsidP="00D54D37" w:rsidR="00D54D37">
      <w:pPr>
        <w:ind w:left="5040"/>
        <w:jc w:val="right"/>
      </w:pPr>
      <w:r>
        <w:t>Zadar</w:t>
      </w:r>
    </w:p>
    <w:p w:rsidRDefault="00584931" w:rsidP="00F2122B" w:rsidR="00584931">
      <w:pPr>
        <w:ind w:left="5040"/>
      </w:pPr>
    </w:p>
    <w:p w:rsidRDefault="00C33373" w:rsidP="00F2122B" w:rsidR="00C33373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54D37">
        <w:t>49</w:t>
      </w:r>
      <w:r w:rsidR="00C33373">
        <w:t>4</w:t>
      </w:r>
      <w:r>
        <w:t xml:space="preserve">/16-5 od </w:t>
      </w:r>
      <w:r w:rsidR="00847E11">
        <w:t>0</w:t>
      </w:r>
      <w:r w:rsidR="00C33373">
        <w:t>7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C33373">
        <w:t xml:space="preserve">DIS CENTAR d.o.o., Zadar, Poljana Šime </w:t>
      </w:r>
      <w:proofErr w:type="spellStart"/>
      <w:r w:rsidR="00C33373">
        <w:t>Budinića</w:t>
      </w:r>
      <w:proofErr w:type="spellEnd"/>
      <w:r w:rsidR="00C33373">
        <w:t xml:space="preserve"> 2, OIB: 76722031229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47E11">
        <w:t>21</w:t>
      </w:r>
      <w:r>
        <w:t xml:space="preserve">. travnja 2016. u </w:t>
      </w:r>
      <w:r w:rsidR="00FE3379">
        <w:t>09</w:t>
      </w:r>
      <w:r>
        <w:t>,</w:t>
      </w:r>
      <w:r w:rsidR="00C33373">
        <w:t>50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47E11">
        <w:t>21</w:t>
      </w:r>
      <w:r>
        <w:t xml:space="preserve">. travnja 2016. u </w:t>
      </w:r>
      <w:r w:rsidR="004835B2">
        <w:t>09</w:t>
      </w:r>
      <w:r>
        <w:t>,</w:t>
      </w:r>
      <w:r w:rsidR="00C33373">
        <w:t>52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C33373">
        <w:t>07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120463" w:rsidRPr="008B1A21">
        <w:t xml:space="preserve"> Stečajni sudac</w:t>
      </w:r>
    </w:p>
    <w:p w:rsidRDefault="00C33373" w:rsidP="00B0613D" w:rsidR="00D55EFA" w:rsidRPr="008B1A21">
      <w:r>
        <w:t xml:space="preserve">Josipa </w:t>
      </w:r>
      <w:proofErr w:type="spellStart"/>
      <w:r>
        <w:t>Dorkin</w:t>
      </w:r>
      <w:proofErr w:type="spellEnd"/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 xml:space="preserve">Ardena </w:t>
      </w:r>
      <w:proofErr w:type="spellStart"/>
      <w:r w:rsidR="00120463" w:rsidRPr="008B1A21">
        <w:t>Bajlo</w:t>
      </w:r>
      <w:proofErr w:type="spellEnd"/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532070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C33373">
      <w:rPr>
        <w:b/>
        <w:bCs/>
        <w:sz w:val="28"/>
      </w:rPr>
      <w:t>494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</w:t>
    </w:r>
    <w:r w:rsidR="00C33373">
      <w:rPr>
        <w:b/>
        <w:bCs/>
        <w:sz w:val="28"/>
      </w:rPr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C3924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C3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9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924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924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924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C3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9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92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92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92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 CENTAR d.o.o. za ugostiteljstvo, trgovinu i turizam.</izvorni_sadrzaj>
    <derivirana_varijabla naziv="DomainObject.Predmet.ProtustrankaFormated_1">  DIS CENTAR d.o.o. za ugostiteljstvo, trgovinu i turizam.</derivirana_varijabla>
  </DomainObject.Predmet.ProtustrankaFormated>
  <DomainObject.Predmet.ProtustrankaFormatedOIB>
    <izvorni_sadrzaj>  DIS CENTAR d.o.o. za ugostiteljstvo, trgovinu i turizam., OIB 76722031229</izvorni_sadrzaj>
    <derivirana_varijabla naziv="DomainObject.Predmet.ProtustrankaFormatedOIB_1">  DIS CENTAR d.o.o. za ugostiteljstvo, trgovinu i turizam., OIB 76722031229</derivirana_varijabla>
  </DomainObject.Predmet.ProtustrankaFormatedOIB>
  <DomainObject.Predmet.ProtustrankaFormatedWithAdress>
    <izvorni_sadrzaj> DIS CENTAR d.o.o. za ugostiteljstvo, trgovinu i turizam., Poljana Šime Budinića/2, 23000 Zadar</izvorni_sadrzaj>
    <derivirana_varijabla naziv="DomainObject.Predmet.ProtustrankaFormatedWithAdress_1"> DIS CENTAR d.o.o. za ugostiteljstvo, trgovinu i turizam., Poljana Šime Budinića/2, 23000 Zadar</derivirana_varijabla>
  </DomainObject.Predmet.ProtustrankaFormatedWithAdress>
  <DomainObject.Predmet.ProtustrankaFormatedWithAdressOIB>
    <izvorni_sadrzaj> DIS CENTAR d.o.o. za ugostiteljstvo, trgovinu i turizam., OIB 76722031229, Poljana Šime Budinića/2, 23000 Zadar</izvorni_sadrzaj>
    <derivirana_varijabla naziv="DomainObject.Predmet.ProtustrankaFormatedWithAdressOIB_1"> DIS CENTAR d.o.o. za ugostiteljstvo, trgovinu i turizam., OIB 76722031229, Poljana Šime Budinića/2, 23000 Zadar</derivirana_varijabla>
  </DomainObject.Predmet.ProtustrankaFormatedWithAdressOIB>
  <DomainObject.Predmet.ProtustrankaWithAdress>
    <izvorni_sadrzaj>DIS CENTAR d.o.o. za ugostiteljstvo, trgovinu i turizam. Poljana Šime Budinića/2, 23000 Zadar</izvorni_sadrzaj>
    <derivirana_varijabla naziv="DomainObject.Predmet.ProtustrankaWithAdress_1">DIS CENTAR d.o.o. za ugostiteljstvo, trgovinu i turizam. Poljana Šime Budinića/2, 23000 Zadar</derivirana_varijabla>
  </DomainObject.Predmet.ProtustrankaWithAdress>
  <DomainObject.Predmet.ProtustrankaWithAdressOIB>
    <izvorni_sadrzaj>DIS CENTAR d.o.o. za ugostiteljstvo, trgovinu i turizam., OIB 76722031229, Poljana Šime Budinića/2, 23000 Zadar</izvorni_sadrzaj>
    <derivirana_varijabla naziv="DomainObject.Predmet.ProtustrankaWithAdressOIB_1">DIS CENTAR d.o.o. za ugostiteljstvo, trgovinu i turizam., OIB 76722031229, Poljana Šime Budinića/2, 23000 Zadar</derivirana_varijabla>
  </DomainObject.Predmet.ProtustrankaWithAdressOIB>
  <DomainObject.Predmet.ProtustrankaNazivFormated>
    <izvorni_sadrzaj>DIS CENTAR d.o.o. za ugostiteljstvo, trgovinu i turizam.</izvorni_sadrzaj>
    <derivirana_varijabla naziv="DomainObject.Predmet.ProtustrankaNazivFormated_1">DIS CENTAR d.o.o. za ugostiteljstvo, trgovinu i turizam.</derivirana_varijabla>
  </DomainObject.Predmet.ProtustrankaNazivFormated>
  <DomainObject.Predmet.ProtustrankaNazivFormatedOIB>
    <izvorni_sadrzaj>DIS CENTAR d.o.o. za ugostiteljstvo, trgovinu i turizam., OIB 76722031229</izvorni_sadrzaj>
    <derivirana_varijabla naziv="DomainObject.Predmet.ProtustrankaNazivFormatedOIB_1">DIS CENTAR d.o.o. za ugostiteljstvo, trgovinu i turizam., OIB 76722031229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50329.83</izvorni_sadrzaj>
    <derivirana_varijabla naziv="DomainObject.Predmet.TrenutnaVrijednost_1">50329.83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DIS CENTAR d.o.o. za ugostiteljstvo, trgovinu i turizam.</item>
    </izvorni_sadrzaj>
    <derivirana_varijabla naziv="DomainObject.Predmet.ProtuStrankaListFormated_1">
      <item>DIS CENTAR d.o.o. za ugostiteljstvo, trgovinu i turizam.</item>
    </derivirana_varijabla>
  </DomainObject.Predmet.ProtuStrankaListFormated>
  <DomainObject.Predmet.ProtuStrankaListFormatedOIB>
    <izvorni_sadrzaj>
      <item>DIS CENTAR d.o.o. za ugostiteljstvo, trgovinu i turizam., OIB 76722031229</item>
    </izvorni_sadrzaj>
    <derivirana_varijabla naziv="DomainObject.Predmet.ProtuStrankaListFormatedOIB_1">
      <item>DIS CENTAR d.o.o. za ugostiteljstvo, trgovinu i turizam., OIB 76722031229</item>
    </derivirana_varijabla>
  </DomainObject.Predmet.ProtuStrankaListFormatedOIB>
  <DomainObject.Predmet.ProtuStrankaListFormatedWithAdress>
    <izvorni_sadrzaj>
      <item>DIS CENTAR d.o.o. za ugostiteljstvo, trgovinu i turizam., Poljana Šime Budinića/2, 23000 Zadar</item>
    </izvorni_sadrzaj>
    <derivirana_varijabla naziv="DomainObject.Predmet.ProtuStrankaListFormatedWithAdress_1">
      <item>DIS CENTAR d.o.o. za ugostiteljstvo, trgovinu i turizam., Poljana Šime Budinića/2, 23000 Zadar</item>
    </derivirana_varijabla>
  </DomainObject.Predmet.ProtuStrankaListFormatedWithAdress>
  <DomainObject.Predmet.ProtuStrankaListFormatedWithAdressOIB>
    <izvorni_sadrzaj>
      <item>DIS CENTAR d.o.o. za ugostiteljstvo, trgovinu i turizam., OIB 76722031229, Poljana Šime Budinića/2, 23000 Zadar</item>
    </izvorni_sadrzaj>
    <derivirana_varijabla naziv="DomainObject.Predmet.ProtuStrankaListFormatedWithAdressOIB_1">
      <item>DIS CENTAR d.o.o. za ugostiteljstvo, trgovinu i turizam., OIB 76722031229, Poljana Šime Budinića/2, 23000 Zadar</item>
    </derivirana_varijabla>
  </DomainObject.Predmet.ProtuStrankaListFormatedWithAdressOIB>
  <DomainObject.Predmet.ProtuStrankaListNazivFormated>
    <izvorni_sadrzaj>
      <item>DIS CENTAR d.o.o. za ugostiteljstvo, trgovinu i turizam.</item>
    </izvorni_sadrzaj>
    <derivirana_varijabla naziv="DomainObject.Predmet.ProtuStrankaListNazivFormated_1">
      <item>DIS CENTAR d.o.o. za ugostiteljstvo, trgovinu i turizam.</item>
    </derivirana_varijabla>
  </DomainObject.Predmet.ProtuStrankaListNazivFormated>
  <DomainObject.Predmet.ProtuStrankaListNazivFormatedOIB>
    <izvorni_sadrzaj>
      <item>DIS CENTAR d.o.o. za ugostiteljstvo, trgovinu i turizam., OIB 76722031229</item>
    </izvorni_sadrzaj>
    <derivirana_varijabla naziv="DomainObject.Predmet.ProtuStrankaListNazivFormatedOIB_1">
      <item>DIS CENTAR d.o.o. za ugostiteljstvo, trgovinu i turizam., OIB 76722031229</item>
    </derivirana_varijabla>
  </DomainObject.Predmet.ProtuStrankaListNazivFormatedOIB>
  <DomainObject.Predmet.OstaliListFormated>
    <izvorni_sadrzaj>
      <item>Dario Stipčević</item>
    </izvorni_sadrzaj>
    <derivirana_varijabla naziv="DomainObject.Predmet.OstaliListFormated_1">
      <item>Dario Stipčević</item>
    </derivirana_varijabla>
  </DomainObject.Predmet.OstaliListFormated>
  <DomainObject.Predmet.OstaliListFormatedOIB>
    <izvorni_sadrzaj>
      <item>Dario Stipčević, OIB 44969767693</item>
    </izvorni_sadrzaj>
    <derivirana_varijabla naziv="DomainObject.Predmet.OstaliListFormatedOIB_1">
      <item>Dario Stipčević, OIB 44969767693</item>
    </derivirana_varijabla>
  </DomainObject.Predmet.OstaliListFormatedOIB>
  <DomainObject.Predmet.OstaliListFormatedWithAdress>
    <izvorni_sadrzaj>
      <item>Dario Stipčević, Poljana Šime Budinića 2, 23000 Zadar</item>
    </izvorni_sadrzaj>
    <derivirana_varijabla naziv="DomainObject.Predmet.OstaliListFormatedWithAdress_1">
      <item>Dario Stipčević, Poljana Šime Budinića 2, 23000 Zadar</item>
    </derivirana_varijabla>
  </DomainObject.Predmet.OstaliListFormatedWithAdress>
  <DomainObject.Predmet.OstaliListFormatedWithAdressOIB>
    <izvorni_sadrzaj>
      <item>Dario Stipčević, OIB 44969767693, Poljana Šime Budinića 2, 23000 Zadar</item>
    </izvorni_sadrzaj>
    <derivirana_varijabla naziv="DomainObject.Predmet.OstaliListFormatedWithAdressOIB_1">
      <item>Dario Stipčević, OIB 44969767693, Poljana Šime Budinića 2, 23000 Zadar</item>
    </derivirana_varijabla>
  </DomainObject.Predmet.OstaliListFormatedWithAdressOIB>
  <DomainObject.Predmet.OstaliListNazivFormated>
    <izvorni_sadrzaj>
      <item>Dario Stipčević</item>
    </izvorni_sadrzaj>
    <derivirana_varijabla naziv="DomainObject.Predmet.OstaliListNazivFormated_1">
      <item>Dario Stipčević</item>
    </derivirana_varijabla>
  </DomainObject.Predmet.OstaliListNazivFormated>
  <DomainObject.Predmet.OstaliListNazivFormatedOIB>
    <izvorni_sadrzaj>
      <item>Dario Stipčević, OIB 44969767693</item>
    </izvorni_sadrzaj>
    <derivirana_varijabla naziv="DomainObject.Predmet.OstaliListNazivFormatedOIB_1">
      <item>Dario Stipčević, OIB 44969767693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DIS CENTAR d.o.o. za ugostiteljstvo, trgovinu i turizam.</izvorni_sadrzaj>
    <derivirana_varijabla naziv="DomainObject.Predmet.ProtustrankaIDrugi_1">DIS CENTAR d.o.o. za ugostiteljstvo, trgovinu i turizam.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DIS CENTAR d.o.o. za ugostiteljstvo, trgovinu i turizam., OIB 76722031229, Poljana Šime Budinića/2, 23000 Zadar</izvorni_sadrzaj>
    <derivirana_varijabla naziv="DomainObject.Predmet.ProtustrankaIDrugiAdressOIB_1">DIS CENTAR d.o.o. za ugostiteljstvo, trgovinu i turizam., OIB 76722031229, Poljana Šime Budinića/2,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DIS CENTAR d.o.o. za ugostiteljstvo, trgovinu i turizam.</item>
      <item>Dario Stipčević</item>
    </izvorni_sadrzaj>
    <derivirana_varijabla naziv="DomainObject.Predmet.SudioniciListNaziv_1">
      <item>FINA</item>
      <item>DIS CENTAR d.o.o. za ugostiteljstvo, trgovinu i turizam.</item>
      <item>Dario Stipčević</item>
    </derivirana_varijabla>
  </DomainObject.Predmet.SudioniciListNaziv>
  <DomainObject.Predmet.SudioniciListAdressOIB>
    <izvorni_sadrzaj>
      <item>FINA, OIB 85821130368</item>
      <item>DIS CENTAR d.o.o. za ugostiteljstvo, trgovinu i turizam., OIB 76722031229, Poljana Šime Budinića/2,23000 Zadar</item>
      <item>Dario Stipčević, OIB 44969767693, Poljana Šime Budinića 2,23000 Zadar</item>
    </izvorni_sadrzaj>
    <derivirana_varijabla naziv="DomainObject.Predmet.SudioniciListAdressOIB_1">
      <item>FINA, OIB 85821130368</item>
      <item>DIS CENTAR d.o.o. za ugostiteljstvo, trgovinu i turizam., OIB 76722031229, Poljana Šime Budinića/2,23000 Zadar</item>
      <item>Dario Stipčević, OIB 44969767693, Poljana Šime Budinića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76722031229</item>
      <item>, OIB 44969767693</item>
    </izvorni_sadrzaj>
    <derivirana_varijabla naziv="DomainObject.Predmet.SudioniciListNazivOIB_1">
      <item>, OIB 85821130368</item>
      <item>, OIB 76722031229</item>
      <item>, OIB 44969767693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C95C84-2624-47C0-87F5-0380AA553F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159</properties:Words>
  <properties:Characters>878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2016-04-07T08:59:00Z</dcterms:created>
  <dc:creator>Ardena Bajlo</dc:creator>
  <cp:lastModifiedBy>wsadmin</cp:lastModifiedBy>
  <cp:lastPrinted>2016-04-05T13:09:00Z</cp:lastPrinted>
  <dcterms:modified xmlns:xsi="http://www.w3.org/2001/XMLSchema-instance" xsi:type="dcterms:W3CDTF">2016-04-07T09:01:00Z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