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c0cff" w14:paraId="0dc0cff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EC7DBF">
        <w:t>5</w:t>
      </w:r>
      <w:r w:rsidR="00C27734">
        <w:t>9</w:t>
      </w:r>
      <w:r w:rsidR="00CA13BF">
        <w:t>0</w:t>
      </w:r>
      <w:r w:rsidR="00FC52CA">
        <w:t>/</w:t>
      </w:r>
      <w:r w:rsidR="003C5692">
        <w:t>1</w:t>
      </w:r>
      <w:r w:rsidR="00A82588">
        <w:t>8</w:t>
      </w:r>
      <w:r w:rsidR="003C5692">
        <w:t>-</w:t>
      </w:r>
      <w:r w:rsidR="008F54A5">
        <w:t>6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D03A7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C670F6" w:rsidRPr="00D038C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A82588" w:rsidP="00A82588" w:rsidR="00A82588" w:rsidRPr="0074324A">
      <w:pPr>
        <w:jc w:val="both"/>
      </w:pPr>
    </w:p>
    <w:p w:rsidRDefault="00A82588" w:rsidP="00C27734" w:rsidR="00C27734">
      <w:pPr>
        <w:jc w:val="both"/>
      </w:pPr>
      <w:r w:rsidRPr="0074324A">
        <w:tab/>
      </w:r>
      <w:r w:rsidR="00C27734" w:rsidRPr="0027083D">
        <w:t xml:space="preserve">Trgovački sud u Osijeku, po sucu mr. sc. Tihomiru Kovačeviću, kao stečajnom sucu, povodom prijedloga FINANCIJSKE AGENCIJE ZAGREB, Regionalni centar Zagreb, Trg svibanjskih žrtava 1995., OIB 85821130368 za otvaranje stečajnog postupka nad dužnikom </w:t>
      </w:r>
      <w:r w:rsidR="00CA13BF" w:rsidRPr="00CA13BF">
        <w:t>ŽAŽA jednostavno društvo s ograničenom odgovornošću za ugostiteljstvo i usluge, Belec, Belec 96, MBS 081031865, OIB: 96836939999,</w:t>
      </w:r>
      <w:r w:rsidR="00C27734" w:rsidRPr="0041082E">
        <w:t xml:space="preserve">, dana </w:t>
      </w:r>
      <w:r w:rsidR="00C27734">
        <w:t>23</w:t>
      </w:r>
      <w:r w:rsidR="00C27734" w:rsidRPr="00CC1B85">
        <w:t xml:space="preserve">. </w:t>
      </w:r>
      <w:r w:rsidR="00C27734">
        <w:t>svib</w:t>
      </w:r>
      <w:r w:rsidR="00C27734" w:rsidRPr="00CC1B85">
        <w:t>nja 2018</w:t>
      </w:r>
      <w:r w:rsidR="00C27734" w:rsidRPr="0041082E">
        <w:t>.</w:t>
      </w:r>
    </w:p>
    <w:p w:rsidRDefault="008F54A5" w:rsidP="00306AC6" w:rsidR="008F54A5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D03A78" w:rsidP="00B976DE" w:rsidR="00D03A78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 xml:space="preserve">vlaštenoj za zastupanje dužnika </w:t>
      </w:r>
      <w:r w:rsidR="00E459F1" w:rsidRPr="00E459F1">
        <w:t>Željka Šaka, Belec, Belec 96</w:t>
      </w:r>
      <w:r w:rsidR="00A82588" w:rsidRPr="00A82588">
        <w:t xml:space="preserve">, OIB </w:t>
      </w:r>
      <w:r w:rsidR="00E459F1">
        <w:t>5</w:t>
      </w:r>
      <w:r w:rsidR="00851D0E">
        <w:t>6</w:t>
      </w:r>
      <w:r w:rsidR="00E459F1">
        <w:t>159401651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904160">
        <w:t>5</w:t>
      </w:r>
      <w:r w:rsidR="008B74A6">
        <w:t>9</w:t>
      </w:r>
      <w:r w:rsidR="00E459F1">
        <w:t>0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EB5EFD">
        <w:t>4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904160">
        <w:t>5</w:t>
      </w:r>
      <w:r w:rsidR="008B74A6">
        <w:t>9</w:t>
      </w:r>
      <w:r w:rsidR="00E459F1">
        <w:t>0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D202E2" w:rsidRPr="00D202E2">
        <w:t>Željka Šaka, Belec, Belec 96, OIB 56159401651</w:t>
      </w:r>
      <w:r w:rsidR="004D67F2">
        <w:t xml:space="preserve">,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EB5EFD">
        <w:t>5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EB5EFD">
        <w:t>5</w:t>
      </w:r>
      <w:r w:rsidR="008B74A6">
        <w:t>9</w:t>
      </w:r>
      <w:r w:rsidR="00D202E2">
        <w:t>0</w:t>
      </w:r>
      <w:r w:rsidR="006559AB">
        <w:t>-1</w:t>
      </w:r>
      <w:r w:rsidR="004D67F2">
        <w:t>8</w:t>
      </w:r>
      <w:r>
        <w:t>.</w:t>
      </w:r>
    </w:p>
    <w:p w:rsidRDefault="00B976DE" w:rsidP="00B976DE" w:rsidR="00681BA5">
      <w:pPr>
        <w:ind w:hanging="284" w:left="1276"/>
        <w:jc w:val="both"/>
      </w:pPr>
      <w:r>
        <w:t xml:space="preserve">2. Iznos od </w:t>
      </w:r>
      <w:r w:rsidR="009F3FB3">
        <w:t>4</w:t>
      </w:r>
      <w:r>
        <w:t>.</w:t>
      </w:r>
      <w:r w:rsidR="002E3EF8">
        <w:t>5</w:t>
      </w:r>
      <w:r>
        <w:t>00,00 kn na račun broj HR31 2390 0011 3000 0020 0 s pozivom na  broj HR05 272-</w:t>
      </w:r>
      <w:r w:rsidR="00EB5EFD">
        <w:t>5</w:t>
      </w:r>
      <w:r w:rsidR="008B74A6">
        <w:t>9</w:t>
      </w:r>
      <w:r w:rsidR="00D202E2">
        <w:t>0</w:t>
      </w:r>
      <w:r w:rsidR="006559AB">
        <w:t>-1</w:t>
      </w:r>
      <w:r w:rsidR="004D67F2">
        <w:t>8</w:t>
      </w:r>
      <w:r w:rsidR="00CF3822">
        <w:t>, te o tome obavijesti sud.</w:t>
      </w: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D202E2" w:rsidRPr="00D202E2">
        <w:t>Željka Šaka, Belec, Belec 96, OIB 56159401651</w:t>
      </w:r>
      <w:r w:rsidR="006559AB">
        <w:t xml:space="preserve">, </w:t>
      </w:r>
      <w:r>
        <w:t>te se istoj zabranjuje da tu tražbinu naplati ili inače raspolaže njome.</w:t>
      </w:r>
    </w:p>
    <w:p w:rsidRDefault="00B976DE" w:rsidP="00B976DE" w:rsidR="00B976DE">
      <w:pPr>
        <w:jc w:val="both"/>
      </w:pPr>
    </w:p>
    <w:p w:rsidRDefault="00CF3822" w:rsidP="00B976DE" w:rsidR="00CF3822">
      <w:pPr>
        <w:jc w:val="both"/>
      </w:pPr>
    </w:p>
    <w:p w:rsidRDefault="00CF3822" w:rsidP="00B976DE" w:rsidR="00CF3822">
      <w:pPr>
        <w:jc w:val="both"/>
      </w:pPr>
    </w:p>
    <w:p w:rsidRDefault="00CF3822" w:rsidP="00B976DE" w:rsidR="00CF3822">
      <w:pPr>
        <w:jc w:val="both"/>
      </w:pPr>
    </w:p>
    <w:p w:rsidRDefault="00B976DE" w:rsidP="005C1C83" w:rsidR="00983462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CA13BF" w:rsidRPr="00CA13BF">
        <w:t>ŽAŽA jednostavno društvo s ograničenom odgovornošću za ugostiteljstvo i usluge, Belec, Belec 96, MBS 081031865, OIB: 96836939999,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B976DE" w:rsidP="00C8024A" w:rsidR="00B976DE" w:rsidRPr="00C8024A">
      <w:pPr>
        <w:jc w:val="center"/>
      </w:pPr>
      <w:r w:rsidRPr="00C670F6">
        <w:t>Obrazloženje</w:t>
      </w:r>
    </w:p>
    <w:p w:rsidRDefault="00983462" w:rsidP="00B976DE" w:rsidR="00983462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681BA5">
        <w:rPr>
          <w:bCs/>
        </w:rPr>
        <w:t>FINA</w:t>
      </w:r>
      <w:r>
        <w:rPr>
          <w:bCs/>
        </w:rPr>
        <w:t xml:space="preserve"> je dana </w:t>
      </w:r>
      <w:r w:rsidR="00D202E2">
        <w:rPr>
          <w:bCs/>
        </w:rPr>
        <w:t>23</w:t>
      </w:r>
      <w:r w:rsidR="008A1F1F" w:rsidRPr="008A1F1F">
        <w:rPr>
          <w:bCs/>
        </w:rPr>
        <w:t>.</w:t>
      </w:r>
      <w:r w:rsidR="00D202E2">
        <w:rPr>
          <w:bCs/>
        </w:rPr>
        <w:t>11</w:t>
      </w:r>
      <w:r w:rsidR="008A1F1F" w:rsidRPr="008A1F1F">
        <w:rPr>
          <w:bCs/>
        </w:rPr>
        <w:t>.201</w:t>
      </w:r>
      <w:r w:rsidR="00D202E2">
        <w:rPr>
          <w:bCs/>
        </w:rPr>
        <w:t>7</w:t>
      </w:r>
      <w:r w:rsidR="008A1F1F" w:rsidRPr="008A1F1F">
        <w:rPr>
          <w:bCs/>
        </w:rPr>
        <w:t xml:space="preserve">. </w:t>
      </w:r>
      <w:r w:rsidR="008A1F1F">
        <w:rPr>
          <w:bCs/>
        </w:rPr>
        <w:t>podnijela</w:t>
      </w:r>
      <w:r w:rsidR="008A1F1F" w:rsidRPr="008A1F1F">
        <w:rPr>
          <w:bCs/>
        </w:rPr>
        <w:t xml:space="preserve"> Trgovačkom sudu u Zagrebu prijedlog </w:t>
      </w:r>
      <w:r w:rsidR="00B976DE">
        <w:rPr>
          <w:bCs/>
        </w:rPr>
        <w:t xml:space="preserve">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CA13BF" w:rsidRPr="00CA13BF">
        <w:t>ŽAŽA jednostavno društvo s ograničenom odgovornošću za ugostiteljstvo i usluge, Belec, Belec 96, MBS 081031865, OIB: 96836939999,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574863">
        <w:t>10</w:t>
      </w:r>
      <w:r w:rsidR="00B976DE">
        <w:t xml:space="preserve">. </w:t>
      </w:r>
      <w:r w:rsidR="00200CDC">
        <w:t xml:space="preserve">stav 1. </w:t>
      </w:r>
      <w:r w:rsidR="00B976DE">
        <w:t>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8A1F1F">
        <w:t>5</w:t>
      </w:r>
      <w:r w:rsidR="00E22629">
        <w:t>9</w:t>
      </w:r>
      <w:r w:rsidR="008B2F26">
        <w:t>0</w:t>
      </w:r>
      <w:r w:rsidR="00D15A99">
        <w:t>/1</w:t>
      </w:r>
      <w:r w:rsidR="000D6FE6">
        <w:t>8</w:t>
      </w:r>
      <w:r w:rsidR="00D15A99">
        <w:t>-</w:t>
      </w:r>
      <w:r w:rsidR="00AD5D03">
        <w:t>3</w:t>
      </w:r>
      <w:r w:rsidR="00D15A99">
        <w:t xml:space="preserve"> od </w:t>
      </w:r>
      <w:r w:rsidR="00AD5D03">
        <w:t>2</w:t>
      </w:r>
      <w:r w:rsidR="00E22629">
        <w:t>3</w:t>
      </w:r>
      <w:r w:rsidR="00D15A99">
        <w:t>.0</w:t>
      </w:r>
      <w:r w:rsidR="0000607A">
        <w:t>5</w:t>
      </w:r>
      <w:r w:rsidR="00D15A99">
        <w:t>.201</w:t>
      </w:r>
      <w:r w:rsidR="006B3CBE">
        <w:t>8</w:t>
      </w:r>
      <w:r w:rsidR="00D15A99">
        <w:t>. pokrenut je prethodni postupak</w:t>
      </w:r>
      <w:r w:rsidR="00C62CCD">
        <w:t>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>Iznos dodatnog predujma od 4.500,00 kn za namirenje troškova stečajnog postupka sud je odredio temeljem iznosa minimalne nagrade privremenom stečajnom upravitelju i putnih troškova istog sukladno čl. 94. SZ, te čl. 4. Uredbe o kriterijima i načinu obračuna i plaćanja nagrade stečajnim upraviteljima</w:t>
      </w:r>
      <w:r w:rsidR="00E3600F">
        <w:t xml:space="preserve"> – NN 105/15, budući je privremeni stečajni upravitelj s područja Trgovačkog suda u Osijeku s adresom prebivališta u </w:t>
      </w:r>
      <w:r w:rsidR="00564B4D">
        <w:t>Osijek</w:t>
      </w:r>
      <w:r w:rsidR="004177B4">
        <w:t>u</w:t>
      </w:r>
      <w:r w:rsidR="00E3600F">
        <w:t xml:space="preserve">, a dužnik ima sjedište u </w:t>
      </w:r>
      <w:r w:rsidR="004177B4">
        <w:t>Zagrebu</w:t>
      </w:r>
      <w:r w:rsidR="00E3600F">
        <w:t>, 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B976DE" w:rsidP="00725472" w:rsidR="00983462">
      <w:pPr>
        <w:jc w:val="both"/>
      </w:pPr>
      <w:r>
        <w:tab/>
      </w:r>
      <w:r w:rsidR="0043771A"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</w:p>
    <w:p w:rsidRDefault="00C8024A" w:rsidP="00725472" w:rsidR="00C8024A">
      <w:pPr>
        <w:jc w:val="both"/>
      </w:pPr>
    </w:p>
    <w:p w:rsidRDefault="00C8024A" w:rsidP="00C8024A" w:rsidR="00C8024A">
      <w:pPr>
        <w:ind w:firstLine="720"/>
        <w:jc w:val="both"/>
      </w:pPr>
      <w:r>
        <w:t>Predmetni stečajni predmet Trgovačkog suda u Zagrebu dana 10.04.2018. zaprimljen je na Trgovačkom sudu u Osijeku temeljem rješenja Visokog Trgovačkog suda Republike Hrvatske u Zagrebu poslovnog broja 31-Su-236/18-3 od 9.03.2018. o određivanju Trgovačkog suda u Osijeku kao drugog stvarno nadležnog suda za postupanje u ovom stečajnom predmetu.</w:t>
      </w:r>
    </w:p>
    <w:p w:rsidRDefault="00725472" w:rsidP="00725472" w:rsidR="00725472">
      <w:pPr>
        <w:jc w:val="both"/>
      </w:pPr>
    </w:p>
    <w:p w:rsidRDefault="00B976DE" w:rsidP="000A0078" w:rsidR="00983462">
      <w:pPr>
        <w:jc w:val="center"/>
      </w:pPr>
      <w:r>
        <w:t>U Osijeku</w:t>
      </w:r>
      <w:r w:rsidR="004D2342">
        <w:t xml:space="preserve"> </w:t>
      </w:r>
      <w:r w:rsidR="00AD5D03">
        <w:t>2</w:t>
      </w:r>
      <w:r w:rsidR="00E22629">
        <w:t>3</w:t>
      </w:r>
      <w:r w:rsidR="004177B4" w:rsidRPr="004177B4">
        <w:t xml:space="preserve">. svibnja </w:t>
      </w:r>
      <w:r w:rsidR="005C1C83" w:rsidRPr="005C1C83">
        <w:t>2018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73B5F" w:rsidP="00B976DE" w:rsidR="00B73B5F"/>
    <w:p w:rsidRDefault="00B976DE" w:rsidP="00B976DE" w:rsidR="00B976DE">
      <w:r>
        <w:t>DNA</w:t>
      </w:r>
    </w:p>
    <w:p w:rsidRDefault="00B976DE" w:rsidP="008B2F26" w:rsidR="00B73B5F">
      <w:pPr>
        <w:numPr>
          <w:ilvl w:val="0"/>
          <w:numId w:val="9"/>
        </w:numPr>
        <w:jc w:val="both"/>
      </w:pPr>
      <w:r>
        <w:t xml:space="preserve">Osoba ovlaštena za zastupanje </w:t>
      </w:r>
      <w:r w:rsidR="008B2F26" w:rsidRPr="008B2F26">
        <w:t>Željka Šaka, Belec, Belec 96</w:t>
      </w:r>
    </w:p>
    <w:p w:rsidRDefault="004177B4" w:rsidP="004177B4" w:rsidR="00C93055">
      <w:pPr>
        <w:numPr>
          <w:ilvl w:val="0"/>
          <w:numId w:val="9"/>
        </w:numPr>
        <w:jc w:val="both"/>
      </w:pPr>
      <w:r w:rsidRPr="004177B4">
        <w:t xml:space="preserve"> </w:t>
      </w:r>
      <w:r w:rsidR="00B976DE"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4C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091A" w:rsidP="00D2091A" w:rsidR="00E24B1F">
    <w:pPr>
      <w:jc w:val="right"/>
    </w:pPr>
    <w:r w:rsidRPr="00D2091A">
      <w:t>14 St-</w:t>
    </w:r>
    <w:r w:rsidR="008F54A5" w:rsidRPr="008F54A5">
      <w:t>5</w:t>
    </w:r>
    <w:r w:rsidR="00C27734">
      <w:t>9</w:t>
    </w:r>
    <w:r w:rsidR="00CA13BF">
      <w:t>0</w:t>
    </w:r>
    <w:r w:rsidR="008F54A5" w:rsidRPr="008F54A5">
      <w:t>/18-6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D6FE6"/>
    <w:rsid w:val="000D7AAB"/>
    <w:rsid w:val="000E1AD6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CDC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003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177B4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71A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CB"/>
    <w:rsid w:val="004B21A5"/>
    <w:rsid w:val="004B3724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5314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B4D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E4CAE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1D0E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2F26"/>
    <w:rsid w:val="008B3B2E"/>
    <w:rsid w:val="008B74A6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2122"/>
    <w:rsid w:val="008F54A5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3FB3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301A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03"/>
    <w:rsid w:val="00AD5D37"/>
    <w:rsid w:val="00AD77A5"/>
    <w:rsid w:val="00AE1A16"/>
    <w:rsid w:val="00AE26A5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07BB"/>
    <w:rsid w:val="00B42178"/>
    <w:rsid w:val="00B4264D"/>
    <w:rsid w:val="00B4280D"/>
    <w:rsid w:val="00B4413A"/>
    <w:rsid w:val="00B46E6C"/>
    <w:rsid w:val="00B47CB9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3B5F"/>
    <w:rsid w:val="00B741C0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27734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24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13BF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22"/>
    <w:rsid w:val="00CF38CA"/>
    <w:rsid w:val="00CF4CCB"/>
    <w:rsid w:val="00CF6707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2E2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D7CC9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E79"/>
    <w:rsid w:val="00E16F39"/>
    <w:rsid w:val="00E17656"/>
    <w:rsid w:val="00E21970"/>
    <w:rsid w:val="00E22415"/>
    <w:rsid w:val="00E22629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5E9"/>
    <w:rsid w:val="00E43139"/>
    <w:rsid w:val="00E459F1"/>
    <w:rsid w:val="00E54CF6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45DC"/>
    <w:rsid w:val="00EA5784"/>
    <w:rsid w:val="00EB1A68"/>
    <w:rsid w:val="00EB53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0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4C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C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4C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C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C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4C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C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C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C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C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St-590/2018</izvorni_sadrzaj>
    <derivirana_varijabla naziv="DomainObject.Predmet.OznakaBroj_1">St-590/2018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ŽAŽA j.d.o.o.</izvorni_sadrzaj>
    <derivirana_varijabla naziv="DomainObject.Predmet.ProtustrankaFormated_1">  ŽAŽA j.d.o.o.</derivirana_varijabla>
  </DomainObject.Predmet.ProtustrankaFormated>
  <DomainObject.Predmet.ProtustrankaFormatedOIB>
    <izvorni_sadrzaj>  ŽAŽA j.d.o.o., OIB 96836939999</izvorni_sadrzaj>
    <derivirana_varijabla naziv="DomainObject.Predmet.ProtustrankaFormatedOIB_1">  ŽAŽA j.d.o.o., OIB 96836939999</derivirana_varijabla>
  </DomainObject.Predmet.ProtustrankaFormatedOIB>
  <DomainObject.Predmet.ProtustrankaFormatedWithAdress>
    <izvorni_sadrzaj> ŽAŽA j.d.o.o., Belec 96, 49250 Belec</izvorni_sadrzaj>
    <derivirana_varijabla naziv="DomainObject.Predmet.ProtustrankaFormatedWithAdress_1"> ŽAŽA j.d.o.o., Belec 96, 49250 Belec</derivirana_varijabla>
  </DomainObject.Predmet.ProtustrankaFormatedWithAdress>
  <DomainObject.Predmet.ProtustrankaFormatedWithAdressOIB>
    <izvorni_sadrzaj> ŽAŽA j.d.o.o., OIB 96836939999, Belec 96, 49250 Belec</izvorni_sadrzaj>
    <derivirana_varijabla naziv="DomainObject.Predmet.ProtustrankaFormatedWithAdressOIB_1"> ŽAŽA j.d.o.o., OIB 96836939999, Belec 96, 49250 Belec</derivirana_varijabla>
  </DomainObject.Predmet.ProtustrankaFormatedWithAdressOIB>
  <DomainObject.Predmet.ProtustrankaWithAdress>
    <izvorni_sadrzaj>ŽAŽA j.d.o.o. Belec 96, 49250 Belec</izvorni_sadrzaj>
    <derivirana_varijabla naziv="DomainObject.Predmet.ProtustrankaWithAdress_1">ŽAŽA j.d.o.o. Belec 96, 49250 Belec</derivirana_varijabla>
  </DomainObject.Predmet.ProtustrankaWithAdress>
  <DomainObject.Predmet.ProtustrankaWithAdressOIB>
    <izvorni_sadrzaj>ŽAŽA j.d.o.o., OIB 96836939999, Belec 96, 49250 Belec</izvorni_sadrzaj>
    <derivirana_varijabla naziv="DomainObject.Predmet.ProtustrankaWithAdressOIB_1">ŽAŽA j.d.o.o., OIB 96836939999, Belec 96, 49250 Belec</derivirana_varijabla>
  </DomainObject.Predmet.ProtustrankaWithAdressOIB>
  <DomainObject.Predmet.ProtustrankaNazivFormated>
    <izvorni_sadrzaj>ŽAŽA j.d.o.o.</izvorni_sadrzaj>
    <derivirana_varijabla naziv="DomainObject.Predmet.ProtustrankaNazivFormated_1">ŽAŽA j.d.o.o.</derivirana_varijabla>
  </DomainObject.Predmet.ProtustrankaNazivFormated>
  <DomainObject.Predmet.ProtustrankaNazivFormatedOIB>
    <izvorni_sadrzaj>ŽAŽA j.d.o.o., OIB 96836939999</izvorni_sadrzaj>
    <derivirana_varijabla naziv="DomainObject.Predmet.ProtustrankaNazivFormatedOIB_1">ŽAŽA j.d.o.o., OIB 96836939999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ŽAŽA j.d.o.o.</item>
    </izvorni_sadrzaj>
    <derivirana_varijabla naziv="DomainObject.Predmet.ProtuStrankaListFormated_1">
      <item>ŽAŽA j.d.o.o.</item>
    </derivirana_varijabla>
  </DomainObject.Predmet.ProtuStrankaListFormated>
  <DomainObject.Predmet.ProtuStrankaListFormatedOIB>
    <izvorni_sadrzaj>
      <item>ŽAŽA j.d.o.o., OIB 96836939999</item>
    </izvorni_sadrzaj>
    <derivirana_varijabla naziv="DomainObject.Predmet.ProtuStrankaListFormatedOIB_1">
      <item>ŽAŽA j.d.o.o., OIB 96836939999</item>
    </derivirana_varijabla>
  </DomainObject.Predmet.ProtuStrankaListFormatedOIB>
  <DomainObject.Predmet.ProtuStrankaListFormatedWithAdress>
    <izvorni_sadrzaj>
      <item>ŽAŽA j.d.o.o., Belec 96, 49250 Belec</item>
    </izvorni_sadrzaj>
    <derivirana_varijabla naziv="DomainObject.Predmet.ProtuStrankaListFormatedWithAdress_1">
      <item>ŽAŽA j.d.o.o., Belec 96, 49250 Belec</item>
    </derivirana_varijabla>
  </DomainObject.Predmet.ProtuStrankaListFormatedWithAdress>
  <DomainObject.Predmet.ProtuStrankaListFormatedWithAdressOIB>
    <izvorni_sadrzaj>
      <item>ŽAŽA j.d.o.o., OIB 96836939999, Belec 96, 49250 Belec</item>
    </izvorni_sadrzaj>
    <derivirana_varijabla naziv="DomainObject.Predmet.ProtuStrankaListFormatedWithAdressOIB_1">
      <item>ŽAŽA j.d.o.o., OIB 96836939999, Belec 96, 49250 Belec</item>
    </derivirana_varijabla>
  </DomainObject.Predmet.ProtuStrankaListFormatedWithAdressOIB>
  <DomainObject.Predmet.ProtuStrankaListNazivFormated>
    <izvorni_sadrzaj>
      <item>ŽAŽA j.d.o.o.</item>
    </izvorni_sadrzaj>
    <derivirana_varijabla naziv="DomainObject.Predmet.ProtuStrankaListNazivFormated_1">
      <item>ŽAŽA j.d.o.o.</item>
    </derivirana_varijabla>
  </DomainObject.Predmet.ProtuStrankaListNazivFormated>
  <DomainObject.Predmet.ProtuStrankaListNazivFormatedOIB>
    <izvorni_sadrzaj>
      <item>ŽAŽA j.d.o.o., OIB 96836939999</item>
    </izvorni_sadrzaj>
    <derivirana_varijabla naziv="DomainObject.Predmet.ProtuStrankaListNazivFormatedOIB_1">
      <item>ŽAŽA j.d.o.o., OIB 96836939999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ŽAŽA j.d.o.o.</izvorni_sadrzaj>
    <derivirana_varijabla naziv="DomainObject.Predmet.ProtustrankaIDrugi_1">ŽAŽA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ŽAŽA j.d.o.o., OIB 96836939999, Belec 96, 49250 Belec</izvorni_sadrzaj>
    <derivirana_varijabla naziv="DomainObject.Predmet.ProtustrankaIDrugiAdressOIB_1">ŽAŽA j.d.o.o., OIB 96836939999, Belec 96, 49250 Belec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ŽAŽA j.d.o.o.</item>
      <item>FINA Regionalni centar Zagreb</item>
    </izvorni_sadrzaj>
    <derivirana_varijabla naziv="DomainObject.Predmet.SudioniciListNaziv_1">
      <item>ŽAŽA j.d.o.o.</item>
      <item>FINA Regionalni centar Zagreb</item>
    </derivirana_varijabla>
  </DomainObject.Predmet.SudioniciListNaziv>
  <DomainObject.Predmet.SudioniciListAdressOIB>
    <izvorni_sadrzaj>
      <item>ŽAŽA j.d.o.o., OIB 96836939999, Belec 96,49250 Belec</item>
      <item>FINA Regionalni centar Zagreb, OIB 85821130368, Trg svibanjskih žrtava 1995. br. 1,10000 Zagreb</item>
    </izvorni_sadrzaj>
    <derivirana_varijabla naziv="DomainObject.Predmet.SudioniciListAdressOIB_1">
      <item>ŽAŽA j.d.o.o., OIB 96836939999, Belec 96,49250 Belec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96836939999</item>
      <item>, OIB 85821130368</item>
    </izvorni_sadrzaj>
    <derivirana_varijabla naziv="DomainObject.Predmet.SudioniciListNazivOIB_1">
      <item>, OIB 96836939999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20826D-80D1-4115-9F84-E136210D8A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758</properties:Words>
  <properties:Characters>3977</properties:Characters>
  <properties:Lines>96</properties:Lines>
  <properties:Paragraphs>32</properties:Paragraphs>
  <properties:TotalTime>143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2018-05-21T10:17:00Z</cp:lastPrinted>
  <dcterms:modified xmlns:xsi="http://www.w3.org/2001/XMLSchema-instance" xsi:type="dcterms:W3CDTF">2018-05-23T09:23:00Z</dcterms:modified>
  <cp:revision>25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