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4c88" w14:paraId="25f4c88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0B4FB4">
        <w:rPr>
          <w:rFonts w:cs="Times New Roman" w:eastAsia="Times New Roman"/>
          <w:lang w:eastAsia="hr-HR"/>
        </w:rPr>
        <w:t>4</w:t>
      </w:r>
      <w:r w:rsidR="00A02F0B">
        <w:rPr>
          <w:rFonts w:cs="Times New Roman" w:eastAsia="Times New Roman"/>
          <w:lang w:eastAsia="hr-HR"/>
        </w:rPr>
        <w:t>6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A02F0B">
        <w:t>TRENDY VENDI j.d.o.o. za trgovinu i usluge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A02F0B">
        <w:t xml:space="preserve">Nova </w:t>
      </w:r>
      <w:proofErr w:type="spellStart"/>
      <w:r w:rsidR="00A02F0B">
        <w:t>Ves</w:t>
      </w:r>
      <w:proofErr w:type="spellEnd"/>
      <w:r w:rsidR="00A02F0B">
        <w:t xml:space="preserve"> 62</w:t>
      </w:r>
      <w:r w:rsidR="00427A42">
        <w:t xml:space="preserve">, OIB: </w:t>
      </w:r>
      <w:r w:rsidR="00A02F0B">
        <w:t>78182610135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352971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631442">
        <w:t xml:space="preserve">TRENDY VENDI j.d.o.o. za trgovinu i usluge, Zagreb, Nova </w:t>
      </w:r>
      <w:proofErr w:type="spellStart"/>
      <w:r w:rsidR="00631442">
        <w:t>Ves</w:t>
      </w:r>
      <w:proofErr w:type="spellEnd"/>
      <w:r w:rsidR="00631442">
        <w:t xml:space="preserve"> 62, OIB: 78182610135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</w:t>
      </w:r>
      <w:r w:rsidR="00C71B7B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A02F0B">
        <w:rPr>
          <w:rFonts w:cs="Times New Roman" w:eastAsia="Times New Roman"/>
          <w:lang w:eastAsia="hr-HR"/>
        </w:rPr>
        <w:t>8</w:t>
      </w:r>
      <w:r w:rsidR="00856FA6">
        <w:rPr>
          <w:rFonts w:cs="Times New Roman" w:eastAsia="Times New Roman"/>
          <w:lang w:eastAsia="hr-HR"/>
        </w:rPr>
        <w:t>.</w:t>
      </w:r>
      <w:r w:rsidR="00A02F0B">
        <w:rPr>
          <w:rFonts w:cs="Times New Roman" w:eastAsia="Times New Roman"/>
          <w:lang w:eastAsia="hr-HR"/>
        </w:rPr>
        <w:t>761</w:t>
      </w:r>
      <w:r w:rsidR="00856FA6">
        <w:rPr>
          <w:rFonts w:cs="Times New Roman" w:eastAsia="Times New Roman"/>
          <w:lang w:eastAsia="hr-HR"/>
        </w:rPr>
        <w:t>,</w:t>
      </w:r>
      <w:r w:rsidR="00A02F0B">
        <w:rPr>
          <w:rFonts w:cs="Times New Roman" w:eastAsia="Times New Roman"/>
          <w:lang w:eastAsia="hr-HR"/>
        </w:rPr>
        <w:t>29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352971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EA7739">
        <w:rPr>
          <w:rFonts w:cs="Times New Roman" w:eastAsia="Times New Roman"/>
          <w:lang w:eastAsia="hr-HR"/>
        </w:rPr>
        <w:t xml:space="preserve">, v. r. </w:t>
      </w:r>
    </w:p>
    <w:p w:rsidRDefault="00EA7739" w:rsidP="00907AB4" w:rsidR="00EA7739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EA7739" w:rsidP="004A36CD" w:rsidR="00EA7739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EA7739" w:rsidP="00907AB4" w:rsidR="00EA7739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0A015C"/>
    <w:rsid w:val="000B4FB4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52971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A79AE"/>
    <w:rsid w:val="004B2DE6"/>
    <w:rsid w:val="004C7061"/>
    <w:rsid w:val="004E4F16"/>
    <w:rsid w:val="004E7324"/>
    <w:rsid w:val="004F106F"/>
    <w:rsid w:val="00512644"/>
    <w:rsid w:val="00541E11"/>
    <w:rsid w:val="00543AB4"/>
    <w:rsid w:val="005A2661"/>
    <w:rsid w:val="005C7BEC"/>
    <w:rsid w:val="0061338A"/>
    <w:rsid w:val="00631442"/>
    <w:rsid w:val="00640D1E"/>
    <w:rsid w:val="00682189"/>
    <w:rsid w:val="006B6789"/>
    <w:rsid w:val="006B7119"/>
    <w:rsid w:val="007132BB"/>
    <w:rsid w:val="007329B5"/>
    <w:rsid w:val="00747E47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B2898"/>
    <w:rsid w:val="009D1C66"/>
    <w:rsid w:val="009F26F0"/>
    <w:rsid w:val="00A02F0B"/>
    <w:rsid w:val="00A1720E"/>
    <w:rsid w:val="00A454AD"/>
    <w:rsid w:val="00A80E54"/>
    <w:rsid w:val="00A95834"/>
    <w:rsid w:val="00B2793F"/>
    <w:rsid w:val="00B37838"/>
    <w:rsid w:val="00B47457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71B7B"/>
    <w:rsid w:val="00C83325"/>
    <w:rsid w:val="00CF2305"/>
    <w:rsid w:val="00D040B6"/>
    <w:rsid w:val="00D165AC"/>
    <w:rsid w:val="00D2232D"/>
    <w:rsid w:val="00D445DE"/>
    <w:rsid w:val="00D62A59"/>
    <w:rsid w:val="00D83B7C"/>
    <w:rsid w:val="00DF0D66"/>
    <w:rsid w:val="00E34E42"/>
    <w:rsid w:val="00E77974"/>
    <w:rsid w:val="00E9568D"/>
    <w:rsid w:val="00EA7739"/>
    <w:rsid w:val="00EC0067"/>
    <w:rsid w:val="00ED653B"/>
    <w:rsid w:val="00F0296A"/>
    <w:rsid w:val="00F05E81"/>
    <w:rsid w:val="00F16860"/>
    <w:rsid w:val="00F26428"/>
    <w:rsid w:val="00F3008C"/>
    <w:rsid w:val="00F60B02"/>
    <w:rsid w:val="00F6143F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73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773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773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773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73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773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773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773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St-1246/2018</izvorni_sadrzaj>
    <derivirana_varijabla naziv="DomainObject.Predmet.OznakaBroj_1">St-1246/2018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TRENDY VENDI  j.d.o.o. zastupanog po punomoćniku Vendi Filipović</izvorni_sadrzaj>
    <derivirana_varijabla naziv="DomainObject.Predmet.ProtustrankaFormated_1">  TRENDY VENDI  j.d.o.o. zastupanog po punomoćniku Vendi Filipović</derivirana_varijabla>
  </DomainObject.Predmet.ProtustrankaFormated>
  <DomainObject.Predmet.ProtustrankaFormatedOIB>
    <izvorni_sadrzaj>  TRENDY VENDI  j.d.o.o., OIB 78182610135 zastupanog po punomoćniku Vendi Filipović</izvorni_sadrzaj>
    <derivirana_varijabla naziv="DomainObject.Predmet.ProtustrankaFormatedOIB_1">  TRENDY VENDI  j.d.o.o., OIB 78182610135 zastupanog po punomoćniku Vendi Filipović</derivirana_varijabla>
  </DomainObject.Predmet.ProtustrankaFormatedOIB>
  <DomainObject.Predmet.ProtustrankaFormatedWithAdress>
    <izvorni_sadrzaj> TRENDY VENDI  j.d.o.o., Nova Ves 62, 10000 Zagreb zastupanog po punomoćniku Vendi Filipović</izvorni_sadrzaj>
    <derivirana_varijabla naziv="DomainObject.Predmet.ProtustrankaFormatedWithAdress_1"> TRENDY VENDI  j.d.o.o., Nova Ves 62, 10000 Zagreb zastupanog po punomoćniku Vendi Filipović</derivirana_varijabla>
  </DomainObject.Predmet.ProtustrankaFormatedWithAdress>
  <DomainObject.Predmet.ProtustrankaFormatedWithAdressOIB>
    <izvorni_sadrzaj> TRENDY VENDI  j.d.o.o., OIB 78182610135, Nova Ves 62, 10000 Zagreb zastupanog po punomoćniku Vendi Filipović</izvorni_sadrzaj>
    <derivirana_varijabla naziv="DomainObject.Predmet.ProtustrankaFormatedWithAdressOIB_1"> TRENDY VENDI  j.d.o.o., OIB 78182610135, Nova Ves 62, 10000 Zagreb zastupanog po punomoćniku Vendi Filipović</derivirana_varijabla>
  </DomainObject.Predmet.ProtustrankaFormatedWithAdressOIB>
  <DomainObject.Predmet.ProtustrankaWithAdress>
    <izvorni_sadrzaj>TRENDY VENDI  j.d.o.o. Nova Ves 62, 10000 Zagreb</izvorni_sadrzaj>
    <derivirana_varijabla naziv="DomainObject.Predmet.ProtustrankaWithAdress_1">TRENDY VENDI  j.d.o.o. Nova Ves 62, 10000 Zagreb</derivirana_varijabla>
  </DomainObject.Predmet.ProtustrankaWithAdress>
  <DomainObject.Predmet.ProtustrankaWithAdressOIB>
    <izvorni_sadrzaj>TRENDY VENDI  j.d.o.o., OIB 78182610135, Nova Ves 62, 10000 Zagreb</izvorni_sadrzaj>
    <derivirana_varijabla naziv="DomainObject.Predmet.ProtustrankaWithAdressOIB_1">TRENDY VENDI  j.d.o.o., OIB 78182610135, Nova Ves 62, 10000 Zagreb</derivirana_varijabla>
  </DomainObject.Predmet.ProtustrankaWithAdressOIB>
  <DomainObject.Predmet.ProtustrankaNazivFormated>
    <izvorni_sadrzaj>TRENDY VENDI  j.d.o.o.</izvorni_sadrzaj>
    <derivirana_varijabla naziv="DomainObject.Predmet.ProtustrankaNazivFormated_1">TRENDY VENDI  j.d.o.o.</derivirana_varijabla>
  </DomainObject.Predmet.ProtustrankaNazivFormated>
  <DomainObject.Predmet.ProtustrankaNazivFormatedOIB>
    <izvorni_sadrzaj>TRENDY VENDI  j.d.o.o., OIB 78182610135</izvorni_sadrzaj>
    <derivirana_varijabla naziv="DomainObject.Predmet.ProtustrankaNazivFormatedOIB_1">TRENDY VENDI  j.d.o.o., OIB 78182610135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TRENDY VENDI  j.d.o.o. zastupanog po punomoćniku Vendi Filipović</item>
    </izvorni_sadrzaj>
    <derivirana_varijabla naziv="DomainObject.Predmet.ProtuStrankaListFormated_1">
      <item>TRENDY VENDI  j.d.o.o. zastupanog po punomoćniku Vendi Filipović</item>
    </derivirana_varijabla>
  </DomainObject.Predmet.ProtuStrankaListFormated>
  <DomainObject.Predmet.ProtuStrankaListFormatedOIB>
    <izvorni_sadrzaj>
      <item>TRENDY VENDI  j.d.o.o., OIB 78182610135 zastupanog po punomoćniku Vendi Filipović</item>
    </izvorni_sadrzaj>
    <derivirana_varijabla naziv="DomainObject.Predmet.ProtuStrankaListFormatedOIB_1">
      <item>TRENDY VENDI  j.d.o.o., OIB 78182610135 zastupanog po punomoćniku Vendi Filipović</item>
    </derivirana_varijabla>
  </DomainObject.Predmet.ProtuStrankaListFormatedOIB>
  <DomainObject.Predmet.ProtuStrankaListFormatedWithAdress>
    <izvorni_sadrzaj>
      <item>TRENDY VENDI  j.d.o.o., Nova Ves 62, 10000 Zagreb zastupanog po punomoćniku Vendi Filipović</item>
    </izvorni_sadrzaj>
    <derivirana_varijabla naziv="DomainObject.Predmet.ProtuStrankaListFormatedWithAdress_1">
      <item>TRENDY VENDI  j.d.o.o., Nova Ves 62, 10000 Zagreb zastupanog po punomoćniku Vendi Filipović</item>
    </derivirana_varijabla>
  </DomainObject.Predmet.ProtuStrankaListFormatedWithAdress>
  <DomainObject.Predmet.ProtuStrankaListFormatedWithAdressOIB>
    <izvorni_sadrzaj>
      <item>TRENDY VENDI  j.d.o.o., OIB 78182610135, Nova Ves 62, 10000 Zagreb zastupanog po punomoćniku Vendi Filipović</item>
    </izvorni_sadrzaj>
    <derivirana_varijabla naziv="DomainObject.Predmet.ProtuStrankaListFormatedWithAdressOIB_1">
      <item>TRENDY VENDI  j.d.o.o., OIB 78182610135, Nova Ves 62, 10000 Zagreb zastupanog po punomoćniku Vendi Filipović</item>
    </derivirana_varijabla>
  </DomainObject.Predmet.ProtuStrankaListFormatedWithAdressOIB>
  <DomainObject.Predmet.ProtuStrankaListNazivFormated>
    <izvorni_sadrzaj>
      <item>TRENDY VENDI  j.d.o.o.</item>
    </izvorni_sadrzaj>
    <derivirana_varijabla naziv="DomainObject.Predmet.ProtuStrankaListNazivFormated_1">
      <item>TRENDY VENDI  j.d.o.o.</item>
    </derivirana_varijabla>
  </DomainObject.Predmet.ProtuStrankaListNazivFormated>
  <DomainObject.Predmet.ProtuStrankaListNazivFormatedOIB>
    <izvorni_sadrzaj>
      <item>TRENDY VENDI  j.d.o.o., OIB 78182610135</item>
    </izvorni_sadrzaj>
    <derivirana_varijabla naziv="DomainObject.Predmet.ProtuStrankaListNazivFormatedOIB_1">
      <item>TRENDY VENDI  j.d.o.o., OIB 78182610135</item>
    </derivirana_varijabla>
  </DomainObject.Predmet.ProtuStrankaListNazivFormatedOIB>
  <DomainObject.Predmet.OstaliListFormated>
    <izvorni_sadrzaj>
      <item>Vendi Filipović punomoćnik sudionika u postupku TRENDY VENDI  j.d.o.o.</item>
    </izvorni_sadrzaj>
    <derivirana_varijabla naziv="DomainObject.Predmet.OstaliListFormated_1">
      <item>Vendi Filipović punomoćnik sudionika u postupku TRENDY VENDI  j.d.o.o.</item>
    </derivirana_varijabla>
  </DomainObject.Predmet.OstaliListFormated>
  <DomainObject.Predmet.OstaliListFormatedOIB>
    <izvorni_sadrzaj>
      <item>Vendi Filipović, OIB 77284205609 punomoćnik sudionika u postupku TRENDY VENDI  j.d.o.o.</item>
    </izvorni_sadrzaj>
    <derivirana_varijabla naziv="DomainObject.Predmet.OstaliListFormatedOIB_1">
      <item>Vendi Filipović, OIB 77284205609 punomoćnik sudionika u postupku TRENDY VENDI  j.d.o.o.</item>
    </derivirana_varijabla>
  </DomainObject.Predmet.OstaliListFormatedOIB>
  <DomainObject.Predmet.OstaliListFormatedWithAdress>
    <izvorni_sadrzaj>
      <item>Vendi Filipović, Nova Ves 62, 10000 Zagreb punomoćnik sudionika u postupku TRENDY VENDI  j.d.o.o.</item>
    </izvorni_sadrzaj>
    <derivirana_varijabla naziv="DomainObject.Predmet.OstaliListFormatedWithAdress_1">
      <item>Vendi Filipović, Nova Ves 62, 10000 Zagreb punomoćnik sudionika u postupku TRENDY VENDI  j.d.o.o.</item>
    </derivirana_varijabla>
  </DomainObject.Predmet.OstaliListFormatedWithAdress>
  <DomainObject.Predmet.OstaliListFormatedWithAdressOIB>
    <izvorni_sadrzaj>
      <item>Vendi Filipović, OIB 77284205609, Nova Ves 62, 10000 Zagreb punomoćnik sudionika u postupku TRENDY VENDI  j.d.o.o.</item>
    </izvorni_sadrzaj>
    <derivirana_varijabla naziv="DomainObject.Predmet.OstaliListFormatedWithAdressOIB_1">
      <item>Vendi Filipović, OIB 77284205609, Nova Ves 62, 10000 Zagreb punomoćnik sudionika u postupku TRENDY VENDI  j.d.o.o.</item>
    </derivirana_varijabla>
  </DomainObject.Predmet.OstaliListFormatedWithAdressOIB>
  <DomainObject.Predmet.OstaliListNazivFormated>
    <izvorni_sadrzaj>
      <item>Vendi Filipović</item>
    </izvorni_sadrzaj>
    <derivirana_varijabla naziv="DomainObject.Predmet.OstaliListNazivFormated_1">
      <item>Vendi Filipović</item>
    </derivirana_varijabla>
  </DomainObject.Predmet.OstaliListNazivFormated>
  <DomainObject.Predmet.OstaliListNazivFormatedOIB>
    <izvorni_sadrzaj>
      <item>Vendi Filipović, OIB 77284205609</item>
    </izvorni_sadrzaj>
    <derivirana_varijabla naziv="DomainObject.Predmet.OstaliListNazivFormatedOIB_1">
      <item>Vendi Filipović, OIB 77284205609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TRENDY VENDI  j.d.o.o.</izvorni_sadrzaj>
    <derivirana_varijabla naziv="DomainObject.Predmet.ProtustrankaIDrugi_1">TRENDY VENDI 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TRENDY VENDI  j.d.o.o., OIB 78182610135, Nova Ves 62, 10000 Zagreb</izvorni_sadrzaj>
    <derivirana_varijabla naziv="DomainObject.Predmet.ProtustrankaIDrugiAdressOIB_1">TRENDY VENDI  j.d.o.o., OIB 78182610135, Nova Ves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TRENDY VENDI  j.d.o.o.</item>
      <item>Vendi Filipović</item>
    </izvorni_sadrzaj>
    <derivirana_varijabla naziv="DomainObject.Predmet.SudioniciListNaziv_1">
      <item>FINA Regionalni centar Zagreb</item>
      <item>TRENDY VENDI  j.d.o.o.</item>
      <item>Vendi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TRENDY VENDI  j.d.o.o., OIB 78182610135, Nova Ves 62,10000 Zagreb</item>
      <item>Vendi Filipović, OIB 77284205609, Nova Ves 62,10000 Zagreb</item>
    </izvorni_sadrzaj>
    <derivirana_varijabla naziv="DomainObject.Predmet.SudioniciListAdressOIB_1">
      <item>FINA Regionalni centar Zagreb, OIB 85821130368, Trg svibanjskih žrtava 1995. br. 1,10000 Zagreb</item>
      <item>TRENDY VENDI  j.d.o.o., OIB 78182610135, Nova Ves 62,10000 Zagreb</item>
      <item>Vendi Filipović, OIB 77284205609, Nova Ves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78182610135</item>
      <item>, OIB 77284205609</item>
    </izvorni_sadrzaj>
    <derivirana_varijabla naziv="DomainObject.Predmet.SudioniciListNazivOIB_1">
      <item>, OIB 85821130368</item>
      <item>, OIB 78182610135</item>
      <item>, OIB 77284205609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70C67-8063-4418-97D8-ED2B15AB5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1503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2018-08-24T06:17:00Z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2018-08-29T07:06:00Z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