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fe38" w14:paraId="514fe38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267F49">
        <w:t>358/14-123</w:t>
      </w:r>
    </w:p>
    <w:p w:rsidRDefault="00857BAA" w:rsidP="00857BAA" w:rsidR="00857BAA">
      <w:r>
        <w:rPr>
          <w:rStyle w:val="Naglaeno"/>
        </w:rPr>
        <w:t xml:space="preserve">             </w:t>
      </w:r>
      <w:r w:rsidR="0010507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21A2C"/>
    <w:p w:rsidRDefault="00857BAA" w:rsidP="00857BAA" w:rsidR="00857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7BAA" w:rsidP="00857BAA" w:rsidR="00857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P="005964BB" w:rsidR="004572F5">
      <w:pPr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763833" w:rsidP="005964BB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034E5E">
        <w:t xml:space="preserve">stečajnoj sutkinji </w:t>
      </w:r>
      <w:r w:rsidR="00433769">
        <w:t>Nadi Roso</w:t>
      </w:r>
      <w:r w:rsidR="00111E95">
        <w:t xml:space="preserve">, u stečajnom postupku nad dužnikom: </w:t>
      </w:r>
      <w:r w:rsidR="006D3B92" w:rsidRPr="006D3B92">
        <w:rPr>
          <w:b/>
        </w:rPr>
        <w:t>SLAVONIJA industrija građevnog materijala d.o.o. u stečaju Našice, Braće Radića 200, OIB: 36015539875, MBS: 050002492</w:t>
      </w:r>
      <w:r w:rsidR="00111E95">
        <w:rPr>
          <w:b/>
          <w:bCs/>
        </w:rPr>
        <w:t>,</w:t>
      </w:r>
      <w:r w:rsidR="00111E95">
        <w:t xml:space="preserve"> dana </w:t>
      </w:r>
      <w:r w:rsidR="00267F49">
        <w:t>27. siječnja 2017. g.,</w:t>
      </w:r>
    </w:p>
    <w:p w:rsidRDefault="006D3B92" w:rsidP="002154F1" w:rsidR="00763833">
      <w:pPr>
        <w:tabs>
          <w:tab w:pos="2280" w:val="left"/>
          <w:tab w:pos="3990" w:val="left"/>
        </w:tabs>
        <w:jc w:val="both"/>
      </w:pPr>
      <w:r>
        <w:tab/>
      </w:r>
      <w:r w:rsidR="002154F1">
        <w:tab/>
      </w:r>
    </w:p>
    <w:p w:rsidRDefault="00695AD9" w:rsidR="00695AD9">
      <w:pPr>
        <w:jc w:val="both"/>
      </w:pPr>
    </w:p>
    <w:p w:rsidRDefault="0084627B" w:rsidP="00084FEF" w:rsidR="00695AD9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7B2078" w:rsidP="00267F49" w:rsidR="00267F49" w:rsidRPr="00592B32">
      <w:pPr>
        <w:pStyle w:val="Odlomakpopisa"/>
        <w:numPr>
          <w:ilvl w:val="0"/>
          <w:numId w:val="2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t xml:space="preserve"> </w:t>
      </w:r>
      <w:r w:rsidR="00267F49" w:rsidRPr="00592B32">
        <w:rPr>
          <w:rFonts w:hAnsi="Times New Roman" w:ascii="Times New Roman"/>
          <w:sz w:val="24"/>
          <w:szCs w:val="24"/>
        </w:rPr>
        <w:t xml:space="preserve">Kupcu Leu Kneževiću, </w:t>
      </w:r>
      <w:proofErr w:type="spellStart"/>
      <w:r w:rsidR="00267F49" w:rsidRPr="00592B32">
        <w:rPr>
          <w:rFonts w:hAnsi="Times New Roman" w:ascii="Times New Roman"/>
          <w:sz w:val="24"/>
          <w:szCs w:val="24"/>
        </w:rPr>
        <w:t>Jelisavac</w:t>
      </w:r>
      <w:proofErr w:type="spellEnd"/>
      <w:r w:rsidR="00267F49" w:rsidRPr="00592B32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267F49" w:rsidRPr="00592B32">
        <w:rPr>
          <w:rFonts w:hAnsi="Times New Roman" w:ascii="Times New Roman"/>
          <w:sz w:val="24"/>
          <w:szCs w:val="24"/>
        </w:rPr>
        <w:t>Kisucka</w:t>
      </w:r>
      <w:proofErr w:type="spellEnd"/>
      <w:r w:rsidR="00267F49" w:rsidRPr="00592B32">
        <w:rPr>
          <w:rFonts w:hAnsi="Times New Roman" w:ascii="Times New Roman"/>
          <w:sz w:val="24"/>
          <w:szCs w:val="24"/>
        </w:rPr>
        <w:t xml:space="preserve"> 15, OIB: 32269999181 predaju se u posjed nekretnine upisane u upisane u zk.ul.br. 4217, k.o. Našice, k.č.br. 4729/4 PUT TRNOVAČA od 169m2, k.č.br. 4729/5 PUT TRNOVAČA od 32m2 i k.č.br. 4734/</w:t>
      </w:r>
      <w:r w:rsidR="00A751B8">
        <w:rPr>
          <w:rFonts w:hAnsi="Times New Roman" w:ascii="Times New Roman"/>
          <w:sz w:val="24"/>
          <w:szCs w:val="24"/>
        </w:rPr>
        <w:t>3</w:t>
      </w:r>
      <w:r w:rsidR="00267F49" w:rsidRPr="00592B32">
        <w:rPr>
          <w:rFonts w:hAnsi="Times New Roman" w:ascii="Times New Roman"/>
          <w:sz w:val="24"/>
          <w:szCs w:val="24"/>
        </w:rPr>
        <w:t xml:space="preserve"> ORANICA BRDO od 115m2.</w:t>
      </w:r>
    </w:p>
    <w:p w:rsidRDefault="00267F49" w:rsidP="00267F49" w:rsidR="00267F49" w:rsidRPr="00592B32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67F49" w:rsidP="00267F49" w:rsidR="00267F49" w:rsidRPr="00592B32">
      <w:pPr>
        <w:pStyle w:val="Odlomakpopisa"/>
        <w:numPr>
          <w:ilvl w:val="0"/>
          <w:numId w:val="2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2B32">
        <w:rPr>
          <w:rFonts w:hAnsi="Times New Roman" w:ascii="Times New Roman"/>
          <w:sz w:val="24"/>
          <w:szCs w:val="24"/>
        </w:rPr>
        <w:t xml:space="preserve">Nalaže se zemljišno knjižnom odjelu </w:t>
      </w:r>
      <w:r w:rsidR="00A751B8">
        <w:rPr>
          <w:rFonts w:hAnsi="Times New Roman" w:ascii="Times New Roman"/>
          <w:sz w:val="24"/>
          <w:szCs w:val="24"/>
        </w:rPr>
        <w:t xml:space="preserve">Našice </w:t>
      </w:r>
      <w:r w:rsidRPr="00592B32">
        <w:rPr>
          <w:rFonts w:hAnsi="Times New Roman" w:ascii="Times New Roman"/>
          <w:sz w:val="24"/>
          <w:szCs w:val="24"/>
        </w:rPr>
        <w:t xml:space="preserve">Općinskog suda u Osijeku, Stalna služba u Našicama upis prava vlasništva na nekretninama iz točke I. ovog zaključka na ime i za korist kupca Lea Kneževića, </w:t>
      </w:r>
      <w:proofErr w:type="spellStart"/>
      <w:r w:rsidRPr="00592B32">
        <w:rPr>
          <w:rFonts w:hAnsi="Times New Roman" w:ascii="Times New Roman"/>
          <w:sz w:val="24"/>
          <w:szCs w:val="24"/>
        </w:rPr>
        <w:t>Jelisavac</w:t>
      </w:r>
      <w:proofErr w:type="spellEnd"/>
      <w:r w:rsidRPr="00592B32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592B32">
        <w:rPr>
          <w:rFonts w:hAnsi="Times New Roman" w:ascii="Times New Roman"/>
          <w:sz w:val="24"/>
          <w:szCs w:val="24"/>
        </w:rPr>
        <w:t>Kisucka</w:t>
      </w:r>
      <w:proofErr w:type="spellEnd"/>
      <w:r w:rsidRPr="00592B32">
        <w:rPr>
          <w:rFonts w:hAnsi="Times New Roman" w:ascii="Times New Roman"/>
          <w:sz w:val="24"/>
          <w:szCs w:val="24"/>
        </w:rPr>
        <w:t xml:space="preserve"> 15, OIB: 32269999181 kao i brisanje svih upisanih prava, tereta i zabilježbi i to:</w:t>
      </w:r>
    </w:p>
    <w:p w:rsidRDefault="00267F49" w:rsidP="00267F49" w:rsidR="00267F49" w:rsidRPr="00592B32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67F49" w:rsidP="00267F49" w:rsidR="00267F49" w:rsidRPr="00592B32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2B32">
        <w:rPr>
          <w:rFonts w:hAnsi="Times New Roman" w:ascii="Times New Roman"/>
          <w:sz w:val="24"/>
          <w:szCs w:val="24"/>
        </w:rPr>
        <w:t xml:space="preserve"> </w:t>
      </w:r>
      <w:r w:rsidRPr="00592B32">
        <w:rPr>
          <w:rFonts w:hAnsi="Times New Roman" w:ascii="Times New Roman"/>
          <w:sz w:val="24"/>
          <w:szCs w:val="24"/>
          <w:u w:val="single"/>
        </w:rPr>
        <w:t>samo u odnosu na nekretnine upisane u zk.ul.br. 4217 k.o. Našice</w:t>
      </w:r>
      <w:r w:rsidRPr="00592B32">
        <w:rPr>
          <w:rFonts w:hAnsi="Times New Roman" w:ascii="Times New Roman"/>
          <w:sz w:val="24"/>
          <w:szCs w:val="24"/>
        </w:rPr>
        <w:t>:</w:t>
      </w:r>
    </w:p>
    <w:p w:rsidRDefault="00267F49" w:rsidP="00267F49" w:rsidR="00267F49" w:rsidRPr="00592B32">
      <w:pPr>
        <w:ind w:left="720"/>
        <w:jc w:val="both"/>
      </w:pPr>
      <w:r w:rsidRPr="00592B32">
        <w:t>- k.č.br. 4729/4 PUT TRNOVAČA od 169m2;</w:t>
      </w:r>
    </w:p>
    <w:p w:rsidRDefault="00267F49" w:rsidP="00267F49" w:rsidR="00267F49" w:rsidRPr="00592B32">
      <w:pPr>
        <w:ind w:left="720"/>
        <w:jc w:val="both"/>
      </w:pPr>
      <w:r w:rsidRPr="00592B32">
        <w:t>- k.č.br. 4729/5 PUT TRNOVAČA od 32m2;</w:t>
      </w:r>
    </w:p>
    <w:p w:rsidRDefault="00267F49" w:rsidP="00267F49" w:rsidR="00267F49" w:rsidRPr="00592B32">
      <w:pPr>
        <w:ind w:left="720"/>
        <w:jc w:val="both"/>
      </w:pPr>
      <w:r w:rsidRPr="00592B32">
        <w:t>- k.č.br. 4734/</w:t>
      </w:r>
      <w:r w:rsidR="00A751B8">
        <w:t>3</w:t>
      </w:r>
      <w:r w:rsidRPr="00592B32">
        <w:t xml:space="preserve"> ORANICA BRDO od 115m2</w:t>
      </w:r>
    </w:p>
    <w:p w:rsidRDefault="00267F49" w:rsidP="00267F49" w:rsidR="00267F49" w:rsidRPr="00592B32">
      <w:pPr>
        <w:pStyle w:val="Odlomakpopisa"/>
        <w:spacing w:lineRule="auto" w:line="240" w:after="0"/>
        <w:ind w:left="1440"/>
        <w:jc w:val="both"/>
        <w:rPr>
          <w:rFonts w:hAnsi="Times New Roman" w:ascii="Times New Roman"/>
          <w:sz w:val="24"/>
          <w:szCs w:val="24"/>
        </w:rPr>
      </w:pPr>
    </w:p>
    <w:p w:rsidRDefault="00267F49" w:rsidP="00267F49" w:rsidR="00267F49" w:rsidRPr="00592B32">
      <w:pPr>
        <w:pStyle w:val="Odlomakpopisa"/>
        <w:spacing w:lineRule="auto" w:line="240" w:after="0"/>
        <w:ind w:firstLine="708" w:left="12"/>
        <w:jc w:val="both"/>
        <w:rPr>
          <w:rFonts w:hAnsi="Times New Roman" w:ascii="Times New Roman"/>
          <w:sz w:val="24"/>
          <w:szCs w:val="24"/>
        </w:rPr>
      </w:pPr>
      <w:r w:rsidRPr="00592B32">
        <w:rPr>
          <w:rFonts w:hAnsi="Times New Roman" w:ascii="Times New Roman"/>
          <w:sz w:val="24"/>
          <w:szCs w:val="24"/>
        </w:rPr>
        <w:t>brisanje sljedećih upisanih prava, tereta i zabilježbi:</w:t>
      </w:r>
    </w:p>
    <w:p w:rsidRDefault="00267F49" w:rsidP="00267F49" w:rsidR="00267F49" w:rsidRPr="00592B32">
      <w:pPr>
        <w:pStyle w:val="Odlomakpopisa"/>
        <w:spacing w:lineRule="auto" w:line="240" w:after="0"/>
        <w:ind w:firstLine="708" w:left="12"/>
        <w:jc w:val="both"/>
        <w:rPr>
          <w:rFonts w:hAnsi="Times New Roman" w:ascii="Times New Roman"/>
          <w:sz w:val="24"/>
          <w:szCs w:val="24"/>
        </w:rPr>
      </w:pPr>
    </w:p>
    <w:p w:rsidRDefault="00267F49" w:rsidP="00267F49" w:rsidR="00267F49" w:rsidRPr="00592B32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2B32">
        <w:rPr>
          <w:rFonts w:hAnsi="Times New Roman" w:ascii="Times New Roman"/>
          <w:sz w:val="24"/>
          <w:szCs w:val="24"/>
        </w:rPr>
        <w:t>Na listu „B“</w:t>
      </w:r>
      <w:r w:rsidRPr="00592B32">
        <w:rPr>
          <w:rFonts w:hAnsi="Times New Roman" w:ascii="Times New Roman"/>
          <w:sz w:val="24"/>
          <w:szCs w:val="24"/>
        </w:rPr>
        <w:tab/>
      </w:r>
      <w:proofErr w:type="spellStart"/>
      <w:r w:rsidRPr="00592B32">
        <w:rPr>
          <w:rFonts w:hAnsi="Times New Roman" w:ascii="Times New Roman"/>
          <w:sz w:val="24"/>
          <w:szCs w:val="24"/>
        </w:rPr>
        <w:t>Vlastovnica</w:t>
      </w:r>
      <w:proofErr w:type="spellEnd"/>
      <w:r w:rsidRPr="00592B32">
        <w:rPr>
          <w:rFonts w:hAnsi="Times New Roman" w:ascii="Times New Roman"/>
          <w:sz w:val="24"/>
          <w:szCs w:val="24"/>
        </w:rPr>
        <w:t xml:space="preserve"> </w:t>
      </w:r>
      <w:r w:rsidRPr="00592B32">
        <w:rPr>
          <w:rFonts w:hAnsi="Times New Roman" w:ascii="Times New Roman"/>
          <w:sz w:val="24"/>
          <w:szCs w:val="24"/>
        </w:rPr>
        <w:tab/>
      </w:r>
    </w:p>
    <w:p w:rsidRDefault="00267F49" w:rsidP="00267F49" w:rsidR="00267F49" w:rsidRPr="00592B32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B </w:t>
      </w:r>
      <w:r w:rsidRPr="00592B32">
        <w:rPr>
          <w:rFonts w:eastAsia="Calibri"/>
          <w:lang w:eastAsia="en-US"/>
        </w:rPr>
        <w:tab/>
      </w:r>
      <w:proofErr w:type="spellStart"/>
      <w:r w:rsidRPr="00592B32">
        <w:rPr>
          <w:rFonts w:eastAsia="Calibri"/>
          <w:lang w:eastAsia="en-US"/>
        </w:rPr>
        <w:t>Vlastovnica</w:t>
      </w:r>
      <w:proofErr w:type="spellEnd"/>
      <w:r w:rsidRPr="00592B32">
        <w:rPr>
          <w:rFonts w:eastAsia="Calibri"/>
          <w:lang w:eastAsia="en-US"/>
        </w:rPr>
        <w:t xml:space="preserve"> </w:t>
      </w:r>
      <w:r w:rsidRPr="00592B32">
        <w:rPr>
          <w:rFonts w:eastAsia="Calibri"/>
          <w:lang w:eastAsia="en-US"/>
        </w:rPr>
        <w:tab/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1. Vlasnički dio: 1/1 </w:t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"SLAVONIJA"  IGM D.O.O. NAŠICE, NAŠICE, B. RADIĆA 200 </w:t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2.1 </w:t>
      </w:r>
      <w:r w:rsidRPr="00592B32">
        <w:rPr>
          <w:rFonts w:eastAsia="Calibri"/>
          <w:lang w:eastAsia="en-US"/>
        </w:rPr>
        <w:tab/>
        <w:t>Zaprimljeno 11.04.2014. broj Z-785/14</w:t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Na temelju rješenja Financijske agencije Zagreb, Nagodbenog vijeća HR01, Zagreb, Koturaška 43. od 09.04.2014., Klasa: UP-I/110/07/14-01/6150, Ur.br: 04-06-14-6150-22 i čl. 51. st. 8. Zakona o financijskom poslovanju i </w:t>
      </w:r>
      <w:proofErr w:type="spellStart"/>
      <w:r w:rsidRPr="00592B32">
        <w:rPr>
          <w:rFonts w:eastAsia="Calibri"/>
          <w:lang w:eastAsia="en-US"/>
        </w:rPr>
        <w:t>predstečajnoj</w:t>
      </w:r>
      <w:proofErr w:type="spellEnd"/>
      <w:r w:rsidRPr="00592B32">
        <w:rPr>
          <w:rFonts w:eastAsia="Calibri"/>
          <w:lang w:eastAsia="en-US"/>
        </w:rPr>
        <w:t xml:space="preserve"> nagodbi (NN 108/12, 144/12, 81/13 i 112/13), </w:t>
      </w:r>
      <w:proofErr w:type="spellStart"/>
      <w:r w:rsidRPr="00592B32">
        <w:rPr>
          <w:rFonts w:eastAsia="Calibri"/>
          <w:lang w:eastAsia="en-US"/>
        </w:rPr>
        <w:lastRenderedPageBreak/>
        <w:t>zabilježuje</w:t>
      </w:r>
      <w:proofErr w:type="spellEnd"/>
      <w:r w:rsidRPr="00592B32">
        <w:rPr>
          <w:rFonts w:eastAsia="Calibri"/>
          <w:lang w:eastAsia="en-US"/>
        </w:rPr>
        <w:t xml:space="preserve"> se otvaranje postupka </w:t>
      </w:r>
      <w:proofErr w:type="spellStart"/>
      <w:r w:rsidRPr="00592B32">
        <w:rPr>
          <w:rFonts w:eastAsia="Calibri"/>
          <w:lang w:eastAsia="en-US"/>
        </w:rPr>
        <w:t>predstečajne</w:t>
      </w:r>
      <w:proofErr w:type="spellEnd"/>
      <w:r w:rsidRPr="00592B32">
        <w:rPr>
          <w:rFonts w:eastAsia="Calibri"/>
          <w:lang w:eastAsia="en-US"/>
        </w:rPr>
        <w:t xml:space="preserve"> nagodbe na nekretninama upisanim u A. </w:t>
      </w:r>
      <w:r w:rsidRPr="00592B32">
        <w:rPr>
          <w:rFonts w:eastAsia="Calibri"/>
          <w:lang w:eastAsia="en-US"/>
        </w:rPr>
        <w:tab/>
        <w:t xml:space="preserve">ZABILJEŽBA </w:t>
      </w:r>
      <w:r w:rsidRPr="00592B32">
        <w:rPr>
          <w:rFonts w:eastAsia="Calibri"/>
          <w:lang w:eastAsia="en-US"/>
        </w:rPr>
        <w:tab/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3.1 </w:t>
      </w:r>
      <w:r w:rsidRPr="00592B32">
        <w:rPr>
          <w:rFonts w:eastAsia="Calibri"/>
          <w:lang w:eastAsia="en-US"/>
        </w:rPr>
        <w:tab/>
        <w:t>Zaprimljeno 24.12.2014. broj Z-2673/14</w:t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Na temelju rješenja Trgovačkog suda u Osijeku od 22. prosinca 2014. godine, broj: 6 St-358/14-7, </w:t>
      </w:r>
      <w:proofErr w:type="spellStart"/>
      <w:r w:rsidRPr="00592B32">
        <w:rPr>
          <w:rFonts w:eastAsia="Calibri"/>
          <w:lang w:eastAsia="en-US"/>
        </w:rPr>
        <w:t>zabilježuje</w:t>
      </w:r>
      <w:proofErr w:type="spellEnd"/>
      <w:r w:rsidRPr="00592B32">
        <w:rPr>
          <w:rFonts w:eastAsia="Calibri"/>
          <w:lang w:eastAsia="en-US"/>
        </w:rPr>
        <w:t xml:space="preserve"> se otvaranje stečajnog postupka na nekretninama upisanim u A. </w:t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4.1 </w:t>
      </w:r>
      <w:r w:rsidRPr="00592B32">
        <w:rPr>
          <w:rFonts w:eastAsia="Calibri"/>
          <w:lang w:eastAsia="en-US"/>
        </w:rPr>
        <w:tab/>
        <w:t>Zaprimljeno 09.04.2015. broj Z-759/15</w:t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Na temelju </w:t>
      </w:r>
      <w:proofErr w:type="spellStart"/>
      <w:r w:rsidRPr="00592B32">
        <w:rPr>
          <w:rFonts w:eastAsia="Calibri"/>
          <w:lang w:eastAsia="en-US"/>
        </w:rPr>
        <w:t>rješenjaTrgovačkog</w:t>
      </w:r>
      <w:proofErr w:type="spellEnd"/>
      <w:r w:rsidRPr="00592B32">
        <w:rPr>
          <w:rFonts w:eastAsia="Calibri"/>
          <w:lang w:eastAsia="en-US"/>
        </w:rPr>
        <w:t xml:space="preserve"> suda u Osijeku od 07. travnja 2015..g. broj 6 St-358/14-30 </w:t>
      </w:r>
      <w:proofErr w:type="spellStart"/>
      <w:r w:rsidRPr="00592B32">
        <w:rPr>
          <w:rFonts w:eastAsia="Calibri"/>
          <w:lang w:eastAsia="en-US"/>
        </w:rPr>
        <w:t>zabilježuje</w:t>
      </w:r>
      <w:proofErr w:type="spellEnd"/>
      <w:r w:rsidRPr="00592B32">
        <w:rPr>
          <w:rFonts w:eastAsia="Calibri"/>
          <w:lang w:eastAsia="en-US"/>
        </w:rPr>
        <w:t xml:space="preserve"> se prodaja nekretnina u stečajnom postupku na nekretninama stečajnog dužnika upisanim u A. </w:t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ab/>
        <w:t xml:space="preserve">C Teretovnica </w:t>
      </w:r>
      <w:r w:rsidRPr="00592B32">
        <w:rPr>
          <w:rFonts w:eastAsia="Calibri"/>
          <w:lang w:eastAsia="en-US"/>
        </w:rPr>
        <w:tab/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3. </w:t>
      </w:r>
      <w:r w:rsidRPr="00592B32">
        <w:rPr>
          <w:rFonts w:eastAsia="Calibri"/>
          <w:lang w:eastAsia="en-US"/>
        </w:rPr>
        <w:tab/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3.1 </w:t>
      </w:r>
      <w:r w:rsidRPr="00592B32">
        <w:rPr>
          <w:rFonts w:eastAsia="Calibri"/>
          <w:lang w:eastAsia="en-US"/>
        </w:rPr>
        <w:tab/>
        <w:t>Zaprimljeno 16.10.2012. broj Z-2372/12</w:t>
      </w:r>
    </w:p>
    <w:p w:rsidRDefault="00267F49" w:rsidP="00267F49" w:rsidR="00797A8F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Na temelju Sporazuma o zasnivanju založnog prava na nekretninama , poslovnim udjelima i na pokretninama i pravu na neposrednu ovrhu od 15. listopada 2012., </w:t>
      </w:r>
      <w:proofErr w:type="spellStart"/>
      <w:r w:rsidRPr="00592B32">
        <w:rPr>
          <w:rFonts w:eastAsia="Calibri"/>
          <w:lang w:eastAsia="en-US"/>
        </w:rPr>
        <w:t>solemniziranog</w:t>
      </w:r>
      <w:proofErr w:type="spellEnd"/>
      <w:r w:rsidRPr="00592B32">
        <w:rPr>
          <w:rFonts w:eastAsia="Calibri"/>
          <w:lang w:eastAsia="en-US"/>
        </w:rPr>
        <w:t xml:space="preserve"> po javnom bilježniku iz Zagreba od 15. listopada 2012., broj OV-6205/12. i Sporazuma o zasnivanju založnog prava na nekretninama, poslovnim udjelima i na pokretninama i pravu na neposrednu ovrhu od 15. listopada 2012., </w:t>
      </w:r>
      <w:proofErr w:type="spellStart"/>
      <w:r w:rsidRPr="00592B32">
        <w:rPr>
          <w:rFonts w:eastAsia="Calibri"/>
          <w:lang w:eastAsia="en-US"/>
        </w:rPr>
        <w:t>solemniziranog</w:t>
      </w:r>
      <w:proofErr w:type="spellEnd"/>
      <w:r w:rsidRPr="00592B32">
        <w:rPr>
          <w:rFonts w:eastAsia="Calibri"/>
          <w:lang w:eastAsia="en-US"/>
        </w:rPr>
        <w:t xml:space="preserve"> po javnom bilježniku iz Zagreba od 15. listopada 2012., broj OV- 6213/2012., uknjižuje se pravo zaloga na nekretninama u A u iznosu od 34.250.000,00 kn , s redovnom kamatom koja je promjenjiva u visini prinosa na trezorske zapise Ministarstva financija Republike Hrvatske s rokom dospijeća 364 dan , uvećano za kamatnu maržu u visini od 3,1 postotnih poena godišnje, s kamatom po dospijeću u visini zakonske zatezne kamate određene za odnose iz trgovačkih ugovora , a koja je promjenjiva u skladu s propisima i trenutno iznosi 15% godišnje, odnosno u visini redovne kamate iz ovog stavka ukoliko ista bude viša od zakonske zatezne kamate, naknadama, te s ostalim troškovima i uvjetima utvrđenim Ugovorom i ovim Sporazumom, za korist:</w:t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ab/>
      </w:r>
    </w:p>
    <w:p w:rsidRDefault="00267F49" w:rsidP="00267F49" w:rsidR="00267F49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PRIVREDNA BANKA D.D. ZAGREB, OIB: 02535697732, ZAGREB, RAČKOGA 6 </w:t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  <w:r w:rsidR="00797A8F">
        <w:rPr>
          <w:rFonts w:eastAsia="Calibri"/>
          <w:lang w:eastAsia="en-US"/>
        </w:rPr>
        <w:t xml:space="preserve">Iznos tereta: </w:t>
      </w:r>
      <w:r w:rsidR="00797A8F" w:rsidRPr="00592B32">
        <w:rPr>
          <w:rFonts w:eastAsia="Calibri"/>
          <w:lang w:eastAsia="en-US"/>
        </w:rPr>
        <w:t>34.250.000,00 KN</w:t>
      </w:r>
    </w:p>
    <w:p w:rsidRDefault="00797A8F" w:rsidP="00267F49" w:rsidR="00797A8F" w:rsidRPr="00592B3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Primjedba: </w:t>
      </w:r>
      <w:r w:rsidRPr="00592B32">
        <w:rPr>
          <w:rFonts w:eastAsia="Calibri"/>
          <w:lang w:eastAsia="en-US"/>
        </w:rPr>
        <w:t xml:space="preserve">SPOREDNI ULOŽAK </w:t>
      </w:r>
      <w:r w:rsidRPr="00592B32">
        <w:rPr>
          <w:rFonts w:eastAsia="Calibri"/>
          <w:lang w:eastAsia="en-US"/>
        </w:rPr>
        <w:tab/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4. </w:t>
      </w:r>
      <w:r w:rsidRPr="00592B32">
        <w:rPr>
          <w:rFonts w:eastAsia="Calibri"/>
          <w:lang w:eastAsia="en-US"/>
        </w:rPr>
        <w:tab/>
      </w:r>
    </w:p>
    <w:p w:rsidRDefault="00267F49" w:rsidP="00267F49" w:rsidR="00797A8F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4.1 </w:t>
      </w:r>
      <w:r w:rsidRPr="00592B32">
        <w:rPr>
          <w:rFonts w:eastAsia="Calibri"/>
          <w:lang w:eastAsia="en-US"/>
        </w:rPr>
        <w:tab/>
        <w:t xml:space="preserve">uknjižuje se pravo zaloga u istom redu prvenstva Privredne banke d.d. Zagreb pod C </w:t>
      </w:r>
      <w:proofErr w:type="spellStart"/>
      <w:r w:rsidRPr="00592B32">
        <w:rPr>
          <w:rFonts w:eastAsia="Calibri"/>
          <w:lang w:eastAsia="en-US"/>
        </w:rPr>
        <w:t>rbr</w:t>
      </w:r>
      <w:proofErr w:type="spellEnd"/>
      <w:r w:rsidRPr="00592B32">
        <w:rPr>
          <w:rFonts w:eastAsia="Calibri"/>
          <w:lang w:eastAsia="en-US"/>
        </w:rPr>
        <w:t xml:space="preserve">. 3.1. radi osiguranja novčane tražbine u iznosu od 34.250.000,00 kn s redovnom kamatom koja je promjenjiva u visini od 3% godišnje, a kamatom po dospijeću u visini 12% godišnje, promjenjiva, sukladno Odluci o kamatnim stopama Vjerovnika, naknadama te s ostalim troškovima i uvjetima utvrđenim Ugovorom i ovim Sporazumom, za korist: </w:t>
      </w:r>
      <w:r w:rsidRPr="00592B32">
        <w:rPr>
          <w:rFonts w:eastAsia="Calibri"/>
          <w:lang w:eastAsia="en-US"/>
        </w:rPr>
        <w:tab/>
      </w:r>
    </w:p>
    <w:p w:rsidRDefault="00267F49" w:rsidP="00267F49" w:rsidR="00797A8F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HRVATSKA BANKA ZA OBNOVU I RAZVITAK, OIB: 26702280390, ZAGREB, STROSSMAYEROV TRG 9 </w:t>
      </w:r>
      <w:r w:rsidRPr="00592B32">
        <w:rPr>
          <w:rFonts w:eastAsia="Calibri"/>
          <w:lang w:eastAsia="en-US"/>
        </w:rPr>
        <w:tab/>
      </w:r>
    </w:p>
    <w:p w:rsidRDefault="00797A8F" w:rsidP="00797A8F" w:rsidR="00797A8F" w:rsidRPr="00592B3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Iznos tereta: </w:t>
      </w:r>
      <w:r w:rsidRPr="00592B32">
        <w:rPr>
          <w:rFonts w:eastAsia="Calibri"/>
          <w:lang w:eastAsia="en-US"/>
        </w:rPr>
        <w:t xml:space="preserve">34.250.000,00 KN </w:t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4.2 </w:t>
      </w:r>
      <w:r w:rsidRPr="00592B32">
        <w:rPr>
          <w:rFonts w:eastAsia="Calibri"/>
          <w:lang w:eastAsia="en-US"/>
        </w:rPr>
        <w:tab/>
      </w:r>
      <w:proofErr w:type="spellStart"/>
      <w:r w:rsidRPr="00592B32">
        <w:rPr>
          <w:rFonts w:eastAsia="Calibri"/>
          <w:lang w:eastAsia="en-US"/>
        </w:rPr>
        <w:t>Zabilježuje</w:t>
      </w:r>
      <w:proofErr w:type="spellEnd"/>
      <w:r w:rsidRPr="00592B32">
        <w:rPr>
          <w:rFonts w:eastAsia="Calibri"/>
          <w:lang w:eastAsia="en-US"/>
        </w:rPr>
        <w:t xml:space="preserve"> se da je glavna hipoteka u ul. 508 k.o. </w:t>
      </w:r>
      <w:proofErr w:type="spellStart"/>
      <w:r w:rsidRPr="00592B32">
        <w:rPr>
          <w:rFonts w:eastAsia="Calibri"/>
          <w:lang w:eastAsia="en-US"/>
        </w:rPr>
        <w:t>Zoljan</w:t>
      </w:r>
      <w:proofErr w:type="spellEnd"/>
      <w:r w:rsidRPr="00592B32">
        <w:rPr>
          <w:rFonts w:eastAsia="Calibri"/>
          <w:lang w:eastAsia="en-US"/>
        </w:rPr>
        <w:t xml:space="preserve"> </w:t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5. </w:t>
      </w:r>
      <w:r w:rsidRPr="00592B32">
        <w:rPr>
          <w:rFonts w:eastAsia="Calibri"/>
          <w:lang w:eastAsia="en-US"/>
        </w:rPr>
        <w:tab/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5.1 </w:t>
      </w:r>
      <w:r w:rsidRPr="00592B32">
        <w:rPr>
          <w:rFonts w:eastAsia="Calibri"/>
          <w:lang w:eastAsia="en-US"/>
        </w:rPr>
        <w:tab/>
        <w:t>Zaprimljeno 04.01.2013. broj Z-42/13</w:t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Na temelju Sporazuma o zasnivanju založnog prava na nekretninama i pravu na neposrednu ovrhu od 10.12.2012., </w:t>
      </w:r>
      <w:proofErr w:type="spellStart"/>
      <w:r w:rsidRPr="00592B32">
        <w:rPr>
          <w:rFonts w:eastAsia="Calibri"/>
          <w:lang w:eastAsia="en-US"/>
        </w:rPr>
        <w:t>solemniziranog</w:t>
      </w:r>
      <w:proofErr w:type="spellEnd"/>
      <w:r w:rsidRPr="00592B32">
        <w:rPr>
          <w:rFonts w:eastAsia="Calibri"/>
          <w:lang w:eastAsia="en-US"/>
        </w:rPr>
        <w:t xml:space="preserve"> po javnom bilježniku Ivi Dujmović iz Zagreba od 10.12.2012., broj OV- 7512/12., uknjižuje se pravo zaloga istog reda prvenstva na nekretninama </w:t>
      </w:r>
      <w:r w:rsidRPr="00592B32">
        <w:rPr>
          <w:rFonts w:eastAsia="Calibri"/>
          <w:lang w:eastAsia="en-US"/>
        </w:rPr>
        <w:lastRenderedPageBreak/>
        <w:t>u A i to na ime neotplaćene glavnice kredita u ukupnom iznosu od 70.000.000,00 kn uvećano za ugovorene kamate, naknade i ostale troškove, u kojem iznosu sudjeluju kako slijedi:</w:t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>-vjerovnik PBZ sudjeluje s udjelom u iznosu od 42.000.000,00 kn što predstavlja 60% udjela dijela neotplaćene glavnice kredita, s redovnom kamatnom stopom za Udjel Vjerovnika PBZ u kreditu koja je promjenjiva kvartalno i obračunava se u visini prinosa na trezorske zapise Ministarstva financija RH s rokom dospijeća 91 dan, uvećano za maržu u visini od 3,5 postotnih poena, godišnje, promjenjiva u skladu s Ugovorom , s kamatom po dospijeću u visini zakonske zatezne kamate određene za odnose iz trgovačkih ugovora, a koja je promjenjiva u skladu s propisima i trenutno iznosi 15% godišnje, odnosno u visini redovne kamate iz ovog članka ukoliko ista bude viša od zakonske zatezne kamate, naknadama , te s ostalim troškovima i uvjetima utvrđenim Ugovorom i njegovim I i II Dodatkom i ovim sporazumom, a</w:t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vjerovnik-HBOR sudjeluje s udjelom u iznosu od 28.000.000,00 kn , što predstavlja 40% udjela dijela neotplaćene glavnice kredita, s redovnom kamatnom stopom za Udjel Vjerovnika HBOR u kreditu koja se obračunava po kamatnoj stopi od 3,8 % godišnje, fiksno s kamatom po dospijeću u visini 12% godišnje, promjenjiva, sukladno odluci o kamatnim stopama Vjerovnika HBOR koja se obračunava od datuma dospijeća do datuma stvarnog plaćanja, naknadama te s ostalim troškovima i uvjetima utvrđenim Ugovorom i njegovim I i II Dodatkom i ovim Sporazumom , za korist: </w:t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PRIVREDNA BANKA D.D. ZAGREB, OIB: 02535697732, ZAGREB, RAČKOGA 6 </w:t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267F49" w:rsidP="00267F49" w:rsidR="00797A8F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HRVATSKA BANKA ZA OBNOVU I RAZVITAK, OIB: 26702280390, ZAGREB, STROSSMAYEROV TRG 9 </w:t>
      </w:r>
    </w:p>
    <w:p w:rsidRDefault="00797A8F" w:rsidP="00267F49" w:rsidR="00797A8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Iznos tereta: </w:t>
      </w:r>
      <w:r w:rsidRPr="00592B32">
        <w:rPr>
          <w:rFonts w:eastAsia="Calibri"/>
          <w:lang w:eastAsia="en-US"/>
        </w:rPr>
        <w:t>70.000.000,00 KN</w:t>
      </w:r>
    </w:p>
    <w:p w:rsidRDefault="00797A8F" w:rsidP="00267F49" w:rsidR="00797A8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Primjedba: </w:t>
      </w:r>
      <w:r w:rsidRPr="00592B32">
        <w:rPr>
          <w:rFonts w:eastAsia="Calibri"/>
          <w:lang w:eastAsia="en-US"/>
        </w:rPr>
        <w:t>SPOREDNA HIPOTEKA</w:t>
      </w: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</w:p>
    <w:p w:rsidRDefault="00267F49" w:rsidP="00267F49" w:rsidR="00267F49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5.2 </w:t>
      </w:r>
      <w:r w:rsidRPr="00592B32">
        <w:rPr>
          <w:rFonts w:eastAsia="Calibri"/>
          <w:lang w:eastAsia="en-US"/>
        </w:rPr>
        <w:tab/>
        <w:t>Zaprimljeno 04.01.2013. broj Z-42/13</w:t>
      </w:r>
    </w:p>
    <w:p w:rsidRDefault="00267F49" w:rsidP="00267F49" w:rsidR="00267F49" w:rsidRPr="00592B32">
      <w:pPr>
        <w:jc w:val="both"/>
      </w:pPr>
      <w:proofErr w:type="spellStart"/>
      <w:r w:rsidRPr="00592B32">
        <w:rPr>
          <w:rFonts w:eastAsia="Calibri"/>
          <w:lang w:eastAsia="en-US"/>
        </w:rPr>
        <w:t>zabilježuje</w:t>
      </w:r>
      <w:proofErr w:type="spellEnd"/>
      <w:r w:rsidRPr="00592B32">
        <w:rPr>
          <w:rFonts w:eastAsia="Calibri"/>
          <w:lang w:eastAsia="en-US"/>
        </w:rPr>
        <w:t xml:space="preserve"> se da je glavna hipoteka u ul. 508 k.o. </w:t>
      </w:r>
      <w:proofErr w:type="spellStart"/>
      <w:r w:rsidRPr="00592B32">
        <w:rPr>
          <w:rFonts w:eastAsia="Calibri"/>
          <w:lang w:eastAsia="en-US"/>
        </w:rPr>
        <w:t>Zoljan</w:t>
      </w:r>
      <w:proofErr w:type="spellEnd"/>
      <w:r w:rsidRPr="00592B32">
        <w:rPr>
          <w:rFonts w:eastAsia="Calibri"/>
          <w:lang w:eastAsia="en-US"/>
        </w:rPr>
        <w:t xml:space="preserve"> </w:t>
      </w:r>
      <w:r w:rsidRPr="00592B32">
        <w:rPr>
          <w:rFonts w:eastAsia="Calibri"/>
          <w:lang w:eastAsia="en-US"/>
        </w:rPr>
        <w:tab/>
      </w:r>
    </w:p>
    <w:p w:rsidRDefault="00267F49" w:rsidP="00267F49" w:rsidR="00267F49" w:rsidRPr="00592B32">
      <w:pPr>
        <w:jc w:val="both"/>
      </w:pPr>
    </w:p>
    <w:p w:rsidRDefault="00267F49" w:rsidP="00267F49" w:rsidR="00267F49" w:rsidRPr="00592B32">
      <w:pPr>
        <w:pStyle w:val="Odlomakpopisa"/>
        <w:numPr>
          <w:ilvl w:val="0"/>
          <w:numId w:val="2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2B32">
        <w:rPr>
          <w:rFonts w:hAnsi="Times New Roman" w:ascii="Times New Roman"/>
          <w:sz w:val="24"/>
          <w:szCs w:val="24"/>
        </w:rPr>
        <w:t xml:space="preserve">Potvrđuje se kako je kupac Leo Knežević, </w:t>
      </w:r>
      <w:proofErr w:type="spellStart"/>
      <w:r w:rsidRPr="00592B32">
        <w:rPr>
          <w:rFonts w:hAnsi="Times New Roman" w:ascii="Times New Roman"/>
          <w:sz w:val="24"/>
          <w:szCs w:val="24"/>
        </w:rPr>
        <w:t>Jelisavac</w:t>
      </w:r>
      <w:proofErr w:type="spellEnd"/>
      <w:r w:rsidRPr="00592B32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592B32">
        <w:rPr>
          <w:rFonts w:hAnsi="Times New Roman" w:ascii="Times New Roman"/>
          <w:sz w:val="24"/>
          <w:szCs w:val="24"/>
        </w:rPr>
        <w:t>Kisucka</w:t>
      </w:r>
      <w:proofErr w:type="spellEnd"/>
      <w:r w:rsidRPr="00592B32">
        <w:rPr>
          <w:rFonts w:hAnsi="Times New Roman" w:ascii="Times New Roman"/>
          <w:sz w:val="24"/>
          <w:szCs w:val="24"/>
        </w:rPr>
        <w:t xml:space="preserve"> 15, OIB: 32269999181 u cijelosti platio </w:t>
      </w:r>
      <w:proofErr w:type="spellStart"/>
      <w:r w:rsidRPr="00592B32">
        <w:rPr>
          <w:rFonts w:hAnsi="Times New Roman" w:ascii="Times New Roman"/>
          <w:sz w:val="24"/>
          <w:szCs w:val="24"/>
        </w:rPr>
        <w:t>kupovninu</w:t>
      </w:r>
      <w:proofErr w:type="spellEnd"/>
      <w:r w:rsidR="00797A8F">
        <w:rPr>
          <w:rFonts w:hAnsi="Times New Roman" w:ascii="Times New Roman"/>
          <w:sz w:val="24"/>
          <w:szCs w:val="24"/>
        </w:rPr>
        <w:t xml:space="preserve"> u ukupnom iznosu od 1.467,84 kn</w:t>
      </w:r>
      <w:r w:rsidRPr="00592B32">
        <w:rPr>
          <w:rFonts w:hAnsi="Times New Roman" w:ascii="Times New Roman"/>
          <w:sz w:val="24"/>
          <w:szCs w:val="24"/>
        </w:rPr>
        <w:t xml:space="preserve">. </w:t>
      </w:r>
    </w:p>
    <w:p w:rsidRDefault="002154F1" w:rsidP="00267F49" w:rsidR="002154F1">
      <w:pPr>
        <w:ind w:firstLine="708"/>
        <w:jc w:val="both"/>
      </w:pPr>
    </w:p>
    <w:p w:rsidRDefault="00797A8F" w:rsidP="00267F49" w:rsidR="00797A8F">
      <w:pPr>
        <w:ind w:firstLine="708"/>
        <w:jc w:val="both"/>
      </w:pPr>
    </w:p>
    <w:p w:rsidRDefault="00797A8F" w:rsidP="00797A8F" w:rsidR="00797A8F">
      <w:pPr>
        <w:ind w:firstLine="708"/>
        <w:jc w:val="center"/>
      </w:pPr>
      <w:r>
        <w:t>Obrazloženje</w:t>
      </w:r>
    </w:p>
    <w:p w:rsidRDefault="00797A8F" w:rsidP="00267F49" w:rsidR="00797A8F">
      <w:pPr>
        <w:ind w:firstLine="708"/>
        <w:jc w:val="both"/>
      </w:pPr>
    </w:p>
    <w:p w:rsidRDefault="00797A8F" w:rsidP="00267F49" w:rsidR="00797A8F">
      <w:pPr>
        <w:ind w:firstLine="708"/>
        <w:jc w:val="both"/>
      </w:pPr>
    </w:p>
    <w:p w:rsidRDefault="00797A8F" w:rsidP="00797A8F" w:rsidR="00797A8F">
      <w:pPr>
        <w:ind w:firstLine="708"/>
        <w:jc w:val="both"/>
      </w:pPr>
      <w:r>
        <w:t xml:space="preserve">Rješenjem Trgovačkog suda u Osijeku broj St-358/14 od 4. veljače 2016. g. nekretnine stečajnog dužnika </w:t>
      </w:r>
      <w:r w:rsidRPr="006D3B92">
        <w:rPr>
          <w:b/>
        </w:rPr>
        <w:t>SLAVONIJA industrija građevnog materijala d.o.o. u stečaju Našice, Braće Radića 200, OIB: 36015539875, MBS: 050002492</w:t>
      </w:r>
      <w:r>
        <w:rPr>
          <w:b/>
        </w:rPr>
        <w:t xml:space="preserve"> </w:t>
      </w:r>
      <w:r>
        <w:t xml:space="preserve">dosuđene su kupcu </w:t>
      </w:r>
      <w:r w:rsidRPr="00592B32">
        <w:t xml:space="preserve">Leu Kneževiću, </w:t>
      </w:r>
      <w:proofErr w:type="spellStart"/>
      <w:r w:rsidRPr="00592B32">
        <w:t>Jelisavac</w:t>
      </w:r>
      <w:proofErr w:type="spellEnd"/>
      <w:r w:rsidRPr="00592B32">
        <w:t xml:space="preserve">, </w:t>
      </w:r>
      <w:proofErr w:type="spellStart"/>
      <w:r w:rsidRPr="00592B32">
        <w:t>Kisucka</w:t>
      </w:r>
      <w:proofErr w:type="spellEnd"/>
      <w:r w:rsidRPr="00592B32">
        <w:t xml:space="preserve"> 15, OIB: 32269999181</w:t>
      </w:r>
      <w:r>
        <w:t xml:space="preserve">. </w:t>
      </w:r>
    </w:p>
    <w:p w:rsidRDefault="00797A8F" w:rsidP="00797A8F" w:rsidR="00797A8F">
      <w:pPr>
        <w:ind w:firstLine="708"/>
        <w:jc w:val="both"/>
      </w:pPr>
    </w:p>
    <w:p w:rsidRDefault="00797A8F" w:rsidP="00797A8F" w:rsidR="00797A8F">
      <w:pPr>
        <w:ind w:firstLine="708"/>
        <w:jc w:val="both"/>
      </w:pPr>
      <w:r>
        <w:t xml:space="preserve">Rješenje o dosudi nekretnine kupcu </w:t>
      </w:r>
      <w:r w:rsidRPr="00592B32">
        <w:t xml:space="preserve">Leu Kneževiću, </w:t>
      </w:r>
      <w:proofErr w:type="spellStart"/>
      <w:r w:rsidRPr="00592B32">
        <w:t>Jelisavac</w:t>
      </w:r>
      <w:proofErr w:type="spellEnd"/>
      <w:r w:rsidRPr="00592B32">
        <w:t xml:space="preserve">, </w:t>
      </w:r>
      <w:proofErr w:type="spellStart"/>
      <w:r w:rsidRPr="00592B32">
        <w:t>Kisucka</w:t>
      </w:r>
      <w:proofErr w:type="spellEnd"/>
      <w:r w:rsidRPr="00592B32">
        <w:t xml:space="preserve"> 15, OIB: 32269999181 </w:t>
      </w:r>
      <w:r>
        <w:t xml:space="preserve">postalo je pravomoćno dana 17. veljače 2016. g. a kupac je dužni iznos  u cijelosti uplatio. </w:t>
      </w:r>
    </w:p>
    <w:p w:rsidRDefault="00797A8F" w:rsidP="00797A8F" w:rsidR="00797A8F">
      <w:pPr>
        <w:ind w:firstLine="1425"/>
        <w:jc w:val="both"/>
      </w:pPr>
      <w:r>
        <w:t xml:space="preserve"> </w:t>
      </w:r>
    </w:p>
    <w:p w:rsidRDefault="00797A8F" w:rsidP="00797A8F" w:rsidR="00797A8F">
      <w:pPr>
        <w:ind w:firstLine="1425"/>
        <w:jc w:val="both"/>
      </w:pPr>
    </w:p>
    <w:p w:rsidRDefault="00797A8F" w:rsidP="00797A8F" w:rsidR="00797A8F">
      <w:pPr>
        <w:ind w:firstLine="1425"/>
        <w:jc w:val="both"/>
      </w:pPr>
    </w:p>
    <w:p w:rsidRDefault="00797A8F" w:rsidP="00797A8F" w:rsidR="00797A8F">
      <w:pPr>
        <w:ind w:firstLine="1425"/>
        <w:jc w:val="both"/>
      </w:pPr>
    </w:p>
    <w:p w:rsidRDefault="00797A8F" w:rsidP="00797A8F" w:rsidR="00797A8F">
      <w:pPr>
        <w:ind w:firstLine="1425"/>
        <w:jc w:val="both"/>
      </w:pPr>
    </w:p>
    <w:p w:rsidRDefault="00797A8F" w:rsidP="00797A8F" w:rsidR="00797A8F">
      <w:pPr>
        <w:ind w:firstLine="1425"/>
        <w:jc w:val="both"/>
      </w:pPr>
    </w:p>
    <w:p w:rsidRDefault="00797A8F" w:rsidP="00797A8F" w:rsidR="00797A8F">
      <w:pPr>
        <w:ind w:firstLine="1425"/>
        <w:jc w:val="both"/>
      </w:pPr>
    </w:p>
    <w:p w:rsidRDefault="00797A8F" w:rsidP="00797A8F" w:rsidR="00797A8F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797A8F" w:rsidP="00797A8F" w:rsidR="00797A8F">
      <w:pPr>
        <w:jc w:val="both"/>
      </w:pPr>
    </w:p>
    <w:p w:rsidRDefault="00797A8F" w:rsidP="00797A8F" w:rsidR="00797A8F">
      <w:pPr>
        <w:jc w:val="both"/>
      </w:pPr>
    </w:p>
    <w:p w:rsidRDefault="00797A8F" w:rsidP="00797A8F" w:rsidR="00797A8F">
      <w:pPr>
        <w:ind w:firstLine="708"/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797A8F">
        <w:t>27. siječnja 2017. g.</w:t>
      </w:r>
    </w:p>
    <w:p w:rsidRDefault="002D43ED" w:rsidP="002D43ED" w:rsidR="002D43ED">
      <w:pPr>
        <w:ind w:left="1425"/>
        <w:jc w:val="center"/>
      </w:pP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ind w:left="1425"/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/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st. uprav. </w:t>
      </w:r>
      <w:r w:rsidR="002154F1">
        <w:t>Tihomir Zec</w:t>
      </w:r>
    </w:p>
    <w:p w:rsidRDefault="00797A8F" w:rsidP="002D43ED" w:rsidR="00797A8F">
      <w:pPr>
        <w:numPr>
          <w:ilvl w:val="0"/>
          <w:numId w:val="16"/>
        </w:numPr>
        <w:jc w:val="both"/>
      </w:pPr>
      <w:r w:rsidRPr="00592B32">
        <w:t>Leu Kneževiću</w:t>
      </w:r>
      <w:r>
        <w:t xml:space="preserve">, </w:t>
      </w:r>
      <w:proofErr w:type="spellStart"/>
      <w:r>
        <w:t>Jelisavac</w:t>
      </w:r>
      <w:proofErr w:type="spellEnd"/>
      <w:r>
        <w:t xml:space="preserve">, </w:t>
      </w:r>
      <w:proofErr w:type="spellStart"/>
      <w:r>
        <w:t>Kisucka</w:t>
      </w:r>
      <w:proofErr w:type="spellEnd"/>
      <w:r>
        <w:t xml:space="preserve"> 15</w:t>
      </w:r>
    </w:p>
    <w:p w:rsidRDefault="002154F1" w:rsidP="002D43ED" w:rsidR="002154F1">
      <w:pPr>
        <w:numPr>
          <w:ilvl w:val="0"/>
          <w:numId w:val="16"/>
        </w:numPr>
        <w:jc w:val="both"/>
      </w:pPr>
      <w:r>
        <w:t>HABOR Zagreb, Strossmayerov trg 9</w:t>
      </w:r>
    </w:p>
    <w:p w:rsidRDefault="002154F1" w:rsidP="002D43ED" w:rsidR="002154F1">
      <w:pPr>
        <w:numPr>
          <w:ilvl w:val="0"/>
          <w:numId w:val="16"/>
        </w:numPr>
        <w:jc w:val="both"/>
      </w:pPr>
      <w:r>
        <w:t>za PBZ d.d. pun. odvjetnici iz OD Leko i partneri, Zagreb, Mihanovićeva 14</w:t>
      </w:r>
    </w:p>
    <w:p w:rsidRDefault="00797A8F" w:rsidP="002D43ED" w:rsidR="00797A8F">
      <w:pPr>
        <w:numPr>
          <w:ilvl w:val="0"/>
          <w:numId w:val="16"/>
        </w:numPr>
        <w:jc w:val="both"/>
      </w:pPr>
      <w:r>
        <w:t>Zagrebačka banka d.d. Zagreb, Trg b. J. Jelačića 10</w:t>
      </w:r>
    </w:p>
    <w:p w:rsidRDefault="002D43ED" w:rsidP="002D43ED" w:rsidR="002D43ED">
      <w:pPr>
        <w:numPr>
          <w:ilvl w:val="0"/>
          <w:numId w:val="16"/>
        </w:numPr>
        <w:jc w:val="both"/>
      </w:pPr>
      <w:proofErr w:type="spellStart"/>
      <w:r>
        <w:t>zk</w:t>
      </w:r>
      <w:proofErr w:type="spellEnd"/>
      <w:r>
        <w:t xml:space="preserve">. odjel </w:t>
      </w:r>
      <w:r w:rsidR="00797A8F">
        <w:t xml:space="preserve">Našice </w:t>
      </w:r>
      <w:r>
        <w:t xml:space="preserve">OS u </w:t>
      </w:r>
      <w:r w:rsidR="002154F1">
        <w:t xml:space="preserve">Osijeku SS Našice </w:t>
      </w:r>
      <w:r>
        <w:t xml:space="preserve">uz </w:t>
      </w:r>
      <w:proofErr w:type="spellStart"/>
      <w:r>
        <w:t>rj</w:t>
      </w:r>
      <w:proofErr w:type="spellEnd"/>
      <w:r>
        <w:t xml:space="preserve">. o dosudi od </w:t>
      </w:r>
      <w:r w:rsidR="00797A8F">
        <w:t>4.2.</w:t>
      </w:r>
      <w:r w:rsidR="001E6E05">
        <w:t>2016. g.</w:t>
      </w:r>
      <w:r>
        <w:t xml:space="preserve"> s potvrdom pravomoćnosti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ŽDO </w:t>
      </w:r>
      <w:r w:rsidR="002154F1">
        <w:t>Osijek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2154F1" w:rsidP="002D43ED" w:rsidR="002D43ED">
      <w:pPr>
        <w:numPr>
          <w:ilvl w:val="0"/>
          <w:numId w:val="16"/>
        </w:numPr>
        <w:jc w:val="both"/>
      </w:pPr>
      <w:r>
        <w:t>R</w:t>
      </w:r>
      <w:r w:rsidR="001E6E05">
        <w:t>-</w:t>
      </w:r>
      <w:r w:rsidR="00797A8F">
        <w:t>15.2.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A72EF" w:rsidP="0084627B" w:rsidR="008A72EF">
      <w:pPr>
        <w:ind w:left="1425"/>
        <w:jc w:val="both"/>
      </w:pPr>
      <w:bookmarkStart w:name="_GoBack" w:id="0"/>
      <w:bookmarkEnd w:id="0"/>
    </w:p>
    <w:sectPr w:rsidR="008A72E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51E" w:rsidR="0061251E">
      <w:r>
        <w:separator/>
      </w:r>
    </w:p>
  </w:endnote>
  <w:endnote w:id="0" w:type="continuationSeparator">
    <w:p w:rsidRDefault="0061251E" w:rsidR="006125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51E" w:rsidR="0061251E">
      <w:r>
        <w:separator/>
      </w:r>
    </w:p>
  </w:footnote>
  <w:footnote w:id="0" w:type="continuationSeparator">
    <w:p w:rsidRDefault="0061251E" w:rsidR="006125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917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P="006D3B92" w:rsidR="006D3B92">
    <w:pPr>
      <w:jc w:val="right"/>
    </w:pPr>
    <w:r>
      <w:tab/>
    </w:r>
    <w:r>
      <w:tab/>
    </w:r>
    <w:r w:rsidR="006D3B92">
      <w:t>6 St-358/14-</w:t>
    </w:r>
    <w:r w:rsidR="00797A8F">
      <w:t>123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1281D"/>
    <w:multiLevelType w:val="hybridMultilevel"/>
    <w:tmpl w:val="CC4E647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4E747E"/>
    <w:multiLevelType w:val="hybridMultilevel"/>
    <w:tmpl w:val="F3BC0A6A"/>
    <w:lvl w:tplc="4426C494" w:ilvl="0">
      <w:start w:val="2"/>
      <w:numFmt w:val="decimal"/>
      <w:lvlText w:val="%1."/>
      <w:lvlJc w:val="left"/>
      <w:pPr>
        <w:ind w:hanging="360" w:left="1068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FB61788"/>
    <w:multiLevelType w:val="multilevel"/>
    <w:tmpl w:val="F7180A96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8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2D10DB1"/>
    <w:multiLevelType w:val="multilevel"/>
    <w:tmpl w:val="DD7CA284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6B7288"/>
    <w:multiLevelType w:val="multilevel"/>
    <w:tmpl w:val="4CDAD582"/>
    <w:lvl w:ilvl="0">
      <w:start w:val="3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21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3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5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5B6527A"/>
    <w:multiLevelType w:val="multilevel"/>
    <w:tmpl w:val="1BD2AE4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20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575FB7"/>
    <w:multiLevelType w:val="multilevel"/>
    <w:tmpl w:val="8388692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22">
    <w:nsid w:val="74397172"/>
    <w:multiLevelType w:val="hybridMultilevel"/>
    <w:tmpl w:val="31B677DE"/>
    <w:lvl w:tplc="E3F4C1E6" w:ilvl="0">
      <w:start w:val="1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4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5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7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D737DB8"/>
    <w:multiLevelType w:val="hybridMultilevel"/>
    <w:tmpl w:val="712AE4B2"/>
    <w:lvl w:tplc="D61ED2A4" w:ilvl="0">
      <w:start w:val="4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6"/>
  </w:num>
  <w:num w:numId="2">
    <w:abstractNumId w:val="18"/>
  </w:num>
  <w:num w:numId="3">
    <w:abstractNumId w:val="23"/>
  </w:num>
  <w:num w:numId="4">
    <w:abstractNumId w:val="11"/>
  </w:num>
  <w:num w:numId="5">
    <w:abstractNumId w:val="20"/>
  </w:num>
  <w:num w:numId="6">
    <w:abstractNumId w:val="24"/>
  </w:num>
  <w:num w:numId="7">
    <w:abstractNumId w:val="25"/>
  </w:num>
  <w:num w:numId="8">
    <w:abstractNumId w:val="14"/>
  </w:num>
  <w:num w:numId="9">
    <w:abstractNumId w:val="26"/>
  </w:num>
  <w:num w:numId="10">
    <w:abstractNumId w:val="3"/>
  </w:num>
  <w:num w:numId="11">
    <w:abstractNumId w:val="9"/>
  </w:num>
  <w:num w:numId="12">
    <w:abstractNumId w:val="27"/>
  </w:num>
  <w:num w:numId="13">
    <w:abstractNumId w:val="2"/>
  </w:num>
  <w:num w:numId="14">
    <w:abstractNumId w:val="17"/>
  </w:num>
  <w:num w:numId="15">
    <w:abstractNumId w:val="5"/>
  </w:num>
  <w:num w:numId="16">
    <w:abstractNumId w:val="4"/>
  </w:num>
  <w:num w:numId="17">
    <w:abstractNumId w:val="1"/>
  </w:num>
  <w:num w:numId="18">
    <w:abstractNumId w:val="8"/>
  </w:num>
  <w:num w:numId="19">
    <w:abstractNumId w:val="15"/>
  </w:num>
  <w:num w:numId="20">
    <w:abstractNumId w:val="13"/>
  </w:num>
  <w:num w:numId="21">
    <w:abstractNumId w:val="19"/>
  </w:num>
  <w:num w:numId="22">
    <w:abstractNumId w:val="21"/>
  </w:num>
  <w:num w:numId="23">
    <w:abstractNumId w:val="7"/>
  </w:num>
  <w:num w:numId="24">
    <w:abstractNumId w:val="28"/>
  </w:num>
  <w:num w:numId="25">
    <w:abstractNumId w:val="10"/>
  </w:num>
  <w:num w:numId="26">
    <w:abstractNumId w:val="12"/>
  </w:num>
  <w:num w:numId="27">
    <w:abstractNumId w:val="6"/>
  </w:num>
  <w:num w:numId="28">
    <w:abstractNumId w:val="22"/>
  </w:num>
  <w:num w:numId="2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4A1B"/>
    <w:rsid w:val="000057B9"/>
    <w:rsid w:val="00014568"/>
    <w:rsid w:val="00015C57"/>
    <w:rsid w:val="00020F00"/>
    <w:rsid w:val="00034E5E"/>
    <w:rsid w:val="000358A8"/>
    <w:rsid w:val="00037F02"/>
    <w:rsid w:val="00043E8B"/>
    <w:rsid w:val="0005668D"/>
    <w:rsid w:val="00070955"/>
    <w:rsid w:val="000716DB"/>
    <w:rsid w:val="00072104"/>
    <w:rsid w:val="00081501"/>
    <w:rsid w:val="00084FEF"/>
    <w:rsid w:val="000A42BC"/>
    <w:rsid w:val="000A6105"/>
    <w:rsid w:val="000B573E"/>
    <w:rsid w:val="000B5AF6"/>
    <w:rsid w:val="000B6B2F"/>
    <w:rsid w:val="000C75FF"/>
    <w:rsid w:val="000D4086"/>
    <w:rsid w:val="000F0255"/>
    <w:rsid w:val="000F2FD0"/>
    <w:rsid w:val="000F4A51"/>
    <w:rsid w:val="00100221"/>
    <w:rsid w:val="00102DF2"/>
    <w:rsid w:val="00103E2E"/>
    <w:rsid w:val="00105075"/>
    <w:rsid w:val="00111E95"/>
    <w:rsid w:val="00114985"/>
    <w:rsid w:val="001158DF"/>
    <w:rsid w:val="0011607C"/>
    <w:rsid w:val="0012580D"/>
    <w:rsid w:val="00155C69"/>
    <w:rsid w:val="00165DD6"/>
    <w:rsid w:val="0018745E"/>
    <w:rsid w:val="001923B0"/>
    <w:rsid w:val="00193FD2"/>
    <w:rsid w:val="001A7119"/>
    <w:rsid w:val="001B691C"/>
    <w:rsid w:val="001C7225"/>
    <w:rsid w:val="001E06D7"/>
    <w:rsid w:val="001E18B5"/>
    <w:rsid w:val="001E6E05"/>
    <w:rsid w:val="002154F1"/>
    <w:rsid w:val="00242171"/>
    <w:rsid w:val="002531DC"/>
    <w:rsid w:val="00261DD7"/>
    <w:rsid w:val="00267F49"/>
    <w:rsid w:val="00267F79"/>
    <w:rsid w:val="00271D48"/>
    <w:rsid w:val="00285E19"/>
    <w:rsid w:val="0029177B"/>
    <w:rsid w:val="00294EA0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6290"/>
    <w:rsid w:val="00393B26"/>
    <w:rsid w:val="003978AB"/>
    <w:rsid w:val="003A554D"/>
    <w:rsid w:val="003B1D58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B1F30"/>
    <w:rsid w:val="004B3AE7"/>
    <w:rsid w:val="004B3D9B"/>
    <w:rsid w:val="004C46E2"/>
    <w:rsid w:val="004E03C2"/>
    <w:rsid w:val="00514167"/>
    <w:rsid w:val="0052368D"/>
    <w:rsid w:val="00551F22"/>
    <w:rsid w:val="0055370E"/>
    <w:rsid w:val="00555A3A"/>
    <w:rsid w:val="00560345"/>
    <w:rsid w:val="00575B4B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251E"/>
    <w:rsid w:val="006145D8"/>
    <w:rsid w:val="006315D8"/>
    <w:rsid w:val="00632BA1"/>
    <w:rsid w:val="00662F00"/>
    <w:rsid w:val="00666DFD"/>
    <w:rsid w:val="00672D37"/>
    <w:rsid w:val="00683BAC"/>
    <w:rsid w:val="00695AD9"/>
    <w:rsid w:val="006976A3"/>
    <w:rsid w:val="006B17D9"/>
    <w:rsid w:val="006C1EE3"/>
    <w:rsid w:val="006D3B92"/>
    <w:rsid w:val="006D6978"/>
    <w:rsid w:val="006F3607"/>
    <w:rsid w:val="00734462"/>
    <w:rsid w:val="007379B6"/>
    <w:rsid w:val="00741721"/>
    <w:rsid w:val="0076065C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97A8F"/>
    <w:rsid w:val="007A2A11"/>
    <w:rsid w:val="007B2078"/>
    <w:rsid w:val="007B4D38"/>
    <w:rsid w:val="007E4DD9"/>
    <w:rsid w:val="00801C75"/>
    <w:rsid w:val="00824AFA"/>
    <w:rsid w:val="00826016"/>
    <w:rsid w:val="00830B2E"/>
    <w:rsid w:val="008326A9"/>
    <w:rsid w:val="0083779B"/>
    <w:rsid w:val="008419B9"/>
    <w:rsid w:val="0084627B"/>
    <w:rsid w:val="00847615"/>
    <w:rsid w:val="00853215"/>
    <w:rsid w:val="00857BAA"/>
    <w:rsid w:val="0086125B"/>
    <w:rsid w:val="00864CDA"/>
    <w:rsid w:val="00866D0B"/>
    <w:rsid w:val="00870C8C"/>
    <w:rsid w:val="0088426E"/>
    <w:rsid w:val="008927D2"/>
    <w:rsid w:val="008A300F"/>
    <w:rsid w:val="008A3350"/>
    <w:rsid w:val="008A72EF"/>
    <w:rsid w:val="008B3987"/>
    <w:rsid w:val="008B6850"/>
    <w:rsid w:val="008D37BB"/>
    <w:rsid w:val="008D4CA6"/>
    <w:rsid w:val="00901EED"/>
    <w:rsid w:val="00902607"/>
    <w:rsid w:val="00905363"/>
    <w:rsid w:val="00925E5F"/>
    <w:rsid w:val="0094128C"/>
    <w:rsid w:val="0094423A"/>
    <w:rsid w:val="00944AED"/>
    <w:rsid w:val="00946342"/>
    <w:rsid w:val="009516A0"/>
    <w:rsid w:val="00973133"/>
    <w:rsid w:val="009B72A4"/>
    <w:rsid w:val="009E299F"/>
    <w:rsid w:val="00A0408F"/>
    <w:rsid w:val="00A07B0E"/>
    <w:rsid w:val="00A3682D"/>
    <w:rsid w:val="00A41D6B"/>
    <w:rsid w:val="00A652E1"/>
    <w:rsid w:val="00A751B8"/>
    <w:rsid w:val="00A75237"/>
    <w:rsid w:val="00AA02FE"/>
    <w:rsid w:val="00AA7BA7"/>
    <w:rsid w:val="00AB71FE"/>
    <w:rsid w:val="00B11FDD"/>
    <w:rsid w:val="00B2515B"/>
    <w:rsid w:val="00B2798C"/>
    <w:rsid w:val="00B47625"/>
    <w:rsid w:val="00B47CF8"/>
    <w:rsid w:val="00B56C02"/>
    <w:rsid w:val="00B65007"/>
    <w:rsid w:val="00B805CD"/>
    <w:rsid w:val="00BA2C90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65016"/>
    <w:rsid w:val="00C70563"/>
    <w:rsid w:val="00C82365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D11521"/>
    <w:rsid w:val="00D15D45"/>
    <w:rsid w:val="00D15EF5"/>
    <w:rsid w:val="00D16D3E"/>
    <w:rsid w:val="00D23796"/>
    <w:rsid w:val="00D26304"/>
    <w:rsid w:val="00D320F1"/>
    <w:rsid w:val="00D3268C"/>
    <w:rsid w:val="00D42D3E"/>
    <w:rsid w:val="00D446EF"/>
    <w:rsid w:val="00D57538"/>
    <w:rsid w:val="00D6245A"/>
    <w:rsid w:val="00D91DD6"/>
    <w:rsid w:val="00DA30BE"/>
    <w:rsid w:val="00E14F81"/>
    <w:rsid w:val="00E20D25"/>
    <w:rsid w:val="00E269A3"/>
    <w:rsid w:val="00E31AF2"/>
    <w:rsid w:val="00E31F9E"/>
    <w:rsid w:val="00E35928"/>
    <w:rsid w:val="00E50428"/>
    <w:rsid w:val="00E6367B"/>
    <w:rsid w:val="00E71337"/>
    <w:rsid w:val="00E7394B"/>
    <w:rsid w:val="00EB185D"/>
    <w:rsid w:val="00ED1853"/>
    <w:rsid w:val="00EE1868"/>
    <w:rsid w:val="00EF2B4D"/>
    <w:rsid w:val="00F036A3"/>
    <w:rsid w:val="00F257CB"/>
    <w:rsid w:val="00F25F91"/>
    <w:rsid w:val="00F45DD4"/>
    <w:rsid w:val="00F50565"/>
    <w:rsid w:val="00F62917"/>
    <w:rsid w:val="00F63D27"/>
    <w:rsid w:val="00F661AF"/>
    <w:rsid w:val="00F70CCD"/>
    <w:rsid w:val="00F8328B"/>
    <w:rsid w:val="00F83471"/>
    <w:rsid w:val="00FA0CE4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29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29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9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9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9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29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29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9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9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9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9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0862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6632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773193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5668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2838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075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461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41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643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45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85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757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523670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5317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79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749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069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70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56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07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59325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33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08473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018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20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67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084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7655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418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8864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01799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935954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4665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0230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45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07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1592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8963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85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88754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4392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70091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5622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10851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014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972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462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881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79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3419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9470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289661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893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11195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711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290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958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3624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6D30E8-3CC8-4E66-8C61-14A944730A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1170</properties:Words>
  <properties:Characters>6385</properties:Characters>
  <properties:Lines>205</properties:Lines>
  <properties:Paragraphs>66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2017-01-27T08:03:00Z</dcterms:created>
  <dc:creator>banka</dc:creator>
  <cp:lastModifiedBy>Danijela Sekulić</cp:lastModifiedBy>
  <cp:lastPrinted>2017-01-27T08:19:00Z</cp:lastPrinted>
  <dcterms:modified xmlns:xsi="http://www.w3.org/2001/XMLSchema-instance" xsi:type="dcterms:W3CDTF">2017-01-27T08:22:00Z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