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0a21" w14:paraId="33f0a21" w:rsidRDefault="002C5A29" w:rsidR="00621B05">
      <w:pPr>
        <w15:collapsed w:val="false"/>
        <w:rPr>
          <w:noProof/>
        </w:rPr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C241E6">
        <w:rPr>
          <w:noProof/>
        </w:rPr>
        <w:t xml:space="preserve">                </w:t>
      </w:r>
      <w:r w:rsidR="00621B05">
        <w:rPr>
          <w:noProof/>
        </w:rPr>
        <w:t xml:space="preserve">   </w:t>
      </w:r>
    </w:p>
    <w:p w:rsidRDefault="00621B05" w:rsidR="002C5A29" w:rsidRPr="00AF1EFD">
      <w:r>
        <w:rPr>
          <w:noProof/>
        </w:rPr>
        <w:t xml:space="preserve">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B05" w:rsidP="00621B05" w:rsidR="00060133" w:rsidRPr="00AF1EFD">
      <w:pPr>
        <w:jc w:val="right"/>
      </w:pPr>
      <w:r w:rsidRPr="00AF1EFD">
        <w:t>1 St-</w:t>
      </w:r>
      <w:r>
        <w:t>1435/2017</w:t>
      </w:r>
    </w:p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F5601" w:rsidRPr="00EF5601">
        <w:t>Prisma media d.o.o., Zagreb, Čikoševa 2, OIB: 06234397218</w:t>
      </w:r>
      <w:r w:rsidR="009C1482">
        <w:t>,</w:t>
      </w:r>
      <w:r w:rsidR="003E16C8">
        <w:t xml:space="preserve"> </w:t>
      </w:r>
      <w:r w:rsidR="00EF5601">
        <w:t>21. siječnja 2019</w:t>
      </w:r>
      <w:r w:rsidR="00B276A8">
        <w:t>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F5601" w:rsidRPr="00EF5601">
        <w:t>Prisma media d.o.o., Zagreb, Čikoševa 2, OIB: 06234397218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EF5601">
        <w:t>21. siječnja 2019</w:t>
      </w:r>
      <w:r w:rsidR="00410421">
        <w:t>.</w:t>
      </w:r>
      <w:r w:rsidRPr="00AF1EFD">
        <w:t xml:space="preserve"> u </w:t>
      </w:r>
      <w:r w:rsidR="00EF5601">
        <w:t>11,00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F5601">
        <w:t>Mirjana Dujmović, Zagreb, Božidara Magovca 48, OIB: 30711927799</w:t>
      </w:r>
      <w:r w:rsidR="006C077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EF5601" w:rsidRPr="00EF5601">
        <w:t>Prisma media d.o.o., Zagreb, Čikoševa 2, OIB: 06234397218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EF5601">
        <w:rPr>
          <w:rFonts w:eastAsia="Calibri"/>
          <w:lang w:eastAsia="en-US"/>
        </w:rPr>
        <w:t>21. siječnja 2019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F5601" w:rsidRPr="00EF5601">
        <w:t>Prisma media d.o.o., Zagreb, Čikoševa 2, OIB: 06234397218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621B05" w:rsidP="00A0682A" w:rsidR="00621B05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/>
    <w:p w:rsidRDefault="00621B05" w:rsidP="002C5A29" w:rsidR="00621B05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EF5601" w:rsidRPr="00EF5601">
        <w:t>Prisma media d.o.o., Zagreb, Čikoševa 2, OIB: 06234397218</w:t>
      </w:r>
      <w:r w:rsidR="00305723" w:rsidRPr="00305723">
        <w:t>,</w:t>
      </w:r>
      <w:r w:rsidR="00631A90">
        <w:t xml:space="preserve"> dana </w:t>
      </w:r>
      <w:r w:rsidR="00EF5601">
        <w:t>8. svibnja 2017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EF5601">
        <w:t>1435/17</w:t>
      </w:r>
      <w:r>
        <w:t xml:space="preserve"> od </w:t>
      </w:r>
      <w:r w:rsidR="00EF5601">
        <w:t>7. prosinca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t xml:space="preserve">Iz podneska FINA-e od </w:t>
      </w:r>
      <w:r w:rsidR="00EF5601">
        <w:t>11. prosinca 2017</w:t>
      </w:r>
      <w:r>
        <w:t xml:space="preserve">. proizlazi da dužnik na dan </w:t>
      </w:r>
      <w:r w:rsidR="00EF5601">
        <w:t>3. svibnja 2017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EF5601">
        <w:t>34.272,62</w:t>
      </w:r>
      <w:r w:rsidR="006C077D">
        <w:t xml:space="preserve"> </w:t>
      </w:r>
      <w:r>
        <w:t xml:space="preserve">kn (list </w:t>
      </w:r>
      <w:r w:rsidR="00EF5601">
        <w:t xml:space="preserve">11 </w:t>
      </w:r>
      <w:r>
        <w:t>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EF5601">
        <w:t>21. siječnja 2019</w:t>
      </w:r>
      <w:r>
        <w:t xml:space="preserve">. po svim neizvršenim osnovama za plaćanje na računu dužnika </w:t>
      </w:r>
      <w:r w:rsidR="00EF5601">
        <w:t>72.612,92</w:t>
      </w:r>
      <w:r>
        <w:t xml:space="preserve"> kn, a početak blokade računa traje od </w:t>
      </w:r>
      <w:r w:rsidR="00EF5601">
        <w:t>4. siječnja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EF5601">
        <w:t>16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EF5601">
        <w:t>20. veljače</w:t>
      </w:r>
      <w:r w:rsidR="00C812F4">
        <w:t xml:space="preserve"> 2018</w:t>
      </w:r>
      <w:r>
        <w:t>. proizlazi da</w:t>
      </w:r>
      <w:r w:rsidR="00EF5601">
        <w:t xml:space="preserve"> je</w:t>
      </w:r>
      <w:r>
        <w:t xml:space="preserve"> dužnik </w:t>
      </w:r>
      <w:r w:rsidR="00346FC3">
        <w:t xml:space="preserve">evidentiran kao </w:t>
      </w:r>
      <w:r>
        <w:t>vlasnik</w:t>
      </w:r>
      <w:r w:rsidR="00EF5601">
        <w:t xml:space="preserve"> teretnog </w:t>
      </w:r>
      <w:r w:rsidR="005F0AC9">
        <w:t>vozila</w:t>
      </w:r>
      <w:r w:rsidR="00EF5601">
        <w:t xml:space="preserve"> marke RENAULT T35, godina proizvodnje 1991., odjavljen 2005. godine</w:t>
      </w:r>
      <w:r w:rsidR="001B2F0A">
        <w:t xml:space="preserve"> </w:t>
      </w:r>
      <w:r>
        <w:t xml:space="preserve">(list </w:t>
      </w:r>
      <w:r w:rsidR="00EF5601">
        <w:t>18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EF5601" w:rsidP="00F2607C" w:rsidR="00282E1E">
      <w:pPr>
        <w:ind w:firstLine="900"/>
        <w:jc w:val="both"/>
      </w:pPr>
      <w:r>
        <w:t>Iz</w:t>
      </w:r>
      <w:r w:rsidR="00282E1E" w:rsidRPr="00B26DB0">
        <w:t xml:space="preserve"> naveden</w:t>
      </w:r>
      <w:r w:rsidR="00282E1E">
        <w:t>og proizlazi d</w:t>
      </w:r>
      <w:r w:rsidR="00282E1E" w:rsidRPr="00B26DB0">
        <w:t xml:space="preserve">a imovina dužnika </w:t>
      </w:r>
      <w:r w:rsidRPr="00EF5601">
        <w:t>Prisma media d.o.o., Zagreb, Čikoševa 2, OIB: 06234397218</w:t>
      </w:r>
      <w:r>
        <w:t>,</w:t>
      </w:r>
      <w:r w:rsidR="00282E1E" w:rsidRPr="00B26DB0">
        <w:t xml:space="preserve"> nije dovoljna ni za namire</w:t>
      </w:r>
      <w:r>
        <w:t>nje troškova stečajnog postupka, s obzirom da je dužnik evidentiran kao vlasnik vozila starog 27 godina koje je odjavljeno pred 13 godina.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EF5601">
        <w:t xml:space="preserve">1435/17 od 27. veljače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F5601">
        <w:t>27. veljače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621B05" w:rsidP="00D21534" w:rsidR="00621B05" w:rsidRPr="00AF1EFD">
      <w:pPr>
        <w:jc w:val="both"/>
      </w:pP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EF5601">
        <w:t>21. siječnja 2019.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621B05" w:rsidR="00E216A3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621B05">
        <w:t>, v.r.</w:t>
      </w:r>
    </w:p>
    <w:p w:rsidRDefault="00621B05" w:rsidP="00621B05" w:rsidR="00621B05"/>
    <w:p w:rsidRDefault="00621B05" w:rsidP="00621B05" w:rsidR="00621B05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Draženka Prpić</w:t>
      </w:r>
    </w:p>
    <w:p w:rsidRDefault="00621B05" w:rsidP="00621B05" w:rsidR="00621B05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F0F" w:rsidR="003C3F0F">
      <w:r>
        <w:separator/>
      </w:r>
    </w:p>
  </w:endnote>
  <w:endnote w:id="0" w:type="continuationSeparator">
    <w:p w:rsidRDefault="003C3F0F" w:rsidR="003C3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F0F" w:rsidR="003C3F0F">
      <w:r>
        <w:separator/>
      </w:r>
    </w:p>
  </w:footnote>
  <w:footnote w:id="0" w:type="continuationSeparator">
    <w:p w:rsidRDefault="003C3F0F" w:rsidR="003C3F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B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21B05" w:rsidP="00587487" w:rsidR="00621B05">
    <w:pPr>
      <w:pStyle w:val="Zaglavlje"/>
      <w:jc w:val="right"/>
    </w:pPr>
  </w:p>
  <w:p w:rsidRDefault="00621B05" w:rsidP="00587487" w:rsidR="00621B05">
    <w:pPr>
      <w:pStyle w:val="Zaglavlje"/>
      <w:jc w:val="right"/>
    </w:pPr>
  </w:p>
  <w:p w:rsidRDefault="00621B05" w:rsidP="00587487" w:rsidR="00621B05">
    <w:pPr>
      <w:pStyle w:val="Zaglavlje"/>
      <w:jc w:val="right"/>
    </w:pPr>
  </w:p>
  <w:p w:rsidRDefault="00621B05" w:rsidP="00587487" w:rsidR="00621B05">
    <w:pPr>
      <w:pStyle w:val="Zaglavlje"/>
      <w:jc w:val="right"/>
    </w:pPr>
  </w:p>
  <w:p w:rsidRDefault="00621B05" w:rsidP="00587487" w:rsidR="00621B05">
    <w:pPr>
      <w:pStyle w:val="Zaglavlje"/>
      <w:jc w:val="right"/>
    </w:pPr>
  </w:p>
  <w:p w:rsidRDefault="00621B05" w:rsidP="00587487" w:rsidR="00621B05">
    <w:pPr>
      <w:pStyle w:val="Zaglavlje"/>
      <w:jc w:val="right"/>
    </w:pPr>
  </w:p>
  <w:p w:rsidRDefault="005E4D08" w:rsidP="00587487" w:rsidR="00CB0868">
    <w:pPr>
      <w:pStyle w:val="Zaglavlje"/>
      <w:jc w:val="right"/>
    </w:pPr>
    <w:r>
      <w:t>1 St-</w:t>
    </w:r>
    <w:r w:rsidR="00EF5601">
      <w:t>1435/2017</w:t>
    </w:r>
  </w:p>
  <w:p w:rsidRDefault="00621B05" w:rsidP="00587487" w:rsidR="00621B0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C3F0F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21B05"/>
    <w:rsid w:val="00631A90"/>
    <w:rsid w:val="006420C7"/>
    <w:rsid w:val="00662CB6"/>
    <w:rsid w:val="00664A86"/>
    <w:rsid w:val="006861EF"/>
    <w:rsid w:val="006C077D"/>
    <w:rsid w:val="006C786C"/>
    <w:rsid w:val="006D4A3A"/>
    <w:rsid w:val="006F2C83"/>
    <w:rsid w:val="007170B8"/>
    <w:rsid w:val="00717D4A"/>
    <w:rsid w:val="007861DF"/>
    <w:rsid w:val="0079595D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A235F"/>
    <w:rsid w:val="008B73DD"/>
    <w:rsid w:val="008E2F7A"/>
    <w:rsid w:val="008E42C6"/>
    <w:rsid w:val="00912B69"/>
    <w:rsid w:val="00923F36"/>
    <w:rsid w:val="0092768B"/>
    <w:rsid w:val="00932E10"/>
    <w:rsid w:val="00964750"/>
    <w:rsid w:val="0097440A"/>
    <w:rsid w:val="00975F2F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EF5601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St-1435/2017</izvorni_sadrzaj>
    <derivirana_varijabla naziv="DomainObject.Predmet.OznakaBroj_1">St-1435/2017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Prisma media, d.o.o. zastupanog po punomoćniku Drago Trogrlić</izvorni_sadrzaj>
    <derivirana_varijabla naziv="DomainObject.Predmet.ProtustrankaFormated_1">  Prisma media, d.o.o. zastupanog po punomoćniku Drago Trogrlić</derivirana_varijabla>
  </DomainObject.Predmet.ProtustrankaFormated>
  <DomainObject.Predmet.ProtustrankaFormatedOIB>
    <izvorni_sadrzaj>  Prisma media, d.o.o., OIB 06234397218 zastupanog po punomoćniku Drago Trogrlić</izvorni_sadrzaj>
    <derivirana_varijabla naziv="DomainObject.Predmet.ProtustrankaFormatedOIB_1">  Prisma media, d.o.o., OIB 06234397218 zastupanog po punomoćniku Drago Trogrlić</derivirana_varijabla>
  </DomainObject.Predmet.ProtustrankaFormatedOIB>
  <DomainObject.Predmet.ProtustrankaFormatedWithAdress>
    <izvorni_sadrzaj> Prisma media, d.o.o., Čikoševa 2, 10000 Zagreb zastupanog po punomoćniku Drago Trogrlić</izvorni_sadrzaj>
    <derivirana_varijabla naziv="DomainObject.Predmet.ProtustrankaFormatedWithAdress_1"> Prisma media, d.o.o., Čikoševa 2, 10000 Zagreb zastupanog po punomoćniku Drago Trogrlić</derivirana_varijabla>
  </DomainObject.Predmet.ProtustrankaFormatedWithAdress>
  <DomainObject.Predmet.ProtustrankaFormatedWithAdressOIB>
    <izvorni_sadrzaj> Prisma media, d.o.o., OIB 06234397218, Čikoševa 2, 10000 Zagreb zastupanog po punomoćniku Drago Trogrlić</izvorni_sadrzaj>
    <derivirana_varijabla naziv="DomainObject.Predmet.ProtustrankaFormatedWithAdressOIB_1"> Prisma media, d.o.o., OIB 06234397218, Čikoševa 2, 10000 Zagreb zastupanog po punomoćniku Drago Trogrlić</derivirana_varijabla>
  </DomainObject.Predmet.ProtustrankaFormatedWithAdressOIB>
  <DomainObject.Predmet.ProtustrankaWithAdress>
    <izvorni_sadrzaj>Prisma media, d.o.o. Čikoševa 2, 10000 Zagreb</izvorni_sadrzaj>
    <derivirana_varijabla naziv="DomainObject.Predmet.ProtustrankaWithAdress_1">Prisma media, d.o.o. Čikoševa 2, 10000 Zagreb</derivirana_varijabla>
  </DomainObject.Predmet.ProtustrankaWithAdress>
  <DomainObject.Predmet.ProtustrankaWithAdressOIB>
    <izvorni_sadrzaj>Prisma media, d.o.o., OIB 06234397218, Čikoševa 2, 10000 Zagreb</izvorni_sadrzaj>
    <derivirana_varijabla naziv="DomainObject.Predmet.ProtustrankaWithAdressOIB_1">Prisma media, d.o.o., OIB 06234397218, Čikoševa 2, 10000 Zagreb</derivirana_varijabla>
  </DomainObject.Predmet.ProtustrankaWithAdressOIB>
  <DomainObject.Predmet.ProtustrankaNazivFormated>
    <izvorni_sadrzaj>Prisma media, d.o.o.</izvorni_sadrzaj>
    <derivirana_varijabla naziv="DomainObject.Predmet.ProtustrankaNazivFormated_1">Prisma media, d.o.o.</derivirana_varijabla>
  </DomainObject.Predmet.ProtustrankaNazivFormated>
  <DomainObject.Predmet.ProtustrankaNazivFormatedOIB>
    <izvorni_sadrzaj>Prisma media, d.o.o., OIB 06234397218</izvorni_sadrzaj>
    <derivirana_varijabla naziv="DomainObject.Predmet.ProtustrankaNazivFormatedOIB_1">Prisma media, d.o.o., OIB 06234397218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Prisma media, d.o.o. zastupanog po punomoćniku Drago Trogrlić</item>
    </izvorni_sadrzaj>
    <derivirana_varijabla naziv="DomainObject.Predmet.ProtuStrankaListFormated_1">
      <item>Prisma media, d.o.o. zastupanog po punomoćniku Drago Trogrlić</item>
    </derivirana_varijabla>
  </DomainObject.Predmet.ProtuStrankaListFormated>
  <DomainObject.Predmet.ProtuStrankaListFormatedOIB>
    <izvorni_sadrzaj>
      <item>Prisma media, d.o.o., OIB 06234397218 zastupanog po punomoćniku Drago Trogrlić</item>
    </izvorni_sadrzaj>
    <derivirana_varijabla naziv="DomainObject.Predmet.ProtuStrankaListFormatedOIB_1">
      <item>Prisma media, d.o.o., OIB 06234397218 zastupanog po punomoćniku Drago Trogrlić</item>
    </derivirana_varijabla>
  </DomainObject.Predmet.ProtuStrankaListFormatedOIB>
  <DomainObject.Predmet.ProtuStrankaListFormatedWithAdress>
    <izvorni_sadrzaj>
      <item>Prisma media, d.o.o., Čikoševa 2, 10000 Zagreb zastupanog po punomoćniku Drago Trogrlić</item>
    </izvorni_sadrzaj>
    <derivirana_varijabla naziv="DomainObject.Predmet.ProtuStrankaListFormatedWithAdress_1">
      <item>Prisma media, d.o.o., Čikoševa 2, 10000 Zagreb zastupanog po punomoćniku Drago Trogrlić</item>
    </derivirana_varijabla>
  </DomainObject.Predmet.ProtuStrankaListFormatedWithAdress>
  <DomainObject.Predmet.ProtuStrankaListFormatedWithAdressOIB>
    <izvorni_sadrzaj>
      <item>Prisma media, d.o.o., OIB 06234397218, Čikoševa 2, 10000 Zagreb zastupanog po punomoćniku Drago Trogrlić</item>
    </izvorni_sadrzaj>
    <derivirana_varijabla naziv="DomainObject.Predmet.ProtuStrankaListFormatedWithAdressOIB_1">
      <item>Prisma media, d.o.o., OIB 06234397218, Čikoševa 2, 10000 Zagreb zastupanog po punomoćniku Drago Trogrlić</item>
    </derivirana_varijabla>
  </DomainObject.Predmet.ProtuStrankaListFormatedWithAdressOIB>
  <DomainObject.Predmet.ProtuStrankaListNazivFormated>
    <izvorni_sadrzaj>
      <item>Prisma media, d.o.o.</item>
    </izvorni_sadrzaj>
    <derivirana_varijabla naziv="DomainObject.Predmet.ProtuStrankaListNazivFormated_1">
      <item>Prisma media, d.o.o.</item>
    </derivirana_varijabla>
  </DomainObject.Predmet.ProtuStrankaListNazivFormated>
  <DomainObject.Predmet.ProtuStrankaListNazivFormatedOIB>
    <izvorni_sadrzaj>
      <item>Prisma media, d.o.o., OIB 06234397218</item>
    </izvorni_sadrzaj>
    <derivirana_varijabla naziv="DomainObject.Predmet.ProtuStrankaListNazivFormatedOIB_1">
      <item>Prisma media, d.o.o., OIB 06234397218</item>
    </derivirana_varijabla>
  </DomainObject.Predmet.ProtuStrankaListNazivFormatedOIB>
  <DomainObject.Predmet.OstaliListFormated>
    <izvorni_sadrzaj>
      <item>Drago Trogrlić punomoćnik sudionika u postupku Prisma media, d.o.o.</item>
    </izvorni_sadrzaj>
    <derivirana_varijabla naziv="DomainObject.Predmet.OstaliListFormated_1">
      <item>Drago Trogrlić punomoćnik sudionika u postupku Prisma media, d.o.o.</item>
    </derivirana_varijabla>
  </DomainObject.Predmet.OstaliListFormated>
  <DomainObject.Predmet.OstaliListFormatedOIB>
    <izvorni_sadrzaj>
      <item>Drago Trogrlić, OIB 48431100391 punomoćnik sudionika u postupku Prisma media, d.o.o.</item>
    </izvorni_sadrzaj>
    <derivirana_varijabla naziv="DomainObject.Predmet.OstaliListFormatedOIB_1">
      <item>Drago Trogrlić, OIB 48431100391 punomoćnik sudionika u postupku Prisma media, d.o.o.</item>
    </derivirana_varijabla>
  </DomainObject.Predmet.OstaliListFormatedOIB>
  <DomainObject.Predmet.OstaliListFormatedWithAdress>
    <izvorni_sadrzaj>
      <item>Drago Trogrlić, Maksimirska Cesta 108a, 10000 Zagreb punomoćnik sudionika u postupku Prisma media, d.o.o.</item>
    </izvorni_sadrzaj>
    <derivirana_varijabla naziv="DomainObject.Predmet.OstaliListFormatedWithAdress_1">
      <item>Drago Trogrlić, Maksimirska Cesta 108a, 10000 Zagreb punomoćnik sudionika u postupku Prisma media, d.o.o.</item>
    </derivirana_varijabla>
  </DomainObject.Predmet.OstaliListFormatedWithAdress>
  <DomainObject.Predmet.OstaliListFormatedWithAdressOIB>
    <izvorni_sadrzaj>
      <item>Drago Trogrlić, OIB 48431100391, Maksimirska Cesta 108a, 10000 Zagreb punomoćnik sudionika u postupku Prisma media, d.o.o.</item>
    </izvorni_sadrzaj>
    <derivirana_varijabla naziv="DomainObject.Predmet.OstaliListFormatedWithAdressOIB_1">
      <item>Drago Trogrlić, OIB 48431100391, Maksimirska Cesta 108a, 10000 Zagreb punomoćnik sudionika u postupku Prisma media, d.o.o.</item>
    </derivirana_varijabla>
  </DomainObject.Predmet.OstaliListFormatedWithAdressOIB>
  <DomainObject.Predmet.OstaliListNazivFormated>
    <izvorni_sadrzaj>
      <item>Drago Trogrlić</item>
    </izvorni_sadrzaj>
    <derivirana_varijabla naziv="DomainObject.Predmet.OstaliListNazivFormated_1">
      <item>Drago Trogrlić</item>
    </derivirana_varijabla>
  </DomainObject.Predmet.OstaliListNazivFormated>
  <DomainObject.Predmet.OstaliListNazivFormatedOIB>
    <izvorni_sadrzaj>
      <item>Drago Trogrlić, OIB 48431100391</item>
    </izvorni_sadrzaj>
    <derivirana_varijabla naziv="DomainObject.Predmet.OstaliListNazivFormatedOIB_1">
      <item>Drago Trogrlić, OIB 48431100391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Prisma media, d.o.o.</izvorni_sadrzaj>
    <derivirana_varijabla naziv="DomainObject.Predmet.ProtustrankaIDrugi_1">Prisma media,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Prisma media, d.o.o., OIB 06234397218, Čikoševa 2, 10000 Zagreb</izvorni_sadrzaj>
    <derivirana_varijabla naziv="DomainObject.Predmet.ProtustrankaIDrugiAdressOIB_1">Prisma media, d.o.o., OIB 06234397218, Čikoševa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Prisma media, d.o.o.</item>
      <item>Drago Trogrlić</item>
    </izvorni_sadrzaj>
    <derivirana_varijabla naziv="DomainObject.Predmet.SudioniciListNaziv_1">
      <item>FINA Regionalni centar Zagreb</item>
      <item>Prisma media, d.o.o.</item>
      <item>Drago Trogrlić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Prisma media, d.o.o., OIB 06234397218, Čikoševa 2,10000 Zagreb</item>
      <item>Drago Trogrlić, OIB 48431100391, Maksimirska Cesta 108a,10000 Zagreb</item>
    </izvorni_sadrzaj>
    <derivirana_varijabla naziv="DomainObject.Predmet.SudioniciListAdressOIB_1">
      <item>FINA Regionalni centar Zagreb, OIB 85821130368, Trg svibanjskih žrtava 1995. br. 1,10000 Zagreb</item>
      <item>Prisma media, d.o.o., OIB 06234397218, Čikoševa 2,10000 Zagreb</item>
      <item>Drago Trogrlić, OIB 48431100391, Maksimirska Cesta 108a,10000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06234397218</item>
      <item>, OIB 48431100391</item>
    </izvorni_sadrzaj>
    <derivirana_varijabla naziv="DomainObject.Predmet.SudioniciListNazivOIB_1">
      <item>, OIB 85821130368</item>
      <item>, OIB 06234397218</item>
      <item>, OIB 48431100391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2018.</izvorni_sadrzaj>
    <derivirana_varijabla naziv="DomainObject.Predmet.DatumZadnjeOdrzaneSudskeRadnje_1">7. veljače 2018.</derivirana_varijabla>
  </DomainObject.Predmet.DatumZadnjeOdrzaneSudskeRadnje>
  <DomainObject.PredzadnjaOdlukaIzPredmeta.DatumDonosenjaOdluke>
    <izvorni_sadrzaj>7. veljače 2018.</izvorni_sadrzaj>
    <derivirana_varijabla naziv="DomainObject.PredzadnjaOdlukaIzPredmeta.DatumDonosenjaOdluke_1">7. veljače 2018.</derivirana_varijabla>
  </DomainObject.PredzadnjaOdlukaIzPredmeta.DatumDonosenjaOdluke>
  <DomainObject.PredzadnjaOdlukaIzPredmeta.Oznaka>
    <izvorni_sadrzaj>St-1435/2017-11</izvorni_sadrzaj>
    <derivirana_varijabla naziv="DomainObject.PredzadnjaOdlukaIzPredmeta.Oznaka_1">St-1435/2017-11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639</properties:Words>
  <properties:Characters>3334</properties:Characters>
  <properties:Lines>100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2019-01-21T09:51:00Z</dcterms:created>
  <dc:creator>Korisnik</dc:creator>
  <cp:lastModifiedBy>Draženka Prpić</cp:lastModifiedBy>
  <cp:lastPrinted>2019-01-21T09:55:00Z</cp:lastPrinted>
  <dcterms:modified xmlns:xsi="http://www.w3.org/2001/XMLSchema-instance" xsi:type="dcterms:W3CDTF">2019-01-21T09:55:00Z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-Prisma media-St-1435-17.docx)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