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b68c" w14:paraId="a9db68c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257828">
        <w:t>42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257828">
        <w:t>2</w:t>
      </w:r>
      <w:r w:rsidR="00814557" w:rsidRPr="006F1FF1">
        <w:t xml:space="preserve">. </w:t>
      </w:r>
      <w:r w:rsidR="00257828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D948B4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D948B4">
        <w:t xml:space="preserve"> 2/1000, etažno vlasništvo E-181</w:t>
      </w:r>
      <w:r w:rsidR="002C5E3E">
        <w:t xml:space="preserve">, </w:t>
      </w:r>
      <w:r w:rsidR="00D948B4" w:rsidRPr="00D948B4">
        <w:t>PARKIRNO MJESTO - P 74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257828">
        <w:t>2</w:t>
      </w:r>
      <w:r w:rsidR="00814557" w:rsidRPr="006F1FF1">
        <w:t xml:space="preserve">. </w:t>
      </w:r>
      <w:r w:rsidR="00257828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D26C05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D26C05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D26C05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6D6651">
      <w:t>4</w:t>
    </w:r>
    <w:r w:rsidR="00257828">
      <w:t>2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60EE"/>
    <w:rsid w:val="002065FE"/>
    <w:rsid w:val="002149DB"/>
    <w:rsid w:val="0025343D"/>
    <w:rsid w:val="00253453"/>
    <w:rsid w:val="002544A0"/>
    <w:rsid w:val="00257828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028B"/>
    <w:rsid w:val="00666D9F"/>
    <w:rsid w:val="006B63D6"/>
    <w:rsid w:val="006D6651"/>
    <w:rsid w:val="006F1FF1"/>
    <w:rsid w:val="00701301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D21233"/>
    <w:rsid w:val="00D21EC9"/>
    <w:rsid w:val="00D22521"/>
    <w:rsid w:val="00D23FAD"/>
    <w:rsid w:val="00D26C05"/>
    <w:rsid w:val="00D37DC6"/>
    <w:rsid w:val="00D52535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6C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C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C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C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C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6C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C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C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C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C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St-5/2018-41</izvorni_sadrzaj>
    <derivirana_varijabla naziv="DomainObject.PredzadnjaOdlukaIzPredmeta.Oznaka_1">St-5/2018-41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D992E6-BB0B-498E-81F0-1BBF2F825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2449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2018-10-23T12:37:00Z</dcterms:created>
  <dc:creator>Srđan Gavranić</dc:creator>
  <cp:lastModifiedBy>Ante Rubelj</cp:lastModifiedBy>
  <cp:lastPrinted>2018-11-05T10:22:00Z</cp:lastPrinted>
  <dcterms:modified xmlns:xsi="http://www.w3.org/2001/XMLSchema-instance" xsi:type="dcterms:W3CDTF">2018-11-05T10:22:00Z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E-181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